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655b6" w14:paraId="d5655b6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AA0CE8">
        <w:rPr>
          <w:lang w:val="hr-HR"/>
        </w:rPr>
        <w:t>St-88</w:t>
      </w:r>
      <w:r w:rsidR="00B42BA2">
        <w:rPr>
          <w:lang w:val="hr-HR"/>
        </w:rPr>
        <w:t>5</w:t>
      </w:r>
      <w:r w:rsidR="00E66FC5">
        <w:rPr>
          <w:lang w:val="hr-HR"/>
        </w:rPr>
        <w:t>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311FF0">
        <w:t xml:space="preserve">nad dužnikom </w:t>
      </w:r>
      <w:r w:rsidR="00AA0CE8">
        <w:t>CONECTO d.o.o., OIB: 36464203229</w:t>
      </w:r>
      <w:r w:rsidR="000E6C6C">
        <w:t xml:space="preserve"> </w:t>
      </w:r>
      <w:r w:rsidR="00E66FC5">
        <w:t>sa</w:t>
      </w:r>
      <w:r w:rsidR="00B3789E">
        <w:t xml:space="preserve"> </w:t>
      </w:r>
      <w:r w:rsidR="00423C7C">
        <w:t>sje</w:t>
      </w:r>
      <w:r w:rsidR="00AA0CE8">
        <w:t>dištem u K. Filića 2</w:t>
      </w:r>
      <w:r w:rsidR="002F24AF">
        <w:t>,</w:t>
      </w:r>
      <w:r w:rsidR="00AA0CE8">
        <w:t xml:space="preserve"> 42000 Varaždin</w:t>
      </w:r>
      <w:r w:rsidR="00311FF0">
        <w:t>,</w:t>
      </w:r>
      <w:r w:rsidR="002326B3">
        <w:t xml:space="preserve"> </w:t>
      </w:r>
      <w:r w:rsidR="002C5CA3">
        <w:t xml:space="preserve">dana </w:t>
      </w:r>
      <w:r w:rsidR="00F60023">
        <w:t>02</w:t>
      </w:r>
      <w:r w:rsidR="00025B63">
        <w:t>.</w:t>
      </w:r>
      <w:r w:rsidR="00920620">
        <w:t xml:space="preserve"> </w:t>
      </w:r>
      <w:r w:rsidR="00B3789E">
        <w:t>veljače 2016</w:t>
      </w:r>
      <w:r w:rsidR="00920620">
        <w:t xml:space="preserve">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F60023">
        <w:t xml:space="preserve"> SZ) objavljuje sl</w:t>
      </w:r>
      <w:r w:rsidR="00920620">
        <w:t>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AA0CE8">
        <w:t>CONECTO d.o.o., OIB: 36464203229 sa sjedištem u K. Filića 2, 42000 Varaždin</w:t>
      </w:r>
      <w:r w:rsidR="00AA0CE8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E66FC5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AA0CE8">
        <w:t>5.504,19</w:t>
      </w:r>
      <w:r w:rsidR="00AA0CE8">
        <w:rPr>
          <w:lang w:val="hr-HR"/>
        </w:rPr>
        <w:t xml:space="preserve"> </w:t>
      </w:r>
      <w:r w:rsidR="002F24AF">
        <w:rPr>
          <w:lang w:val="hr-HR"/>
        </w:rPr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</w:t>
      </w:r>
      <w:r w:rsidR="009D126C">
        <w:t xml:space="preserve"> dužnika</w:t>
      </w:r>
      <w:r w:rsidR="00AA0CE8" w:rsidRPr="00AA0CE8">
        <w:t xml:space="preserve"> </w:t>
      </w:r>
      <w:r w:rsidR="00AA0CE8">
        <w:t>CONECTO d.o.o., OIB: 36464203229 sa sjedištem u K. Filića 2, 42000 Varaždin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8633D6">
        <w:rPr>
          <w:lang w:val="hr-HR"/>
        </w:rPr>
        <w:t xml:space="preserve"> ovome sudu d</w:t>
      </w:r>
      <w:r w:rsidR="00AA0CE8">
        <w:rPr>
          <w:lang w:val="hr-HR"/>
        </w:rPr>
        <w:t>ana 23</w:t>
      </w:r>
      <w:r w:rsidR="0029395B">
        <w:rPr>
          <w:lang w:val="hr-HR"/>
        </w:rPr>
        <w:t>.11</w:t>
      </w:r>
      <w:r w:rsidR="00E66FC5">
        <w:rPr>
          <w:lang w:val="hr-HR"/>
        </w:rPr>
        <w:t>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AA0CE8">
        <w:t>CONECTO d.o.o., OIB: 36464203229 sa sjedištem u K. Filića 2, 42000 Varaždin.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66FC5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740917">
        <w:t>n</w:t>
      </w:r>
      <w:r w:rsidR="00AA0CE8">
        <w:t>je u ukupnom iznosu od 5.504,19</w:t>
      </w:r>
      <w:r w:rsidR="000E6C6C">
        <w:rPr>
          <w:lang w:val="hr-HR"/>
        </w:rPr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F60023">
        <w:rPr>
          <w:lang w:val="hr-HR"/>
        </w:rPr>
        <w:t>02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3789E">
        <w:rPr>
          <w:lang w:val="hr-HR"/>
        </w:rPr>
        <w:t>veljače 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240D54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1FED" w:rsidP="007F64E0" w:rsidR="006C1FED">
      <w:r>
        <w:separator/>
      </w:r>
    </w:p>
  </w:endnote>
  <w:endnote w:id="0" w:type="continuationSeparator">
    <w:p w:rsidRDefault="006C1FED" w:rsidP="007F64E0" w:rsidR="006C1F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1FED" w:rsidP="007F64E0" w:rsidR="006C1FED">
      <w:r>
        <w:separator/>
      </w:r>
    </w:p>
  </w:footnote>
  <w:footnote w:id="0" w:type="continuationSeparator">
    <w:p w:rsidRDefault="006C1FED" w:rsidP="007F64E0" w:rsidR="006C1F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AA0CE8">
      <w:rPr>
        <w:lang w:val="hr-HR"/>
      </w:rPr>
      <w:t>St-88</w:t>
    </w:r>
    <w:r w:rsidR="00B42BA2">
      <w:rPr>
        <w:lang w:val="hr-HR"/>
      </w:rPr>
      <w:t>5</w:t>
    </w:r>
    <w:r w:rsidR="00E66FC5">
      <w:rPr>
        <w:lang w:val="hr-HR"/>
      </w:rPr>
      <w:t>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72A1E" w:rsidRPr="00172A1E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34FA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6C6C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5ECA"/>
    <w:rsid w:val="00166852"/>
    <w:rsid w:val="00172A1E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326B3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124B"/>
    <w:rsid w:val="002D2EAB"/>
    <w:rsid w:val="002D4620"/>
    <w:rsid w:val="002D49C4"/>
    <w:rsid w:val="002E00D7"/>
    <w:rsid w:val="002E1FDD"/>
    <w:rsid w:val="002E39BE"/>
    <w:rsid w:val="002F1699"/>
    <w:rsid w:val="002F24AF"/>
    <w:rsid w:val="002F7DA1"/>
    <w:rsid w:val="002F7FAF"/>
    <w:rsid w:val="00305C7E"/>
    <w:rsid w:val="00307E22"/>
    <w:rsid w:val="003110BD"/>
    <w:rsid w:val="00311FF0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3C7C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389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0864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2CF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5C8"/>
    <w:rsid w:val="00692BF3"/>
    <w:rsid w:val="006A2451"/>
    <w:rsid w:val="006A6246"/>
    <w:rsid w:val="006A727E"/>
    <w:rsid w:val="006A7FA4"/>
    <w:rsid w:val="006B1282"/>
    <w:rsid w:val="006C1FED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0917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0E96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4A3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33D6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126C"/>
    <w:rsid w:val="009D24FB"/>
    <w:rsid w:val="009D327F"/>
    <w:rsid w:val="009D6A73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0CE8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1091"/>
    <w:rsid w:val="00AD7909"/>
    <w:rsid w:val="00AE010D"/>
    <w:rsid w:val="00AE7C22"/>
    <w:rsid w:val="00AF0DF0"/>
    <w:rsid w:val="00AF1C52"/>
    <w:rsid w:val="00AF240D"/>
    <w:rsid w:val="00AF3B2B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3789E"/>
    <w:rsid w:val="00B416DA"/>
    <w:rsid w:val="00B41B30"/>
    <w:rsid w:val="00B41C36"/>
    <w:rsid w:val="00B42637"/>
    <w:rsid w:val="00B42964"/>
    <w:rsid w:val="00B42BA2"/>
    <w:rsid w:val="00B56B55"/>
    <w:rsid w:val="00B5712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39D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770FF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B7DC2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01ED"/>
    <w:rsid w:val="00DB314C"/>
    <w:rsid w:val="00DB35A8"/>
    <w:rsid w:val="00DB5148"/>
    <w:rsid w:val="00DC176B"/>
    <w:rsid w:val="00DC19E3"/>
    <w:rsid w:val="00DC52BF"/>
    <w:rsid w:val="00DC6ABC"/>
    <w:rsid w:val="00DC71FE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0023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00B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72A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2A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2A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2A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2A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72A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2A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2A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2A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2A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</izvorni_sadrzaj>
    <derivirana_varijabla naziv="DomainObject.Predmet.Broj_1">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St-885/2015</izvorni_sadrzaj>
    <derivirana_varijabla naziv="DomainObject.Predmet.OznakaBroj_1">St-885/2015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Conecto društvo s ograničenom odgovornošću za mobilnu tehnologiju</izvorni_sadrzaj>
    <derivirana_varijabla naziv="DomainObject.Predmet.ProtustrankaFormated_1">  Conecto društvo s ograničenom odgovornošću za mobilnu tehnologiju</derivirana_varijabla>
  </DomainObject.Predmet.ProtustrankaFormated>
  <DomainObject.Predmet.ProtustrankaFormatedOIB>
    <izvorni_sadrzaj>  Conecto društvo s ograničenom odgovornošću za mobilnu tehnologiju, OIB 36464203229</izvorni_sadrzaj>
    <derivirana_varijabla naziv="DomainObject.Predmet.ProtustrankaFormatedOIB_1">  Conecto društvo s ograničenom odgovornošću za mobilnu tehnologiju, OIB 36464203229</derivirana_varijabla>
  </DomainObject.Predmet.ProtustrankaFormatedOIB>
  <DomainObject.Predmet.ProtustrankaFormatedWithAdress>
    <izvorni_sadrzaj> Conecto društvo s ograničenom odgovornošću za mobilnu tehnologiju, K. Filića 2, 42000 Varaždin</izvorni_sadrzaj>
    <derivirana_varijabla naziv="DomainObject.Predmet.ProtustrankaFormatedWithAdress_1"> Conecto društvo s ograničenom odgovornošću za mobilnu tehnologiju, K. Filića 2, 42000 Varaždin</derivirana_varijabla>
  </DomainObject.Predmet.ProtustrankaFormatedWithAdress>
  <DomainObject.Predmet.ProtustrankaFormatedWithAdressOIB>
    <izvorni_sadrzaj> Conecto društvo s ograničenom odgovornošću za mobilnu tehnologiju, OIB 36464203229, K. Filića 2, 42000 Varaždin</izvorni_sadrzaj>
    <derivirana_varijabla naziv="DomainObject.Predmet.ProtustrankaFormatedWithAdressOIB_1"> Conecto društvo s ograničenom odgovornošću za mobilnu tehnologiju, OIB 36464203229, K. Filića 2, 42000 Varaždin</derivirana_varijabla>
  </DomainObject.Predmet.ProtustrankaFormatedWithAdressOIB>
  <DomainObject.Predmet.ProtustrankaWithAdress>
    <izvorni_sadrzaj>Conecto društvo s ograničenom odgovornošću za mobilnu tehnologiju K. Filića 2, 42000 Varaždin</izvorni_sadrzaj>
    <derivirana_varijabla naziv="DomainObject.Predmet.ProtustrankaWithAdress_1">Conecto društvo s ograničenom odgovornošću za mobilnu tehnologiju K. Filića 2, 42000 Varaždin</derivirana_varijabla>
  </DomainObject.Predmet.ProtustrankaWithAdress>
  <DomainObject.Predmet.ProtustrankaWithAdressOIB>
    <izvorni_sadrzaj>Conecto društvo s ograničenom odgovornošću za mobilnu tehnologiju, OIB 36464203229, K. Filića 2, 42000 Varaždin</izvorni_sadrzaj>
    <derivirana_varijabla naziv="DomainObject.Predmet.ProtustrankaWithAdressOIB_1">Conecto društvo s ograničenom odgovornošću za mobilnu tehnologiju, OIB 36464203229, K. Filića 2, 42000 Varaždin</derivirana_varijabla>
  </DomainObject.Predmet.ProtustrankaWithAdressOIB>
  <DomainObject.Predmet.ProtustrankaNazivFormated>
    <izvorni_sadrzaj>Conecto društvo s ograničenom odgovornošću za mobilnu tehnologiju</izvorni_sadrzaj>
    <derivirana_varijabla naziv="DomainObject.Predmet.ProtustrankaNazivFormated_1">Conecto društvo s ograničenom odgovornošću za mobilnu tehnologiju</derivirana_varijabla>
  </DomainObject.Predmet.ProtustrankaNazivFormated>
  <DomainObject.Predmet.ProtustrankaNazivFormatedOIB>
    <izvorni_sadrzaj>Conecto društvo s ograničenom odgovornošću za mobilnu tehnologiju, OIB 36464203229</izvorni_sadrzaj>
    <derivirana_varijabla naziv="DomainObject.Predmet.ProtustrankaNazivFormatedOIB_1">Conecto društvo s ograničenom odgovornošću za mobilnu tehnologiju, OIB 36464203229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5504.19</izvorni_sadrzaj>
    <derivirana_varijabla naziv="DomainObject.Predmet.TrenutnaVrijednost_1">5504.19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Conecto društvo s ograničenom odgovornošću za mobilnu tehnologiju</item>
    </izvorni_sadrzaj>
    <derivirana_varijabla naziv="DomainObject.Predmet.ProtuStrankaListFormated_1">
      <item>Conecto društvo s ograničenom odgovornošću za mobilnu tehnologiju</item>
    </derivirana_varijabla>
  </DomainObject.Predmet.ProtuStrankaListFormated>
  <DomainObject.Predmet.ProtuStrankaListFormatedOIB>
    <izvorni_sadrzaj>
      <item>Conecto društvo s ograničenom odgovornošću za mobilnu tehnologiju, OIB 36464203229</item>
    </izvorni_sadrzaj>
    <derivirana_varijabla naziv="DomainObject.Predmet.ProtuStrankaListFormatedOIB_1">
      <item>Conecto društvo s ograničenom odgovornošću za mobilnu tehnologiju, OIB 36464203229</item>
    </derivirana_varijabla>
  </DomainObject.Predmet.ProtuStrankaListFormatedOIB>
  <DomainObject.Predmet.ProtuStrankaListFormatedWithAdress>
    <izvorni_sadrzaj>
      <item>Conecto društvo s ograničenom odgovornošću za mobilnu tehnologiju, K. Filića 2, 42000 Varaždin</item>
    </izvorni_sadrzaj>
    <derivirana_varijabla naziv="DomainObject.Predmet.ProtuStrankaListFormatedWithAdress_1">
      <item>Conecto društvo s ograničenom odgovornošću za mobilnu tehnologiju, K. Filića 2, 42000 Varaždin</item>
    </derivirana_varijabla>
  </DomainObject.Predmet.ProtuStrankaListFormatedWithAdress>
  <DomainObject.Predmet.ProtuStrankaListFormatedWithAdressOIB>
    <izvorni_sadrzaj>
      <item>Conecto društvo s ograničenom odgovornošću za mobilnu tehnologiju, OIB 36464203229, K. Filića 2, 42000 Varaždin</item>
    </izvorni_sadrzaj>
    <derivirana_varijabla naziv="DomainObject.Predmet.ProtuStrankaListFormatedWithAdressOIB_1">
      <item>Conecto društvo s ograničenom odgovornošću za mobilnu tehnologiju, OIB 36464203229, K. Filića 2, 42000 Varaždin</item>
    </derivirana_varijabla>
  </DomainObject.Predmet.ProtuStrankaListFormatedWithAdressOIB>
  <DomainObject.Predmet.ProtuStrankaListNazivFormated>
    <izvorni_sadrzaj>
      <item>Conecto društvo s ograničenom odgovornošću za mobilnu tehnologiju</item>
    </izvorni_sadrzaj>
    <derivirana_varijabla naziv="DomainObject.Predmet.ProtuStrankaListNazivFormated_1">
      <item>Conecto društvo s ograničenom odgovornošću za mobilnu tehnologiju</item>
    </derivirana_varijabla>
  </DomainObject.Predmet.ProtuStrankaListNazivFormated>
  <DomainObject.Predmet.ProtuStrankaListNazivFormatedOIB>
    <izvorni_sadrzaj>
      <item>Conecto društvo s ograničenom odgovornošću za mobilnu tehnologiju, OIB 36464203229</item>
    </izvorni_sadrzaj>
    <derivirana_varijabla naziv="DomainObject.Predmet.ProtuStrankaListNazivFormatedOIB_1">
      <item>Conecto društvo s ograničenom odgovornošću za mobilnu tehnologiju, OIB 36464203229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Conecto društvo s ograničenom odgovornošću za mobilnu tehnologiju</izvorni_sadrzaj>
    <derivirana_varijabla naziv="DomainObject.Predmet.ProtustrankaIDrugi_1">Conecto društvo s ograničenom odgovornošću za mobilnu tehnologiju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Conecto društvo s ograničenom odgovornošću za mobilnu tehnologiju, OIB 36464203229, K. Filića 2, 42000 Varaždin</izvorni_sadrzaj>
    <derivirana_varijabla naziv="DomainObject.Predmet.ProtustrankaIDrugiAdressOIB_1">Conecto društvo s ograničenom odgovornošću za mobilnu tehnologiju, OIB 36464203229, K. Filića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Conecto društvo s ograničenom odgovornošću za mobilnu tehnologiju</item>
      <item>E-oglasna ploča</item>
      <item>Sudski registar</item>
    </izvorni_sadrzaj>
    <derivirana_varijabla naziv="DomainObject.Predmet.SudioniciListNaziv_1">
      <item>Financijska agencija</item>
      <item>Conecto društvo s ograničenom odgovornošću za mobilnu tehnologiju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Conecto društvo s ograničenom odgovornošću za mobilnu tehnologiju, OIB 36464203229, K. Filića 2,42000 Varaždin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Conecto društvo s ograničenom odgovornošću za mobilnu tehnologiju, OIB 36464203229, K. Filića 2,42000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36464203229</item>
      <item>, OIB null</item>
      <item>, OIB null</item>
    </izvorni_sadrzaj>
    <derivirana_varijabla naziv="DomainObject.Predmet.SudioniciListNazivOIB_1">
      <item>, OIB 85821130368</item>
      <item>, OIB 36464203229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419</properties:Words>
  <properties:Characters>2266</properties:Characters>
  <properties:Lines>66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2016-02-02T09:51:00Z</dcterms:created>
  <dc:creator>user</dc:creator>
  <cp:lastModifiedBy>Maja Marčec</cp:lastModifiedBy>
  <cp:lastPrinted>2016-02-01T11:53:00Z</cp:lastPrinted>
  <dcterms:modified xmlns:xsi="http://www.w3.org/2001/XMLSchema-instance" xsi:type="dcterms:W3CDTF">2016-02-02T10:55:00Z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