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7e15" w14:paraId="f4a7e15" w:rsidRDefault="00FC129B" w:rsidP="00910611" w:rsidR="00FC12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29B" w:rsidP="00910611" w:rsidR="00FC129B">
      <w:r>
        <w:rPr>
          <w:rFonts w:eastAsia="MS Mincho"/>
        </w:rPr>
        <w:t>REPUBLIKA HRVATSKA</w:t>
      </w:r>
    </w:p>
    <w:p w:rsidRDefault="00FC129B" w:rsidP="00910611" w:rsidR="00FC129B">
      <w:r>
        <w:rPr>
          <w:rFonts w:eastAsia="MS Mincho"/>
        </w:rPr>
        <w:t>TRGOVAČKI SUD U RIJECI</w:t>
      </w:r>
    </w:p>
    <w:p w:rsidRDefault="00FC129B" w:rsidR="00FC12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797489" w:rsidP="0005272A" w:rsidR="00797489">
      <w:pPr>
        <w:jc w:val="both"/>
      </w:pPr>
    </w:p>
    <w:p w:rsidRDefault="0005272A" w:rsidP="0005272A" w:rsidR="0005272A" w:rsidRPr="001233E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B70F79" w:rsidRPr="00B70F79">
        <w:rPr>
          <w:bCs/>
        </w:rPr>
        <w:t>LADARA</w:t>
      </w:r>
      <w:r w:rsidR="00B70F79" w:rsidRPr="00B70F79">
        <w:t xml:space="preserve"> jednostavno društvo s ograničenom odgovornošću za trgovinu Viškovo, Marinići 100/b</w:t>
      </w:r>
      <w:r w:rsidR="009D582A" w:rsidRPr="00B70F79">
        <w:t xml:space="preserve">, OIB: </w:t>
      </w:r>
      <w:r w:rsidR="00B70F79" w:rsidRPr="00B70F79">
        <w:t>53476490173</w:t>
      </w:r>
      <w:r w:rsidR="00BD4C25" w:rsidRPr="00B70F79">
        <w:t xml:space="preserve">, MBS: </w:t>
      </w:r>
      <w:r w:rsidR="00B70F79" w:rsidRPr="00B70F79">
        <w:t>040293767</w:t>
      </w:r>
      <w:r w:rsidRPr="000100A3">
        <w:t xml:space="preserve">, dana </w:t>
      </w:r>
      <w:r w:rsidR="00BD4C25">
        <w:t>5.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797489">
        <w:rPr>
          <w:bCs/>
        </w:rPr>
        <w:t xml:space="preserve"> </w:t>
      </w:r>
      <w:r w:rsidRPr="000100A3">
        <w:rPr>
          <w:bCs/>
        </w:rPr>
        <w:t>i</w:t>
      </w:r>
      <w:r w:rsidR="00797489">
        <w:rPr>
          <w:bCs/>
        </w:rPr>
        <w:t xml:space="preserve"> </w:t>
      </w:r>
      <w:r w:rsidRPr="000100A3">
        <w:rPr>
          <w:bCs/>
        </w:rPr>
        <w:t>j</w:t>
      </w:r>
      <w:r w:rsidR="00797489">
        <w:rPr>
          <w:bCs/>
        </w:rPr>
        <w:t xml:space="preserve"> </w:t>
      </w:r>
      <w:r w:rsidRPr="000100A3">
        <w:rPr>
          <w:bCs/>
        </w:rPr>
        <w:t>e</w:t>
      </w:r>
      <w:r w:rsidR="00797489">
        <w:rPr>
          <w:bCs/>
        </w:rPr>
        <w:t xml:space="preserve"> </w:t>
      </w:r>
      <w:r w:rsidRPr="000100A3">
        <w:rPr>
          <w:bCs/>
        </w:rPr>
        <w:t>š</w:t>
      </w:r>
      <w:r w:rsidR="00797489">
        <w:rPr>
          <w:bCs/>
        </w:rPr>
        <w:t xml:space="preserve"> </w:t>
      </w:r>
      <w:r w:rsidRPr="000100A3">
        <w:rPr>
          <w:bCs/>
        </w:rPr>
        <w:t>i</w:t>
      </w:r>
      <w:r w:rsidR="00797489">
        <w:rPr>
          <w:bCs/>
        </w:rPr>
        <w:t xml:space="preserve"> </w:t>
      </w:r>
      <w:r w:rsidRPr="000100A3">
        <w:rPr>
          <w:bCs/>
        </w:rPr>
        <w:t>o</w:t>
      </w:r>
      <w:r w:rsidR="00797489">
        <w:rPr>
          <w:bCs/>
        </w:rPr>
        <w:t xml:space="preserve"> </w:t>
      </w:r>
      <w:r w:rsidRPr="000100A3">
        <w:rPr>
          <w:bCs/>
        </w:rPr>
        <w:t xml:space="preserve"> j</w:t>
      </w:r>
      <w:r w:rsidR="00797489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B70F79" w:rsidRPr="00B70F79">
        <w:rPr>
          <w:bCs/>
        </w:rPr>
        <w:t>LADARA</w:t>
      </w:r>
      <w:r w:rsidR="00B70F79" w:rsidRPr="00B70F79">
        <w:t xml:space="preserve"> jednostavno društvo s ograničenom odgovornošću za trgovinu Viškovo, Marinići 100/b, OIB: 53476490173, MBS: 040293767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797489">
        <w:rPr>
          <w:bCs/>
        </w:rPr>
        <w:t xml:space="preserve"> </w:t>
      </w:r>
      <w:r w:rsidRPr="000100A3">
        <w:rPr>
          <w:bCs/>
        </w:rPr>
        <w:t>a</w:t>
      </w:r>
      <w:r w:rsidR="00797489">
        <w:rPr>
          <w:bCs/>
        </w:rPr>
        <w:t xml:space="preserve"> </w:t>
      </w:r>
      <w:r w:rsidRPr="000100A3">
        <w:rPr>
          <w:bCs/>
        </w:rPr>
        <w:t>k</w:t>
      </w:r>
      <w:r w:rsidR="00797489">
        <w:rPr>
          <w:bCs/>
        </w:rPr>
        <w:t xml:space="preserve"> </w:t>
      </w:r>
      <w:r w:rsidRPr="000100A3">
        <w:rPr>
          <w:bCs/>
        </w:rPr>
        <w:t>l</w:t>
      </w:r>
      <w:r w:rsidR="00797489">
        <w:rPr>
          <w:bCs/>
        </w:rPr>
        <w:t xml:space="preserve"> </w:t>
      </w:r>
      <w:r w:rsidRPr="000100A3">
        <w:rPr>
          <w:bCs/>
        </w:rPr>
        <w:t>j</w:t>
      </w:r>
      <w:r w:rsidR="00797489">
        <w:rPr>
          <w:bCs/>
        </w:rPr>
        <w:t xml:space="preserve"> </w:t>
      </w:r>
      <w:r w:rsidRPr="000100A3">
        <w:rPr>
          <w:bCs/>
        </w:rPr>
        <w:t>u</w:t>
      </w:r>
      <w:r w:rsidR="00797489">
        <w:rPr>
          <w:bCs/>
        </w:rPr>
        <w:t xml:space="preserve"> </w:t>
      </w:r>
      <w:r w:rsidRPr="000100A3">
        <w:rPr>
          <w:bCs/>
        </w:rPr>
        <w:t>č</w:t>
      </w:r>
      <w:r w:rsidR="00797489">
        <w:rPr>
          <w:bCs/>
        </w:rPr>
        <w:t xml:space="preserve"> </w:t>
      </w:r>
      <w:r w:rsidRPr="000100A3">
        <w:rPr>
          <w:bCs/>
        </w:rPr>
        <w:t>i</w:t>
      </w:r>
      <w:r w:rsidR="00797489">
        <w:rPr>
          <w:bCs/>
        </w:rPr>
        <w:t xml:space="preserve"> </w:t>
      </w:r>
      <w:r w:rsidR="000100A3" w:rsidRPr="000100A3">
        <w:rPr>
          <w:bCs/>
        </w:rPr>
        <w:t>o</w:t>
      </w:r>
      <w:r w:rsidR="00797489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797489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B70F79">
        <w:t xml:space="preserve">Naređuje se osobi ovlaštenoj za zastupanje dužnika </w:t>
      </w:r>
      <w:r w:rsidR="00B70F79" w:rsidRPr="00B70F79">
        <w:t xml:space="preserve">Slavko Milić, OIB: 81332117959, Marinići, Marinići 100/B </w:t>
      </w:r>
      <w:r w:rsidRPr="00B70F79">
        <w:t xml:space="preserve">u roku od osam dana preda sudu pisano izviješće o financijsko </w:t>
      </w:r>
      <w:r w:rsidRPr="009D582A">
        <w:t xml:space="preserve">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7B4BF5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</w:t>
      </w:r>
      <w:r w:rsidR="00B70F79">
        <w:rPr>
          <w:bCs/>
        </w:rPr>
        <w:t>8</w:t>
      </w:r>
      <w:r w:rsidR="00B7221B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B70F79">
        <w:rPr>
          <w:bCs/>
        </w:rPr>
        <w:t>9</w:t>
      </w:r>
      <w:r w:rsidR="000100A3" w:rsidRPr="000100A3">
        <w:rPr>
          <w:bCs/>
        </w:rPr>
        <w:t>:</w:t>
      </w:r>
      <w:r w:rsidR="001233E9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D4C25">
        <w:t>2</w:t>
      </w:r>
      <w:r w:rsidR="00B70F79">
        <w:t>4</w:t>
      </w:r>
      <w:r w:rsidR="00BD4C25">
        <w:t>. ožujka</w:t>
      </w:r>
      <w:r w:rsidR="00B7221B">
        <w:t xml:space="preserve"> 2017</w:t>
      </w:r>
      <w:r>
        <w:t xml:space="preserve">. godine podnijela ovome sudu prijedlog za otvaranje stečajnog postupka nad dužnikom </w:t>
      </w:r>
      <w:r w:rsidR="00B70F79" w:rsidRPr="00B70F79">
        <w:rPr>
          <w:bCs/>
        </w:rPr>
        <w:t>LADARA</w:t>
      </w:r>
      <w:r w:rsidR="00B70F79" w:rsidRPr="00B70F79">
        <w:t xml:space="preserve"> jednostavno društvo s ograničenom odgovornošću za trgovinu Viškovo, Marinići 100/b, OIB: 53476490173, MBS: 040293767</w:t>
      </w:r>
      <w:r w:rsidR="00B7221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B70F79">
        <w:t>20</w:t>
      </w:r>
      <w:r w:rsidR="007B4BF5">
        <w:t>. ožujka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B70F79">
        <w:t>6.910,83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7B4BF5">
        <w:t xml:space="preserve">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7B4BF5">
        <w:t>5.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B4BF5">
        <w:t xml:space="preserve"> </w:t>
      </w:r>
      <w:r w:rsidR="001233E9">
        <w:t>Addiko</w:t>
      </w:r>
      <w:r w:rsidR="007B4BF5">
        <w:t xml:space="preserve">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7B4BF5">
        <w:t>5.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870" w:rsidP="0005272A" w:rsidR="00FD5870">
      <w:r>
        <w:separator/>
      </w:r>
    </w:p>
  </w:endnote>
  <w:endnote w:id="0" w:type="continuationSeparator">
    <w:p w:rsidRDefault="00FD5870" w:rsidP="0005272A" w:rsidR="00FD5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3C" w:rsidR="00865C3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29B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3C" w:rsidR="00865C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870" w:rsidP="0005272A" w:rsidR="00FD5870">
      <w:r>
        <w:separator/>
      </w:r>
    </w:p>
  </w:footnote>
  <w:footnote w:id="0" w:type="continuationSeparator">
    <w:p w:rsidRDefault="00FD5870" w:rsidP="0005272A" w:rsidR="00FD5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3C" w:rsidR="008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D4C25">
      <w:t>2</w:t>
    </w:r>
    <w:r w:rsidR="00865C3C">
      <w:t>11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3C" w:rsidR="00865C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33E9"/>
    <w:rsid w:val="00267BBB"/>
    <w:rsid w:val="002E69F9"/>
    <w:rsid w:val="003541B1"/>
    <w:rsid w:val="00435308"/>
    <w:rsid w:val="004F6C16"/>
    <w:rsid w:val="00520689"/>
    <w:rsid w:val="00627E0F"/>
    <w:rsid w:val="00656565"/>
    <w:rsid w:val="006F39A2"/>
    <w:rsid w:val="0076139A"/>
    <w:rsid w:val="00797489"/>
    <w:rsid w:val="007B4BF5"/>
    <w:rsid w:val="007B6D04"/>
    <w:rsid w:val="007D60F7"/>
    <w:rsid w:val="00836506"/>
    <w:rsid w:val="00865C3C"/>
    <w:rsid w:val="00942A0F"/>
    <w:rsid w:val="009D4985"/>
    <w:rsid w:val="009D582A"/>
    <w:rsid w:val="00AA43BC"/>
    <w:rsid w:val="00AF0A5D"/>
    <w:rsid w:val="00B70F79"/>
    <w:rsid w:val="00B7221B"/>
    <w:rsid w:val="00B93FF3"/>
    <w:rsid w:val="00BA3EB5"/>
    <w:rsid w:val="00BD4C25"/>
    <w:rsid w:val="00C17835"/>
    <w:rsid w:val="00C3192E"/>
    <w:rsid w:val="00C81897"/>
    <w:rsid w:val="00CC147A"/>
    <w:rsid w:val="00D634BB"/>
    <w:rsid w:val="00D67E91"/>
    <w:rsid w:val="00DA11D8"/>
    <w:rsid w:val="00DB2BAB"/>
    <w:rsid w:val="00E518D1"/>
    <w:rsid w:val="00EB20F1"/>
    <w:rsid w:val="00ED0D53"/>
    <w:rsid w:val="00EE30C3"/>
    <w:rsid w:val="00F90F57"/>
    <w:rsid w:val="00FC129B"/>
    <w:rsid w:val="00FD5870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29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29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29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29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29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29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29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29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14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8708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3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5531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942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0724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810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39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622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861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9030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6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925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48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521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2822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9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15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20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65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905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91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04140-7BE2-4E40-9506-86558FD10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4156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2017-06-05T10:51:00Z</dcterms:created>
  <dc:creator>Vera Jelenović</dc:creator>
  <cp:lastModifiedBy>Danijela Fumić</cp:lastModifiedBy>
  <cp:lastPrinted>2017-06-05T10:52:00Z</cp:lastPrinted>
  <dcterms:modified xmlns:xsi="http://www.w3.org/2001/XMLSchema-instance" xsi:type="dcterms:W3CDTF">2017-06-05T10:52:00Z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