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dd10" w14:paraId="9f8dd10" w:rsidRDefault="00E94945" w:rsidP="00E94945" w:rsidR="00E94945" w:rsidRPr="00E94945">
      <w:pPr>
        <w15:collapsed w:val="false"/>
        <w:rPr>
          <w:sz w:val="24"/>
          <w:szCs w:val="24"/>
        </w:rPr>
      </w:pPr>
      <w:bookmarkStart w:name="_GoBack" w:id="0"/>
      <w:bookmarkEnd w:id="0"/>
      <w:r w:rsidRPr="00E9494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REPUBLIKA HRVATSKA</w:t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TRGOVAČKI SUD U ZAGREBU</w:t>
      </w:r>
    </w:p>
    <w:p w:rsidRDefault="00E94945" w:rsidP="00E94945" w:rsidR="00E94945" w:rsidRPr="00E94945">
      <w:pPr>
        <w:rPr>
          <w:sz w:val="24"/>
          <w:szCs w:val="24"/>
        </w:rPr>
      </w:pPr>
      <w:r w:rsidRPr="00E94945">
        <w:rPr>
          <w:b/>
          <w:sz w:val="24"/>
          <w:szCs w:val="24"/>
        </w:rPr>
        <w:t xml:space="preserve">Zagreb, </w:t>
      </w:r>
      <w:proofErr w:type="spellStart"/>
      <w:r w:rsidRPr="00E94945">
        <w:rPr>
          <w:b/>
          <w:sz w:val="24"/>
          <w:szCs w:val="24"/>
        </w:rPr>
        <w:t>Amruševa</w:t>
      </w:r>
      <w:proofErr w:type="spellEnd"/>
      <w:r w:rsidRPr="00E94945">
        <w:rPr>
          <w:b/>
          <w:sz w:val="24"/>
          <w:szCs w:val="24"/>
        </w:rPr>
        <w:t xml:space="preserve"> 2/II</w:t>
      </w:r>
      <w:r w:rsidR="00C00A5D">
        <w:rPr>
          <w:sz w:val="24"/>
          <w:szCs w:val="24"/>
        </w:rPr>
        <w:t xml:space="preserve">     </w:t>
      </w:r>
      <w:r w:rsidR="00C00A5D">
        <w:rPr>
          <w:sz w:val="24"/>
          <w:szCs w:val="24"/>
        </w:rPr>
        <w:tab/>
      </w:r>
      <w:r w:rsidR="00C00A5D">
        <w:rPr>
          <w:sz w:val="24"/>
          <w:szCs w:val="24"/>
        </w:rPr>
        <w:tab/>
      </w:r>
      <w:r w:rsidR="00C00A5D">
        <w:rPr>
          <w:sz w:val="24"/>
          <w:szCs w:val="24"/>
        </w:rPr>
        <w:tab/>
      </w:r>
      <w:r w:rsidR="00C00A5D">
        <w:rPr>
          <w:sz w:val="24"/>
          <w:szCs w:val="24"/>
        </w:rPr>
        <w:tab/>
      </w:r>
      <w:r w:rsidR="00C00A5D">
        <w:rPr>
          <w:sz w:val="24"/>
          <w:szCs w:val="24"/>
        </w:rPr>
        <w:tab/>
      </w:r>
      <w:r w:rsidR="00C00A5D">
        <w:rPr>
          <w:sz w:val="24"/>
          <w:szCs w:val="24"/>
        </w:rPr>
        <w:tab/>
        <w:t xml:space="preserve">72 </w:t>
      </w:r>
      <w:proofErr w:type="spellStart"/>
      <w:r w:rsidR="00C00A5D">
        <w:rPr>
          <w:sz w:val="24"/>
          <w:szCs w:val="24"/>
        </w:rPr>
        <w:t>Stpn</w:t>
      </w:r>
      <w:proofErr w:type="spellEnd"/>
      <w:r w:rsidR="00C00A5D">
        <w:rPr>
          <w:sz w:val="24"/>
          <w:szCs w:val="24"/>
        </w:rPr>
        <w:t>-199/2015-14</w:t>
      </w:r>
    </w:p>
    <w:p w:rsidRDefault="00E94945" w:rsidP="00E94945" w:rsidR="00E94945" w:rsidRPr="00E94945">
      <w:pPr>
        <w:rPr>
          <w:sz w:val="24"/>
          <w:szCs w:val="24"/>
        </w:rPr>
      </w:pP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E P U B L I K A   H R V A T S K A</w:t>
      </w: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J E Š E NJ E</w:t>
      </w:r>
    </w:p>
    <w:p w:rsidRDefault="00E94945" w:rsidP="00E94945" w:rsidR="00E94945" w:rsidRPr="00E94945">
      <w:pPr>
        <w:jc w:val="both"/>
        <w:rPr>
          <w:sz w:val="24"/>
          <w:szCs w:val="24"/>
        </w:rPr>
      </w:pPr>
    </w:p>
    <w:p w:rsidRDefault="00E94945" w:rsidP="00E94945" w:rsidR="00E94945" w:rsidRPr="00E94945">
      <w:pPr>
        <w:ind w:firstLine="708"/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Trgovački sud u Zagrebu, po sucu Nikoli Ribariću, u postupku </w:t>
      </w:r>
      <w:proofErr w:type="spellStart"/>
      <w:r w:rsidRPr="00E94945">
        <w:rPr>
          <w:sz w:val="24"/>
          <w:szCs w:val="24"/>
        </w:rPr>
        <w:t>predstečajne</w:t>
      </w:r>
      <w:proofErr w:type="spellEnd"/>
      <w:r w:rsidRPr="00E94945">
        <w:rPr>
          <w:sz w:val="24"/>
          <w:szCs w:val="24"/>
        </w:rPr>
        <w:t xml:space="preserve"> nagodbe u povodu prijedloga dužnika VIRTUS GRUPA d.o.o., Zagreb, Matije </w:t>
      </w:r>
      <w:proofErr w:type="spellStart"/>
      <w:r w:rsidRPr="00E94945">
        <w:rPr>
          <w:sz w:val="24"/>
          <w:szCs w:val="24"/>
        </w:rPr>
        <w:t>Divkovića</w:t>
      </w:r>
      <w:proofErr w:type="spellEnd"/>
      <w:r w:rsidRPr="00E94945">
        <w:rPr>
          <w:sz w:val="24"/>
          <w:szCs w:val="24"/>
        </w:rPr>
        <w:t xml:space="preserve"> 25, OIB: 33038182027, MBS: 080636992, dana 1</w:t>
      </w:r>
      <w:r w:rsidR="00BB6885">
        <w:rPr>
          <w:sz w:val="24"/>
          <w:szCs w:val="24"/>
        </w:rPr>
        <w:t>8</w:t>
      </w:r>
      <w:r w:rsidRPr="00E94945">
        <w:rPr>
          <w:sz w:val="24"/>
          <w:szCs w:val="24"/>
        </w:rPr>
        <w:t xml:space="preserve">. studenoga 2015. godine, </w:t>
      </w:r>
    </w:p>
    <w:p w:rsidRDefault="00E94945" w:rsidP="0076427E" w:rsidR="00E94945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r i j e š i o   j 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76427E" w:rsidP="00C66594" w:rsidR="0076427E" w:rsidRPr="00E94945">
      <w:pPr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I        Razrješuje se </w:t>
      </w:r>
      <w:r w:rsidR="00E94945" w:rsidRPr="00E94945">
        <w:rPr>
          <w:sz w:val="24"/>
          <w:szCs w:val="24"/>
        </w:rPr>
        <w:t xml:space="preserve">povjerenik </w:t>
      </w:r>
      <w:proofErr w:type="spellStart"/>
      <w:r w:rsidR="00E94945" w:rsidRPr="00E94945">
        <w:rPr>
          <w:sz w:val="24"/>
          <w:szCs w:val="24"/>
        </w:rPr>
        <w:t>predstečajne</w:t>
      </w:r>
      <w:proofErr w:type="spellEnd"/>
      <w:r w:rsidR="00E94945" w:rsidRPr="00E94945">
        <w:rPr>
          <w:sz w:val="24"/>
          <w:szCs w:val="24"/>
        </w:rPr>
        <w:t xml:space="preserve"> nagodbe Biserka Jakić, Zagreb, M. </w:t>
      </w:r>
      <w:proofErr w:type="spellStart"/>
      <w:r w:rsidR="00E94945" w:rsidRPr="00E94945">
        <w:rPr>
          <w:sz w:val="24"/>
          <w:szCs w:val="24"/>
        </w:rPr>
        <w:t>Haberlea</w:t>
      </w:r>
      <w:proofErr w:type="spellEnd"/>
      <w:r w:rsidR="00E94945" w:rsidRPr="00E94945">
        <w:rPr>
          <w:sz w:val="24"/>
          <w:szCs w:val="24"/>
        </w:rPr>
        <w:t xml:space="preserve"> 10, OIB: 24564164619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76427E" w:rsidP="004B65E5" w:rsidR="004B65E5" w:rsidRPr="00E94945">
      <w:pPr>
        <w:jc w:val="both"/>
        <w:rPr>
          <w:color w:val="FF0000"/>
          <w:sz w:val="24"/>
          <w:szCs w:val="24"/>
        </w:rPr>
      </w:pPr>
      <w:r w:rsidRPr="00E94945">
        <w:rPr>
          <w:sz w:val="24"/>
          <w:szCs w:val="24"/>
        </w:rPr>
        <w:t xml:space="preserve">II   </w:t>
      </w:r>
      <w:r w:rsidR="004B65E5" w:rsidRPr="00E94945">
        <w:rPr>
          <w:sz w:val="24"/>
          <w:szCs w:val="24"/>
        </w:rPr>
        <w:tab/>
      </w:r>
      <w:r w:rsidR="00E94945">
        <w:rPr>
          <w:sz w:val="24"/>
          <w:szCs w:val="24"/>
        </w:rPr>
        <w:t xml:space="preserve">Za </w:t>
      </w:r>
      <w:r w:rsidR="00E94945" w:rsidRPr="00E94945">
        <w:rPr>
          <w:sz w:val="24"/>
          <w:szCs w:val="24"/>
        </w:rPr>
        <w:t xml:space="preserve">povjerenika </w:t>
      </w:r>
      <w:proofErr w:type="spellStart"/>
      <w:r w:rsidR="00E94945" w:rsidRPr="00E94945">
        <w:rPr>
          <w:sz w:val="24"/>
          <w:szCs w:val="24"/>
        </w:rPr>
        <w:t>predstečajne</w:t>
      </w:r>
      <w:proofErr w:type="spellEnd"/>
      <w:r w:rsidR="00E94945" w:rsidRPr="00E94945">
        <w:rPr>
          <w:sz w:val="24"/>
          <w:szCs w:val="24"/>
        </w:rPr>
        <w:t xml:space="preserve"> nagodbe imenuje se </w:t>
      </w:r>
      <w:r w:rsidR="00EE393C">
        <w:rPr>
          <w:sz w:val="24"/>
          <w:szCs w:val="24"/>
        </w:rPr>
        <w:t xml:space="preserve">Daniel </w:t>
      </w:r>
      <w:proofErr w:type="spellStart"/>
      <w:r w:rsidR="00EE393C">
        <w:rPr>
          <w:sz w:val="24"/>
          <w:szCs w:val="24"/>
        </w:rPr>
        <w:t>Deković</w:t>
      </w:r>
      <w:proofErr w:type="spellEnd"/>
      <w:r w:rsidR="00EE393C">
        <w:rPr>
          <w:sz w:val="24"/>
          <w:szCs w:val="24"/>
        </w:rPr>
        <w:t>, Zagreb, Harambašićeva 15, OIB: 76292704973.</w:t>
      </w: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Obrazloženje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E94945" w:rsidP="00255722" w:rsidR="00C66594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od 3</w:t>
      </w:r>
      <w:r w:rsidR="0076427E" w:rsidRPr="00E94945">
        <w:rPr>
          <w:szCs w:val="24"/>
        </w:rPr>
        <w:t>.</w:t>
      </w:r>
      <w:r>
        <w:rPr>
          <w:szCs w:val="24"/>
        </w:rPr>
        <w:t xml:space="preserve"> studenoga</w:t>
      </w:r>
      <w:r w:rsidR="00C66594" w:rsidRPr="00E94945">
        <w:rPr>
          <w:szCs w:val="24"/>
        </w:rPr>
        <w:t xml:space="preserve"> 201</w:t>
      </w:r>
      <w:r>
        <w:rPr>
          <w:szCs w:val="24"/>
        </w:rPr>
        <w:t>5</w:t>
      </w:r>
      <w:r w:rsidR="00C66594" w:rsidRPr="00E94945">
        <w:rPr>
          <w:szCs w:val="24"/>
        </w:rPr>
        <w:t>.</w:t>
      </w:r>
      <w:r w:rsidR="0076427E" w:rsidRPr="00E94945">
        <w:rPr>
          <w:szCs w:val="24"/>
        </w:rPr>
        <w:t xml:space="preserve"> godine imenovan</w:t>
      </w:r>
      <w:r>
        <w:rPr>
          <w:szCs w:val="24"/>
        </w:rPr>
        <w:t>a</w:t>
      </w:r>
      <w:r w:rsidR="0076427E" w:rsidRPr="00E94945">
        <w:rPr>
          <w:szCs w:val="24"/>
        </w:rPr>
        <w:t xml:space="preserve"> je </w:t>
      </w:r>
      <w:r w:rsidRPr="00E94945">
        <w:rPr>
          <w:szCs w:val="24"/>
        </w:rPr>
        <w:t xml:space="preserve">Biserka Jakić, Zagreb, M. </w:t>
      </w:r>
      <w:proofErr w:type="spellStart"/>
      <w:r w:rsidRPr="00E94945">
        <w:rPr>
          <w:szCs w:val="24"/>
        </w:rPr>
        <w:t>Haberlea</w:t>
      </w:r>
      <w:proofErr w:type="spellEnd"/>
      <w:r w:rsidRPr="00E94945">
        <w:rPr>
          <w:szCs w:val="24"/>
        </w:rPr>
        <w:t xml:space="preserve"> 10, OIB: 24564164619</w:t>
      </w:r>
      <w:r>
        <w:rPr>
          <w:szCs w:val="24"/>
        </w:rPr>
        <w:t xml:space="preserve">, povjerenikom </w:t>
      </w:r>
      <w:proofErr w:type="spellStart"/>
      <w:r>
        <w:rPr>
          <w:szCs w:val="24"/>
        </w:rPr>
        <w:t>predstečajne</w:t>
      </w:r>
      <w:proofErr w:type="spellEnd"/>
      <w:r>
        <w:rPr>
          <w:szCs w:val="24"/>
        </w:rPr>
        <w:t xml:space="preserve"> nagodbe.</w:t>
      </w:r>
    </w:p>
    <w:p w:rsidRDefault="00E94945" w:rsidP="00255722" w:rsidR="00E94945" w:rsidRPr="00E94945">
      <w:pPr>
        <w:pStyle w:val="Bezproreda"/>
        <w:jc w:val="both"/>
        <w:rPr>
          <w:szCs w:val="24"/>
        </w:rPr>
      </w:pPr>
    </w:p>
    <w:p w:rsidRDefault="00C66594" w:rsidP="00255722" w:rsidR="00E94945">
      <w:pPr>
        <w:pStyle w:val="Bezproreda"/>
        <w:jc w:val="both"/>
        <w:rPr>
          <w:szCs w:val="24"/>
        </w:rPr>
      </w:pPr>
      <w:r w:rsidRPr="00E94945">
        <w:rPr>
          <w:szCs w:val="24"/>
        </w:rPr>
        <w:tab/>
      </w:r>
      <w:r w:rsidR="00E94945">
        <w:rPr>
          <w:szCs w:val="24"/>
        </w:rPr>
        <w:t xml:space="preserve">Povjerenik </w:t>
      </w:r>
      <w:proofErr w:type="spellStart"/>
      <w:r w:rsidR="00E94945">
        <w:rPr>
          <w:szCs w:val="24"/>
        </w:rPr>
        <w:t>predstečajne</w:t>
      </w:r>
      <w:proofErr w:type="spellEnd"/>
      <w:r w:rsidR="00E94945">
        <w:rPr>
          <w:szCs w:val="24"/>
        </w:rPr>
        <w:t xml:space="preserve"> nagodbe Biserka Jakić podneskom od 17. studenoga 2015. godine zatražila je razrješenje zbog osobnih razloga.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6C62DD" w:rsidP="00C66594" w:rsidR="00E94945">
      <w:pPr>
        <w:pStyle w:val="Bezproreda"/>
        <w:jc w:val="both"/>
        <w:rPr>
          <w:szCs w:val="24"/>
        </w:rPr>
      </w:pPr>
      <w:r w:rsidRPr="00E94945">
        <w:rPr>
          <w:szCs w:val="24"/>
        </w:rPr>
        <w:tab/>
      </w:r>
      <w:r w:rsidR="00E94945">
        <w:rPr>
          <w:szCs w:val="24"/>
        </w:rPr>
        <w:t xml:space="preserve">Odredbom članka 22.  Stečajnog zakona („Narodne novine“ broj: 71/15; dalje SZ) određeno je kako sud u </w:t>
      </w:r>
      <w:proofErr w:type="spellStart"/>
      <w:r w:rsidR="00E94945">
        <w:rPr>
          <w:szCs w:val="24"/>
        </w:rPr>
        <w:t>predsečajnom</w:t>
      </w:r>
      <w:proofErr w:type="spellEnd"/>
      <w:r w:rsidR="00E94945">
        <w:rPr>
          <w:szCs w:val="24"/>
        </w:rPr>
        <w:t xml:space="preserve"> postupku imenuje i razrješava povjerenika.</w:t>
      </w:r>
    </w:p>
    <w:p w:rsidRDefault="00E94945" w:rsidP="00C66594" w:rsidR="00E94945">
      <w:pPr>
        <w:pStyle w:val="Bezproreda"/>
        <w:jc w:val="both"/>
        <w:rPr>
          <w:szCs w:val="24"/>
        </w:rPr>
      </w:pPr>
    </w:p>
    <w:p w:rsidRDefault="00E94945" w:rsidP="00C66594" w:rsidR="00E94945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Člankom 23. istoga zakona određeno je kako se na određivanje povjerenika, </w:t>
      </w:r>
      <w:r w:rsidRPr="00E94945">
        <w:rPr>
          <w:szCs w:val="24"/>
        </w:rPr>
        <w:t xml:space="preserve">nadzor nad njegovim radom, odgovornost te nagradu i naknadu troškova za rad na odgovarajući se način primjenjuju odredbe </w:t>
      </w:r>
      <w:r>
        <w:rPr>
          <w:szCs w:val="24"/>
        </w:rPr>
        <w:t>Stečajnog zakona</w:t>
      </w:r>
      <w:r w:rsidRPr="00E94945">
        <w:rPr>
          <w:szCs w:val="24"/>
        </w:rPr>
        <w:t xml:space="preserve"> o stečajnom upravitelju</w:t>
      </w:r>
      <w:r>
        <w:rPr>
          <w:szCs w:val="24"/>
        </w:rPr>
        <w:t>.</w:t>
      </w:r>
    </w:p>
    <w:p w:rsidRDefault="00E94945" w:rsidP="00C66594" w:rsidR="00E94945">
      <w:pPr>
        <w:pStyle w:val="Bezproreda"/>
        <w:jc w:val="both"/>
        <w:rPr>
          <w:szCs w:val="24"/>
        </w:rPr>
      </w:pPr>
    </w:p>
    <w:p w:rsidRDefault="00E94945" w:rsidP="00C66594" w:rsidR="00E94945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Stavkom 5. članka 91. SZ-a određeno je kako sud može razriješiti stečajnog upravitelja na osobni zahtjev.  Rješenjem o razrješenju stečajnog upravitelja sud će donijeti odluku o imenovanju novog stečajnog upravitelja. </w:t>
      </w:r>
    </w:p>
    <w:p w:rsidRDefault="00E94945" w:rsidP="00C66594" w:rsidR="00E94945">
      <w:pPr>
        <w:pStyle w:val="Bezproreda"/>
        <w:jc w:val="both"/>
        <w:rPr>
          <w:szCs w:val="24"/>
        </w:rPr>
      </w:pPr>
    </w:p>
    <w:p w:rsidRDefault="00E94945" w:rsidP="00C66594" w:rsidR="00E94945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Stoga je sud, razriješio dosadašnjeg povjerenika </w:t>
      </w:r>
      <w:proofErr w:type="spellStart"/>
      <w:r>
        <w:rPr>
          <w:szCs w:val="24"/>
        </w:rPr>
        <w:t>predstečajne</w:t>
      </w:r>
      <w:proofErr w:type="spellEnd"/>
      <w:r>
        <w:rPr>
          <w:szCs w:val="24"/>
        </w:rPr>
        <w:t xml:space="preserve"> nagodbe i automatskom dodjelom imenovao novog povjerenika, te je odlučeno kao u izreci Rješenja.</w:t>
      </w:r>
    </w:p>
    <w:p w:rsidRDefault="00E94945" w:rsidP="00C66594" w:rsidR="00E94945">
      <w:pPr>
        <w:pStyle w:val="Bezproreda"/>
        <w:jc w:val="both"/>
        <w:rPr>
          <w:szCs w:val="24"/>
        </w:rPr>
      </w:pPr>
    </w:p>
    <w:p w:rsidRDefault="00C66594" w:rsidP="0026286A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ab/>
        <w:t>Slijedom navedenoga odlučeno je kao u izreci rješenja.</w:t>
      </w:r>
    </w:p>
    <w:p w:rsidRDefault="00C00A5D" w:rsidP="004832C8" w:rsidR="00C00A5D">
      <w:pPr>
        <w:pStyle w:val="Bezproreda"/>
        <w:jc w:val="center"/>
        <w:rPr>
          <w:szCs w:val="24"/>
        </w:rPr>
      </w:pPr>
    </w:p>
    <w:p w:rsidRDefault="0076427E" w:rsidP="004832C8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U Zagrebu,</w:t>
      </w:r>
      <w:r w:rsidR="00E94945">
        <w:rPr>
          <w:szCs w:val="24"/>
        </w:rPr>
        <w:t xml:space="preserve"> 1</w:t>
      </w:r>
      <w:r w:rsidR="00226583">
        <w:rPr>
          <w:szCs w:val="24"/>
        </w:rPr>
        <w:t>8</w:t>
      </w:r>
      <w:r w:rsidRPr="00E94945">
        <w:rPr>
          <w:szCs w:val="24"/>
        </w:rPr>
        <w:t>.</w:t>
      </w:r>
      <w:r w:rsidR="00E94945">
        <w:rPr>
          <w:szCs w:val="24"/>
        </w:rPr>
        <w:t xml:space="preserve"> studenoga</w:t>
      </w:r>
      <w:r w:rsidRPr="00E94945">
        <w:rPr>
          <w:szCs w:val="24"/>
        </w:rPr>
        <w:t xml:space="preserve"> 201</w:t>
      </w:r>
      <w:r w:rsidR="00C66594" w:rsidRPr="00E94945">
        <w:rPr>
          <w:szCs w:val="24"/>
        </w:rPr>
        <w:t>5</w:t>
      </w:r>
      <w:r w:rsidRPr="00E94945">
        <w:rPr>
          <w:szCs w:val="24"/>
        </w:rPr>
        <w:t>.</w:t>
      </w:r>
      <w:r w:rsidR="004473B7" w:rsidRPr="00E94945">
        <w:rPr>
          <w:szCs w:val="24"/>
        </w:rPr>
        <w:t xml:space="preserve"> </w:t>
      </w:r>
      <w:r w:rsidRPr="00E94945">
        <w:rPr>
          <w:szCs w:val="24"/>
        </w:rPr>
        <w:t>godine</w:t>
      </w:r>
    </w:p>
    <w:p w:rsidRDefault="00C00A5D" w:rsidP="00E91121" w:rsidR="00C00A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Stečajni sudac:</w:t>
      </w:r>
    </w:p>
    <w:p w:rsidRDefault="00C00A5D" w:rsidP="00E91121" w:rsidR="00C00A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Nikola Ribarić v.r.</w:t>
      </w:r>
    </w:p>
    <w:p w:rsidRDefault="00C00A5D" w:rsidP="00E91121" w:rsidR="00C00A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00A5D" w:rsidP="00E91121" w:rsidR="00C00A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Jadranka Zelić</w:t>
      </w:r>
    </w:p>
    <w:p w:rsidRDefault="00C00A5D" w:rsidP="00C00A5D" w:rsidR="00C00A5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646DE" w:rsidP="00C00A5D" w:rsidR="000646DE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 xml:space="preserve"> </w:t>
      </w: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>POUKA O PRAVNOM LIJEKU:</w:t>
      </w:r>
    </w:p>
    <w:p w:rsidRDefault="00E94945" w:rsidP="00E94945" w:rsidR="00E94945">
      <w:pPr>
        <w:jc w:val="both"/>
      </w:pPr>
      <w:r>
        <w:t xml:space="preserve">Protiv ovog rješenja dopuštena je žalba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4832C8" w:rsidP="00C66594" w:rsidR="004832C8" w:rsidRPr="00E94945">
      <w:pPr>
        <w:pStyle w:val="Bezproreda"/>
        <w:jc w:val="both"/>
        <w:rPr>
          <w:szCs w:val="24"/>
        </w:rPr>
      </w:pPr>
    </w:p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C00A5D" w:rsidP="00E94945" w:rsidR="00C00A5D"/>
    <w:p w:rsidRDefault="00E94945" w:rsidP="004665B3" w:rsidR="00E94945" w:rsidRPr="009969B9">
      <w:pPr>
        <w:tabs>
          <w:tab w:pos="6733" w:val="left"/>
        </w:tabs>
      </w:pPr>
      <w:r w:rsidRPr="009969B9">
        <w:t>DNA:</w:t>
      </w:r>
    </w:p>
    <w:p w:rsidRDefault="00E94945" w:rsidP="00E94945" w:rsidR="00E94945">
      <w:pPr>
        <w:ind w:hanging="705" w:left="705"/>
      </w:pPr>
      <w:r w:rsidRPr="009969B9">
        <w:t>-</w:t>
      </w:r>
      <w:r w:rsidRPr="009969B9">
        <w:tab/>
      </w:r>
      <w:r>
        <w:t>e-Oglasna ploča</w:t>
      </w:r>
    </w:p>
    <w:p w:rsidRDefault="00E94945" w:rsidP="00E94945" w:rsidR="008E75D6">
      <w:pPr>
        <w:ind w:hanging="705" w:left="705"/>
      </w:pPr>
      <w:r>
        <w:t xml:space="preserve">- </w:t>
      </w:r>
      <w:r>
        <w:tab/>
        <w:t xml:space="preserve">FINA </w:t>
      </w:r>
    </w:p>
    <w:p w:rsidRDefault="00E94945" w:rsidP="00E94945" w:rsidR="00E94945">
      <w:pPr>
        <w:ind w:hanging="705" w:left="705"/>
      </w:pPr>
      <w:r>
        <w:t xml:space="preserve">- </w:t>
      </w:r>
      <w:r>
        <w:tab/>
      </w:r>
      <w:r>
        <w:tab/>
        <w:t>punomoćniku Ana Malović, odvjetnik, Zagreb, Pantovčak 38</w:t>
      </w:r>
    </w:p>
    <w:p w:rsidRDefault="00E94945" w:rsidP="00E94945" w:rsidR="008E75D6">
      <w:pPr>
        <w:ind w:hanging="705" w:left="705"/>
      </w:pPr>
      <w:r>
        <w:t>-</w:t>
      </w:r>
      <w:r w:rsidR="008E75D6">
        <w:tab/>
      </w:r>
      <w:proofErr w:type="spellStart"/>
      <w:r w:rsidR="008E75D6">
        <w:t>predstečajni</w:t>
      </w:r>
      <w:proofErr w:type="spellEnd"/>
      <w:r w:rsidR="008E75D6">
        <w:t xml:space="preserve"> dužnik</w:t>
      </w:r>
      <w:r>
        <w:tab/>
      </w:r>
    </w:p>
    <w:p w:rsidRDefault="008E75D6" w:rsidP="00E94945" w:rsidR="00E94945">
      <w:pPr>
        <w:ind w:hanging="705" w:left="705"/>
      </w:pPr>
      <w:r>
        <w:t>-</w:t>
      </w:r>
      <w:r>
        <w:tab/>
      </w:r>
      <w:r w:rsidR="00E94945">
        <w:t>Biserka Jakić</w:t>
      </w:r>
    </w:p>
    <w:p w:rsidRDefault="00E94945" w:rsidP="00E94945" w:rsidR="00E94945">
      <w:pPr>
        <w:ind w:hanging="705" w:left="705"/>
      </w:pPr>
      <w:r>
        <w:t xml:space="preserve">- </w:t>
      </w:r>
      <w:r>
        <w:tab/>
        <w:t xml:space="preserve">na mail povjerenika Biserka </w:t>
      </w:r>
      <w:proofErr w:type="spellStart"/>
      <w:r>
        <w:t>Jakic</w:t>
      </w:r>
      <w:proofErr w:type="spellEnd"/>
      <w:r>
        <w:t>: odvjetnik.biserka.jakic@</w:t>
      </w:r>
      <w:proofErr w:type="spellStart"/>
      <w:r>
        <w:t>zg.t</w:t>
      </w:r>
      <w:proofErr w:type="spellEnd"/>
      <w:r>
        <w:t>-</w:t>
      </w:r>
      <w:proofErr w:type="spellStart"/>
      <w:r>
        <w:t>com.hr</w:t>
      </w:r>
      <w:proofErr w:type="spellEnd"/>
    </w:p>
    <w:p w:rsidRDefault="008E75D6" w:rsidP="00E94945" w:rsidR="008E75D6">
      <w:pPr>
        <w:ind w:hanging="705" w:left="705"/>
      </w:pPr>
      <w:r>
        <w:t>-</w:t>
      </w:r>
      <w:r>
        <w:tab/>
      </w:r>
      <w:r w:rsidR="00EE393C">
        <w:t xml:space="preserve">Daniel </w:t>
      </w:r>
      <w:proofErr w:type="spellStart"/>
      <w:r w:rsidR="00EE393C">
        <w:t>Deković</w:t>
      </w:r>
      <w:proofErr w:type="spellEnd"/>
      <w:r w:rsidR="00EE393C">
        <w:t>, Zagreb, Harambašićeva 15</w:t>
      </w:r>
    </w:p>
    <w:p w:rsidRDefault="00EE393C" w:rsidP="00E94945" w:rsidR="00EE393C" w:rsidRPr="009969B9">
      <w:pPr>
        <w:ind w:hanging="705" w:left="705"/>
      </w:pPr>
      <w:r>
        <w:t>-</w:t>
      </w:r>
      <w:r>
        <w:tab/>
        <w:t xml:space="preserve">mail: </w:t>
      </w:r>
      <w:proofErr w:type="spellStart"/>
      <w:r>
        <w:t>daniel.deković</w:t>
      </w:r>
      <w:proofErr w:type="spellEnd"/>
      <w:r>
        <w:t>@gmail.com</w:t>
      </w:r>
    </w:p>
    <w:p w:rsidRDefault="00E94945" w:rsidP="00E94945" w:rsidR="00E94945">
      <w:r w:rsidRPr="009969B9">
        <w:t>-</w:t>
      </w:r>
      <w:r w:rsidRPr="009969B9">
        <w:tab/>
        <w:t>spis</w:t>
      </w:r>
    </w:p>
    <w:p w:rsidRDefault="00EE393C" w:rsidP="00E94945" w:rsidR="00EE393C"/>
    <w:p w:rsidRDefault="008E75D6" w:rsidP="00E94945" w:rsidR="008E75D6" w:rsidRPr="009969B9"/>
    <w:p w:rsidRDefault="00E94945" w:rsidP="00E94945" w:rsidR="00E94945"/>
    <w:p w:rsidRDefault="00182123" w:rsidP="00E94945" w:rsidR="00182123" w:rsidRPr="00E94945">
      <w:pPr>
        <w:pStyle w:val="Bezproreda"/>
        <w:rPr>
          <w:szCs w:val="24"/>
        </w:rPr>
      </w:pPr>
    </w:p>
    <w:sectPr w:rsidSect="004832C8" w:rsidR="00182123" w:rsidRPr="00E9494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646DE"/>
    <w:rsid w:val="00157F4D"/>
    <w:rsid w:val="00182123"/>
    <w:rsid w:val="001B1A0A"/>
    <w:rsid w:val="001E2E5C"/>
    <w:rsid w:val="00202D38"/>
    <w:rsid w:val="00226583"/>
    <w:rsid w:val="00255722"/>
    <w:rsid w:val="0026286A"/>
    <w:rsid w:val="004473B7"/>
    <w:rsid w:val="004665B3"/>
    <w:rsid w:val="004832C8"/>
    <w:rsid w:val="004B65E5"/>
    <w:rsid w:val="006C62DD"/>
    <w:rsid w:val="00720798"/>
    <w:rsid w:val="0076427E"/>
    <w:rsid w:val="008962E3"/>
    <w:rsid w:val="008E75D6"/>
    <w:rsid w:val="00916EFB"/>
    <w:rsid w:val="00A81F16"/>
    <w:rsid w:val="00AA71D3"/>
    <w:rsid w:val="00BA1A65"/>
    <w:rsid w:val="00BB6885"/>
    <w:rsid w:val="00C00A5D"/>
    <w:rsid w:val="00C13612"/>
    <w:rsid w:val="00C66594"/>
    <w:rsid w:val="00D127D6"/>
    <w:rsid w:val="00E555B5"/>
    <w:rsid w:val="00E94945"/>
    <w:rsid w:val="00EE393C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Podnaslov" w:type="paragraph">
    <w:name w:val="Subtitle"/>
    <w:basedOn w:val="Normal"/>
    <w:link w:val="PodnaslovChar"/>
    <w:qFormat/>
    <w:rsid w:val="00C00A5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00A5D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A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A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A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Podnaslov" w:type="paragraph">
    <w:name w:val="Subtitle"/>
    <w:basedOn w:val="Normal"/>
    <w:link w:val="PodnaslovChar"/>
    <w:qFormat/>
    <w:rsid w:val="00C00A5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00A5D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A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A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A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A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Biserka Jakić</item>
    </izvorni_sadrzaj>
    <derivirana_varijabla naziv="DomainObject.Predmet.OstaliListFormated_1">
      <item>Ana Malović</item>
      <item>FINA ZAGREB</item>
      <item>Ministarstvo unutarnjih poslova</item>
      <item>Biserka Jakić</item>
    </derivirana_varijabla>
  </DomainObject.Predmet.OstaliListFormated>
  <DomainObject.Predmet.OstaliListFormatedOIB>
    <izvorni_sadrzaj>
      <item>Ana Malović</item>
      <item>FINA ZAGREB</item>
      <item>Ministarstvo unutarnjih poslova</item>
      <item>Biserka Jakić</item>
    </izvorni_sadrzaj>
    <derivirana_varijabla naziv="DomainObject.Predmet.OstaliListFormatedOIB_1">
      <item>Ana Malović</item>
      <item>FINA ZAGREB</item>
      <item>Ministarstvo unutarnjih poslova</item>
      <item>Biserka Jakić</item>
    </derivirana_varijabla>
  </DomainObject.Predmet.OstaliListFormatedOIB>
  <DomainObject.Predmet.OstaliListFormatedWithAdress>
    <izvorni_sadrzaj>
      <item>Ana Malović, Pantovčak 38, 10000 Zagreb</item>
      <item>FINA ZAGREB</item>
      <item>Ministarstvo unutarnjih poslova, Heinzelova 98, 10000 Zagreb</item>
      <item>Biserka Jakić, Marijana Haberlea 10, 10000 Zagreb</item>
    </izvorni_sadrzaj>
    <derivirana_varijabla naziv="DomainObject.Predmet.OstaliListFormatedWithAdress_1">
      <item>Ana Malović, Pantovčak 38, 10000 Zagreb</item>
      <item>FINA ZAGREB</item>
      <item>Ministarstvo unutarnjih poslova, Heinzelova 98, 10000 Zagreb</item>
      <item>Biserka Jakić, Marijana Haberlea 10, 10000 Zagreb</item>
    </derivirana_varijabla>
  </DomainObject.Predmet.OstaliListFormatedWithAdress>
  <DomainObject.Predmet.OstaliListFormatedWithAdressOIB>
    <izvorni_sadrzaj>
      <item>Ana Malović, Pantovčak 38, 10000 Zagreb</item>
      <item>FINA ZAGREB</item>
      <item>Ministarstvo unutarnjih poslova, Heinzelova 98, 10000 Zagreb</item>
      <item>Biserka Jakić, Marijana Haberlea 10, 10000 Zagreb</item>
    </izvorni_sadrzaj>
    <derivirana_varijabla naziv="DomainObject.Predmet.OstaliListFormatedWithAdressOIB_1">
      <item>Ana Malović, Pantovčak 38, 10000 Zagreb</item>
      <item>FINA ZAGREB</item>
      <item>Ministarstvo unutarnjih poslova, Heinzelova 98, 10000 Zagreb</item>
      <item>Biserka Jakić, Marijana Haberlea 10,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Biserka Jakić</item>
    </izvorni_sadrzaj>
    <derivirana_varijabla naziv="DomainObject.Predmet.OstaliListNazivFormated_1">
      <item>Ana Malović</item>
      <item>FINA ZAGREB</item>
      <item>Ministarstvo unutarnjih poslova</item>
      <item>Biserka Jakić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Biserka Jakić</item>
    </izvorni_sadrzaj>
    <derivirana_varijabla naziv="DomainObject.Predmet.OstaliListNazivFormatedOIB_1">
      <item>Ana Malović</item>
      <item>FINA ZAGREB</item>
      <item>Ministarstvo unutarnjih poslova</item>
      <item>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Biserka Jakić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Biserka Jakić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Pantovčak 38,10000 Zagreb</item>
      <item>FINA ZAGREB</item>
      <item>Ministarstvo unutarnjih poslova, Heinzelova 98,10000 Zagreb</item>
      <item>Biserka Jakić, Marijana Haberlea 10,10000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Pantovčak 38,10000 Zagreb</item>
      <item>FINA ZAGREB</item>
      <item>Ministarstvo unutarnjih poslova, Heinzelova 98,10000 Zagreb</item>
      <item>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344</properties:Words>
  <properties:Characters>1966</properties:Characters>
  <properties:Lines>123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2015-11-18T13:46:00Z</dcterms:created>
  <dc:creator>Nikola Ribarić</dc:creator>
  <cp:lastModifiedBy>Jadranka Zelić</cp:lastModifiedBy>
  <cp:lastPrinted>2015-11-18T13:46:00Z</cp:lastPrinted>
  <dcterms:modified xmlns:xsi="http://www.w3.org/2001/XMLSchema-instance" xsi:type="dcterms:W3CDTF">2015-11-18T13:50:00Z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