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8fe2" w14:paraId="6bf8fe2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70D8D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A430F8" w:rsidRPr="00A430F8">
        <w:rPr>
          <w:lang w:val="hr-HR"/>
        </w:rPr>
        <w:t>REKREATIVNO-PLESNI KLUB ˝SLATKI ŽIVOT˝- Split, OIB: 25897508546, Split, Mažuranićevo šetalište 1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B25EAD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A430F8" w:rsidRPr="00A430F8">
        <w:rPr>
          <w:lang w:val="hr-HR"/>
        </w:rPr>
        <w:t>REKREATIVNO-PLESNI KLUB ˝SLATKI ŽIVOT˝- Split, OIB: 25897508546, Split, Mažuranićevo šetalište 1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 2017</w:t>
      </w:r>
      <w:r w:rsidR="002D3D3D" w:rsidRPr="009E0E12">
        <w:rPr>
          <w:lang w:val="hr-HR"/>
        </w:rPr>
        <w:t xml:space="preserve">. godine u </w:t>
      </w:r>
      <w:r w:rsidR="001F2900">
        <w:rPr>
          <w:lang w:val="hr-HR"/>
        </w:rPr>
        <w:t>1</w:t>
      </w:r>
      <w:r w:rsidR="00394BA6">
        <w:rPr>
          <w:lang w:val="hr-HR"/>
        </w:rPr>
        <w:t>0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D45EB8">
        <w:rPr>
          <w:lang w:val="hr-HR"/>
        </w:rPr>
        <w:t>Danko Šinka iz Osijeka, Trg slobode 8, OIB: 43572319915.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A430F8" w:rsidRPr="00A430F8">
        <w:rPr>
          <w:lang w:val="hr-HR"/>
        </w:rPr>
        <w:t>REKREATIVNO-PLESNI KLUB ˝SLATKI ŽIVOT˝- Split, OIB: 25897508546, Split, Mažuranićevo šetalište 1</w:t>
      </w:r>
      <w:r w:rsidR="00F31555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</w:t>
      </w:r>
      <w:r w:rsidR="00EC387A">
        <w:rPr>
          <w:lang w:val="hr-HR"/>
        </w:rPr>
        <w:t xml:space="preserve">enja, dužnik će se brisati iz </w:t>
      </w:r>
      <w:r w:rsidRPr="009E0E12">
        <w:rPr>
          <w:lang w:val="hr-HR"/>
        </w:rPr>
        <w:t>registra</w:t>
      </w:r>
      <w:r w:rsidR="00EC387A">
        <w:rPr>
          <w:lang w:val="hr-HR"/>
        </w:rPr>
        <w:t xml:space="preserve"> udruga</w:t>
      </w:r>
      <w:r w:rsidRPr="009E0E12">
        <w:rPr>
          <w:lang w:val="hr-HR"/>
        </w:rPr>
        <w:t>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F31555">
        <w:rPr>
          <w:lang w:val="hr-HR"/>
        </w:rPr>
        <w:t>30. listopada 2015</w:t>
      </w:r>
      <w:r w:rsidR="00440C3D" w:rsidRPr="009E0E12">
        <w:rPr>
          <w:lang w:val="hr-HR"/>
        </w:rPr>
        <w:t>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A430F8" w:rsidRPr="00A430F8">
        <w:rPr>
          <w:lang w:val="hr-HR"/>
        </w:rPr>
        <w:t>REKREATIVNO-PLESNI KLUB ˝SLATKI ŽIVOT˝- Split, OIB: 25897508546, Split, Mažuranićevo šetalište 1</w:t>
      </w:r>
      <w:r w:rsidR="00394BA6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A430F8">
        <w:rPr>
          <w:lang w:val="hr-HR"/>
        </w:rPr>
        <w:t>12</w:t>
      </w:r>
      <w:r w:rsidR="006663FC">
        <w:rPr>
          <w:lang w:val="hr-HR"/>
        </w:rPr>
        <w:t>4</w:t>
      </w:r>
      <w:r w:rsidR="00A430F8">
        <w:rPr>
          <w:lang w:val="hr-HR"/>
        </w:rPr>
        <w:t>8</w:t>
      </w:r>
      <w:r w:rsidR="008569C3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A430F8">
        <w:rPr>
          <w:lang w:val="hr-HR"/>
        </w:rPr>
        <w:t>14.182,13</w:t>
      </w:r>
      <w:r w:rsidR="00DA573E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6663FC">
        <w:rPr>
          <w:lang w:val="hr-HR"/>
        </w:rPr>
        <w:t>8</w:t>
      </w:r>
      <w:r w:rsidR="00394BA6">
        <w:rPr>
          <w:lang w:val="hr-HR"/>
        </w:rPr>
        <w:t>. ožujka</w:t>
      </w:r>
      <w:r w:rsidR="00D830C1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Pr="009E0E12">
        <w:rPr>
          <w:lang w:val="hr-HR"/>
        </w:rPr>
        <w:t xml:space="preserve">. godine na mrežnoj </w:t>
      </w:r>
      <w:r w:rsidRPr="009E0E12"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Odredbom čl. 431. st. 2. SZ-a propisano je da će u slučaju iz </w:t>
      </w:r>
      <w:r w:rsidR="00321202">
        <w:rPr>
          <w:lang w:val="hr-HR"/>
        </w:rPr>
        <w:t>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212ABE" w:rsidR="00D4027A" w:rsidRPr="009E0E12">
      <w:pPr>
        <w:spacing w:before="1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</w:t>
      </w:r>
      <w:r w:rsidR="00394BA6">
        <w:rPr>
          <w:lang w:val="hr-HR"/>
        </w:rPr>
        <w:t>7</w:t>
      </w:r>
      <w:r w:rsidR="002C3EEF" w:rsidRPr="009E0E12">
        <w:rPr>
          <w:lang w:val="hr-HR"/>
        </w:rPr>
        <w:t>. godine</w:t>
      </w:r>
      <w:r w:rsidRPr="009E0E12">
        <w:rPr>
          <w:lang w:val="hr-HR"/>
        </w:rPr>
        <w:t xml:space="preserve"> </w:t>
      </w:r>
    </w:p>
    <w:p w:rsidRDefault="004F3F86" w:rsidP="00212ABE" w:rsidR="00664952" w:rsidRPr="009E0E12">
      <w:pPr>
        <w:spacing w:before="1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70D8D" w:rsidP="00870D8D" w:rsidR="00870D8D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212ABE" w:rsidR="00403F01" w:rsidRPr="009E0E12">
      <w:pPr>
        <w:spacing w:before="12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registar</w:t>
      </w:r>
      <w:r w:rsidR="00EC387A">
        <w:rPr>
          <w:lang w:val="hr-HR"/>
        </w:rPr>
        <w:t xml:space="preserve"> udruga</w:t>
      </w:r>
      <w:r w:rsidRPr="009E0E12">
        <w:rPr>
          <w:lang w:val="hr-HR"/>
        </w:rPr>
        <w:t xml:space="preserve">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P="003D6022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6663FC">
      <w:t>15</w:t>
    </w:r>
    <w:r w:rsidR="00A430F8">
      <w:t>0</w:t>
    </w:r>
    <w:r w:rsidR="006663FC">
      <w:t>1</w:t>
    </w:r>
    <w:r w:rsidR="001F2900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321202">
      <w:t xml:space="preserve"> </w:t>
    </w:r>
    <w:r w:rsidR="00B25EAD">
      <w:t>St-</w:t>
    </w:r>
    <w:r w:rsidR="00A430F8">
      <w:t>1501</w:t>
    </w:r>
    <w:r w:rsidR="00F31555">
      <w:t>/</w:t>
    </w:r>
    <w:r w:rsidR="00B25EAD">
      <w:t>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2900"/>
    <w:rsid w:val="001F5654"/>
    <w:rsid w:val="00200E29"/>
    <w:rsid w:val="00212ABE"/>
    <w:rsid w:val="00217DD3"/>
    <w:rsid w:val="002702A4"/>
    <w:rsid w:val="002C2F0C"/>
    <w:rsid w:val="002C3EEF"/>
    <w:rsid w:val="002D048F"/>
    <w:rsid w:val="002D3D3D"/>
    <w:rsid w:val="003148C7"/>
    <w:rsid w:val="00321202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94BA6"/>
    <w:rsid w:val="003D6022"/>
    <w:rsid w:val="00403F01"/>
    <w:rsid w:val="0040409E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0C17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63FC"/>
    <w:rsid w:val="0066735D"/>
    <w:rsid w:val="006760F6"/>
    <w:rsid w:val="006767AE"/>
    <w:rsid w:val="00677E07"/>
    <w:rsid w:val="006B4092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569C3"/>
    <w:rsid w:val="008654E4"/>
    <w:rsid w:val="00870D8D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30F8"/>
    <w:rsid w:val="00A479A0"/>
    <w:rsid w:val="00A83CF1"/>
    <w:rsid w:val="00A90D05"/>
    <w:rsid w:val="00A97762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5EB8"/>
    <w:rsid w:val="00D47B51"/>
    <w:rsid w:val="00D540A2"/>
    <w:rsid w:val="00D6076B"/>
    <w:rsid w:val="00D74C99"/>
    <w:rsid w:val="00D830C1"/>
    <w:rsid w:val="00DA573E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C387A"/>
    <w:rsid w:val="00ED5613"/>
    <w:rsid w:val="00ED6C48"/>
    <w:rsid w:val="00EE403D"/>
    <w:rsid w:val="00F03BAA"/>
    <w:rsid w:val="00F27E79"/>
    <w:rsid w:val="00F31555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83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St-1501/2015</izvorni_sadrzaj>
    <derivirana_varijabla naziv="DomainObject.Predmet.OznakaBroj_1">St-1501/2015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Rekreativno-plesni klub "Slatki život" - Split</izvorni_sadrzaj>
    <derivirana_varijabla naziv="DomainObject.Predmet.ProtustrankaFormated_1">  Rekreativno-plesni klub "Slatki život" - Split</derivirana_varijabla>
  </DomainObject.Predmet.ProtustrankaFormated>
  <DomainObject.Predmet.ProtustrankaFormatedOIB>
    <izvorni_sadrzaj>  Rekreativno-plesni klub "Slatki život" - Split, OIB 25897508546</izvorni_sadrzaj>
    <derivirana_varijabla naziv="DomainObject.Predmet.ProtustrankaFormatedOIB_1">  Rekreativno-plesni klub "Slatki život" - Split, OIB 25897508546</derivirana_varijabla>
  </DomainObject.Predmet.ProtustrankaFormatedOIB>
  <DomainObject.Predmet.ProtustrankaFormatedWithAdress>
    <izvorni_sadrzaj> Rekreativno-plesni klub "Slatki život" - Split, Mažuranićevo šetalište 1, 21000 Split</izvorni_sadrzaj>
    <derivirana_varijabla naziv="DomainObject.Predmet.ProtustrankaFormatedWithAdress_1"> Rekreativno-plesni klub "Slatki život" - Split, Mažuranićevo šetalište 1, 21000 Split</derivirana_varijabla>
  </DomainObject.Predmet.ProtustrankaFormatedWithAdress>
  <DomainObject.Predmet.ProtustrankaFormatedWithAdressOIB>
    <izvorni_sadrzaj> Rekreativno-plesni klub "Slatki život" - Split, OIB 25897508546, Mažuranićevo šetalište 1, 21000 Split</izvorni_sadrzaj>
    <derivirana_varijabla naziv="DomainObject.Predmet.ProtustrankaFormatedWithAdressOIB_1"> Rekreativno-plesni klub "Slatki život" - Split, OIB 25897508546, Mažuranićevo šetalište 1, 21000 Split</derivirana_varijabla>
  </DomainObject.Predmet.ProtustrankaFormatedWithAdressOIB>
  <DomainObject.Predmet.ProtustrankaWithAdress>
    <izvorni_sadrzaj>Rekreativno-plesni klub "Slatki život" - Split Mažuranićevo šetalište 1, 21000 Split</izvorni_sadrzaj>
    <derivirana_varijabla naziv="DomainObject.Predmet.ProtustrankaWithAdress_1">Rekreativno-plesni klub "Slatki život" - Split Mažuranićevo šetalište 1, 21000 Split</derivirana_varijabla>
  </DomainObject.Predmet.ProtustrankaWithAdress>
  <DomainObject.Predmet.ProtustrankaWithAdressOIB>
    <izvorni_sadrzaj>Rekreativno-plesni klub "Slatki život" - Split, OIB 25897508546, Mažuranićevo šetalište 1, 21000 Split</izvorni_sadrzaj>
    <derivirana_varijabla naziv="DomainObject.Predmet.ProtustrankaWithAdressOIB_1">Rekreativno-plesni klub "Slatki život" - Split, OIB 25897508546, Mažuranićevo šetalište 1, 21000 Split</derivirana_varijabla>
  </DomainObject.Predmet.ProtustrankaWithAdressOIB>
  <DomainObject.Predmet.ProtustrankaNazivFormated>
    <izvorni_sadrzaj>Rekreativno-plesni klub "Slatki život" - Split</izvorni_sadrzaj>
    <derivirana_varijabla naziv="DomainObject.Predmet.ProtustrankaNazivFormated_1">Rekreativno-plesni klub "Slatki život" - Split</derivirana_varijabla>
  </DomainObject.Predmet.ProtustrankaNazivFormated>
  <DomainObject.Predmet.ProtustrankaNazivFormatedOIB>
    <izvorni_sadrzaj>Rekreativno-plesni klub "Slatki život" - Split, OIB 25897508546</izvorni_sadrzaj>
    <derivirana_varijabla naziv="DomainObject.Predmet.ProtustrankaNazivFormatedOIB_1">Rekreativno-plesni klub "Slatki život" - Split, OIB 25897508546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14182.13</izvorni_sadrzaj>
    <derivirana_varijabla naziv="DomainObject.Predmet.TrenutnaVrijednost_1">14182.13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Rekreativno-plesni klub "Slatki život" - Split</item>
    </izvorni_sadrzaj>
    <derivirana_varijabla naziv="DomainObject.Predmet.ProtuStrankaListFormated_1">
      <item>Rekreativno-plesni klub "Slatki život" - Split</item>
    </derivirana_varijabla>
  </DomainObject.Predmet.ProtuStrankaListFormated>
  <DomainObject.Predmet.ProtuStrankaListFormatedOIB>
    <izvorni_sadrzaj>
      <item>Rekreativno-plesni klub "Slatki život" - Split, OIB 25897508546</item>
    </izvorni_sadrzaj>
    <derivirana_varijabla naziv="DomainObject.Predmet.ProtuStrankaListFormatedOIB_1">
      <item>Rekreativno-plesni klub "Slatki život" - Split, OIB 25897508546</item>
    </derivirana_varijabla>
  </DomainObject.Predmet.ProtuStrankaListFormatedOIB>
  <DomainObject.Predmet.ProtuStrankaListFormatedWithAdress>
    <izvorni_sadrzaj>
      <item>Rekreativno-plesni klub "Slatki život" - Split, Mažuranićevo šetalište 1, 21000 Split</item>
    </izvorni_sadrzaj>
    <derivirana_varijabla naziv="DomainObject.Predmet.ProtuStrankaListFormatedWithAdress_1">
      <item>Rekreativno-plesni klub "Slatki život" - Split, Mažuranićevo šetalište 1, 21000 Split</item>
    </derivirana_varijabla>
  </DomainObject.Predmet.ProtuStrankaListFormatedWithAdress>
  <DomainObject.Predmet.ProtuStrankaListFormatedWithAdressOIB>
    <izvorni_sadrzaj>
      <item>Rekreativno-plesni klub "Slatki život" - Split, OIB 25897508546, Mažuranićevo šetalište 1, 21000 Split</item>
    </izvorni_sadrzaj>
    <derivirana_varijabla naziv="DomainObject.Predmet.ProtuStrankaListFormatedWithAdressOIB_1">
      <item>Rekreativno-plesni klub "Slatki život" - Split, OIB 25897508546, Mažuranićevo šetalište 1, 21000 Split</item>
    </derivirana_varijabla>
  </DomainObject.Predmet.ProtuStrankaListFormatedWithAdressOIB>
  <DomainObject.Predmet.ProtuStrankaListNazivFormated>
    <izvorni_sadrzaj>
      <item>Rekreativno-plesni klub "Slatki život" - Split</item>
    </izvorni_sadrzaj>
    <derivirana_varijabla naziv="DomainObject.Predmet.ProtuStrankaListNazivFormated_1">
      <item>Rekreativno-plesni klub "Slatki život" - Split</item>
    </derivirana_varijabla>
  </DomainObject.Predmet.ProtuStrankaListNazivFormated>
  <DomainObject.Predmet.ProtuStrankaListNazivFormatedOIB>
    <izvorni_sadrzaj>
      <item>Rekreativno-plesni klub "Slatki život" - Split, OIB 25897508546</item>
    </izvorni_sadrzaj>
    <derivirana_varijabla naziv="DomainObject.Predmet.ProtuStrankaListNazivFormatedOIB_1">
      <item>Rekreativno-plesni klub "Slatki život" - Split, OIB 25897508546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Rekreativno-plesni klub "Slatki život" - Split</izvorni_sadrzaj>
    <derivirana_varijabla naziv="DomainObject.Predmet.ProtustrankaIDrugi_1">Rekreativno-plesni klub "Slatki život" -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Rekreativno-plesni klub "Slatki život" - Split, OIB 25897508546, Mažuranićevo šetalište 1, 21000 Split</izvorni_sadrzaj>
    <derivirana_varijabla naziv="DomainObject.Predmet.ProtustrankaIDrugiAdressOIB_1">Rekreativno-plesni klub "Slatki život" - Split, OIB 25897508546,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Rekreativno-plesni klub "Slatki život" - Split</item>
      <item>FINANCIJSKA AGENCIJA, RC SPLIT</item>
    </izvorni_sadrzaj>
    <derivirana_varijabla naziv="DomainObject.Predmet.SudioniciListNaziv_1">
      <item>Rekreativno-plesni klub "Slatki život" - Split</item>
      <item>FINANCIJSKA AGENCIJA, RC SPLIT</item>
    </derivirana_varijabla>
  </DomainObject.Predmet.SudioniciListNaziv>
  <DomainObject.Predmet.SudioniciListAdressOIB>
    <izvorni_sadrzaj>
      <item>Rekreativno-plesni klub "Slatki život" - Split, OIB 25897508546, Mažuranićevo šetalište 1,21000 Split</item>
      <item>FINANCIJSKA AGENCIJA, RC SPLIT, OIB 85821130368, Mažuranićevo šetalište 24 b,21000 Split</item>
    </izvorni_sadrzaj>
    <derivirana_varijabla naziv="DomainObject.Predmet.SudioniciListAdressOIB_1">
      <item>Rekreativno-plesni klub "Slatki život" - Split, OIB 25897508546, Mažuranićevo šetalište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25897508546</item>
      <item>, OIB 85821130368</item>
    </izvorni_sadrzaj>
    <derivirana_varijabla naziv="DomainObject.Predmet.SudioniciListNazivOIB_1">
      <item>, OIB 25897508546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CB149D-EEF4-4664-969A-79BFEF34E5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778</properties:Words>
  <properties:Characters>4237</properties:Characters>
  <properties:Lines>85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2017-05-29T13:03:00Z</cp:lastPrinted>
  <dcterms:modified xmlns:xsi="http://www.w3.org/2001/XMLSchema-instance" xsi:type="dcterms:W3CDTF">2017-05-30T08:13:00Z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