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2934" w14:paraId="d772934" w:rsidRDefault="00E44DBE" w:rsidP="00A0713B" w:rsidR="00A0713B" w:rsidRPr="001D781F">
      <w:pPr>
        <w:pStyle w:val="Naslov1"/>
        <w15:collapsed w:val="false"/>
        <w:rPr>
          <w:szCs w:val="24"/>
        </w:rPr>
      </w:pPr>
      <w:bookmarkStart w:name="_GoBack" w:id="0"/>
      <w:bookmarkEnd w:id="0"/>
      <w:r w:rsidRPr="001D781F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1D781F">
          <w:rPr>
            <w:szCs w:val="24"/>
          </w:rPr>
          <w:t xml:space="preserve">7 </w:t>
        </w:r>
        <w:r w:rsidRPr="001D781F">
          <w:rPr>
            <w:szCs w:val="24"/>
          </w:rPr>
          <w:t>St</w:t>
        </w:r>
      </w:smartTag>
      <w:r w:rsidRPr="001D781F">
        <w:rPr>
          <w:szCs w:val="24"/>
        </w:rPr>
        <w:t>.</w:t>
      </w:r>
      <w:r w:rsidR="00A0713B" w:rsidRPr="001D781F">
        <w:rPr>
          <w:szCs w:val="24"/>
        </w:rPr>
        <w:t xml:space="preserve"> </w:t>
      </w:r>
      <w:r w:rsidR="001D781F">
        <w:rPr>
          <w:szCs w:val="24"/>
        </w:rPr>
        <w:t>112/2014</w:t>
      </w:r>
    </w:p>
    <w:p w:rsidRDefault="00F640EE" w:rsidP="001728B7" w:rsidR="001728B7" w:rsidRPr="001D781F">
      <w:pPr>
        <w:ind w:firstLine="708" w:left="708"/>
        <w:rPr>
          <w:color w:val="000000"/>
          <w:szCs w:val="24"/>
        </w:rPr>
      </w:pPr>
      <w:r w:rsidRPr="001D781F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1D781F">
      <w:pPr>
        <w:rPr>
          <w:b/>
          <w:szCs w:val="24"/>
        </w:rPr>
      </w:pPr>
      <w:r w:rsidRPr="001D781F">
        <w:rPr>
          <w:color w:val="000000"/>
          <w:szCs w:val="24"/>
        </w:rPr>
        <w:t xml:space="preserve">        </w:t>
      </w:r>
      <w:r w:rsidRPr="001D781F">
        <w:rPr>
          <w:b/>
          <w:szCs w:val="24"/>
        </w:rPr>
        <w:t>REPUBLIKA HRVATSKA</w:t>
      </w:r>
    </w:p>
    <w:p w:rsidRDefault="001728B7" w:rsidP="001728B7" w:rsidR="001728B7" w:rsidRPr="001D781F">
      <w:pPr>
        <w:rPr>
          <w:b/>
          <w:szCs w:val="24"/>
        </w:rPr>
      </w:pPr>
      <w:r w:rsidRPr="001D781F">
        <w:rPr>
          <w:b/>
          <w:szCs w:val="24"/>
        </w:rPr>
        <w:t xml:space="preserve">     TRGOVAČKI SUD U SPLITU</w:t>
      </w:r>
    </w:p>
    <w:p w:rsidRDefault="001728B7" w:rsidP="001728B7" w:rsidR="001728B7" w:rsidRPr="001D781F">
      <w:pPr>
        <w:rPr>
          <w:b/>
          <w:szCs w:val="24"/>
        </w:rPr>
      </w:pPr>
      <w:r w:rsidRPr="001D781F">
        <w:rPr>
          <w:b/>
          <w:szCs w:val="24"/>
        </w:rPr>
        <w:t xml:space="preserve">   STALNA SLUŽBA DUBROVNIK </w:t>
      </w:r>
    </w:p>
    <w:p w:rsidRDefault="001728B7" w:rsidP="001728B7" w:rsidR="001728B7" w:rsidRPr="001D781F">
      <w:pPr>
        <w:rPr>
          <w:b/>
          <w:szCs w:val="24"/>
        </w:rPr>
      </w:pPr>
      <w:r w:rsidRPr="001D781F">
        <w:rPr>
          <w:b/>
          <w:szCs w:val="24"/>
        </w:rPr>
        <w:t xml:space="preserve">           Dr. Ante Starčevića 23</w:t>
      </w:r>
    </w:p>
    <w:p w:rsidRDefault="00A0713B" w:rsidP="00A0713B" w:rsidR="00A0713B" w:rsidRPr="001D781F">
      <w:pPr>
        <w:rPr>
          <w:szCs w:val="24"/>
        </w:rPr>
      </w:pPr>
    </w:p>
    <w:p w:rsidRDefault="00EA0649" w:rsidR="00EA0649" w:rsidRPr="001D781F">
      <w:pPr>
        <w:pStyle w:val="Naslov2"/>
        <w:rPr>
          <w:szCs w:val="24"/>
        </w:rPr>
      </w:pPr>
    </w:p>
    <w:p w:rsidRDefault="00EA0649" w:rsidR="00EA0649" w:rsidRPr="001D781F">
      <w:pPr>
        <w:pStyle w:val="Naslov2"/>
        <w:rPr>
          <w:szCs w:val="24"/>
        </w:rPr>
      </w:pPr>
    </w:p>
    <w:p w:rsidRDefault="00DB45A8" w:rsidR="00D360F6" w:rsidRPr="001D781F">
      <w:pPr>
        <w:pStyle w:val="Naslov2"/>
        <w:rPr>
          <w:szCs w:val="24"/>
        </w:rPr>
      </w:pPr>
      <w:r w:rsidRPr="001D781F">
        <w:rPr>
          <w:szCs w:val="24"/>
        </w:rPr>
        <w:t xml:space="preserve">R E P U B L I K A  H R V A T S K A </w:t>
      </w:r>
    </w:p>
    <w:p w:rsidRDefault="00E44DBE" w:rsidR="00E44DBE" w:rsidRPr="001D781F">
      <w:pPr>
        <w:pStyle w:val="Naslov2"/>
        <w:rPr>
          <w:szCs w:val="24"/>
        </w:rPr>
      </w:pPr>
      <w:r w:rsidRPr="001D781F">
        <w:rPr>
          <w:szCs w:val="24"/>
        </w:rPr>
        <w:t>R J E Š E N J E</w:t>
      </w:r>
    </w:p>
    <w:p w:rsidRDefault="00D360F6" w:rsidR="00D360F6" w:rsidRPr="001D781F">
      <w:pPr>
        <w:rPr>
          <w:b/>
          <w:szCs w:val="24"/>
        </w:rPr>
      </w:pPr>
    </w:p>
    <w:p w:rsidRDefault="00DE0FB3" w:rsidP="00DE0FB3" w:rsidR="00DE0FB3" w:rsidRPr="001D781F">
      <w:pPr>
        <w:jc w:val="both"/>
        <w:rPr>
          <w:szCs w:val="24"/>
        </w:rPr>
      </w:pPr>
    </w:p>
    <w:p w:rsidRDefault="00DE0FB3" w:rsidP="00DE0FB3" w:rsidR="00DE0FB3" w:rsidRPr="001D781F">
      <w:pPr>
        <w:ind w:firstLine="720"/>
        <w:jc w:val="both"/>
        <w:rPr>
          <w:szCs w:val="24"/>
        </w:rPr>
      </w:pPr>
      <w:r w:rsidRPr="001D781F">
        <w:rPr>
          <w:szCs w:val="24"/>
        </w:rPr>
        <w:t>Trgovački sud u Splitu, stalna služba u Dubrovniku, u ime Republike Hrvatske, po stečajnom sucu tog suda Diani Butigan Granić, kao sucu pojedincu, odlučujući o prijedlogu FINA Regionalni centar Split za pokretanje stečajnog postupka nad dužnikom NODUS d.o.o. za trgovinu, nekretnine  i usluge, Mokošica, Lozica 4, OIB: 76649630459, dana 29. rujna 2015. godine</w:t>
      </w:r>
    </w:p>
    <w:p w:rsidRDefault="00E44DBE" w:rsidR="00E44DBE" w:rsidRPr="001D781F">
      <w:pPr>
        <w:jc w:val="center"/>
        <w:rPr>
          <w:b/>
          <w:szCs w:val="24"/>
        </w:rPr>
      </w:pPr>
      <w:r w:rsidRPr="001D781F">
        <w:rPr>
          <w:b/>
          <w:szCs w:val="24"/>
        </w:rPr>
        <w:t>r i j e š i o    j e</w:t>
      </w:r>
    </w:p>
    <w:p w:rsidRDefault="00D360F6" w:rsidR="00D360F6" w:rsidRPr="001D781F">
      <w:pPr>
        <w:rPr>
          <w:b/>
          <w:szCs w:val="24"/>
        </w:rPr>
      </w:pPr>
    </w:p>
    <w:p w:rsidRDefault="000E5677" w:rsidR="000E5677" w:rsidRPr="001D781F">
      <w:pPr>
        <w:rPr>
          <w:b/>
          <w:szCs w:val="24"/>
        </w:rPr>
      </w:pPr>
    </w:p>
    <w:p w:rsidRDefault="00E72982" w:rsidP="004072D5" w:rsidR="00E44DBE" w:rsidRPr="001D781F">
      <w:pPr>
        <w:pStyle w:val="Tijeloteksta"/>
        <w:numPr>
          <w:ilvl w:val="0"/>
          <w:numId w:val="7"/>
        </w:numPr>
        <w:rPr>
          <w:szCs w:val="24"/>
        </w:rPr>
      </w:pPr>
      <w:r w:rsidRPr="001D781F">
        <w:rPr>
          <w:szCs w:val="24"/>
        </w:rPr>
        <w:t>Utvrđuje se nagrada</w:t>
      </w:r>
      <w:r w:rsidR="00053C87" w:rsidRPr="001D781F">
        <w:rPr>
          <w:szCs w:val="24"/>
        </w:rPr>
        <w:t xml:space="preserve"> </w:t>
      </w:r>
      <w:r w:rsidR="00DE0FB3" w:rsidRPr="001D781F">
        <w:rPr>
          <w:szCs w:val="24"/>
        </w:rPr>
        <w:t>privr</w:t>
      </w:r>
      <w:r w:rsidR="001D781F">
        <w:rPr>
          <w:szCs w:val="24"/>
        </w:rPr>
        <w:t>e</w:t>
      </w:r>
      <w:r w:rsidR="00DE0FB3" w:rsidRPr="001D781F">
        <w:rPr>
          <w:szCs w:val="24"/>
        </w:rPr>
        <w:t xml:space="preserve">menom </w:t>
      </w:r>
      <w:r w:rsidRPr="001D781F">
        <w:rPr>
          <w:szCs w:val="24"/>
        </w:rPr>
        <w:t xml:space="preserve">stečajnom upravitelju </w:t>
      </w:r>
      <w:r w:rsidR="00DE0FB3" w:rsidRPr="001D781F">
        <w:rPr>
          <w:szCs w:val="24"/>
        </w:rPr>
        <w:t>Maroju Stjepović</w:t>
      </w:r>
      <w:r w:rsidR="00A0713B" w:rsidRPr="001D781F">
        <w:rPr>
          <w:szCs w:val="24"/>
        </w:rPr>
        <w:t xml:space="preserve"> iz</w:t>
      </w:r>
      <w:r w:rsidRPr="001D781F">
        <w:rPr>
          <w:szCs w:val="24"/>
        </w:rPr>
        <w:t xml:space="preserve"> </w:t>
      </w:r>
      <w:r w:rsidR="00DE0FB3" w:rsidRPr="001D781F">
        <w:rPr>
          <w:szCs w:val="24"/>
        </w:rPr>
        <w:t xml:space="preserve">Dubrovnika </w:t>
      </w:r>
      <w:r w:rsidR="004072D5" w:rsidRPr="001D781F">
        <w:rPr>
          <w:szCs w:val="24"/>
        </w:rPr>
        <w:t xml:space="preserve">za </w:t>
      </w:r>
      <w:r w:rsidR="00053C87" w:rsidRPr="001D781F">
        <w:rPr>
          <w:szCs w:val="24"/>
        </w:rPr>
        <w:t xml:space="preserve">obavljene poslove </w:t>
      </w:r>
      <w:r w:rsidR="00DE0FB3" w:rsidRPr="001D781F">
        <w:rPr>
          <w:szCs w:val="24"/>
        </w:rPr>
        <w:t xml:space="preserve">privremenog </w:t>
      </w:r>
      <w:r w:rsidRPr="001D781F">
        <w:rPr>
          <w:szCs w:val="24"/>
        </w:rPr>
        <w:t xml:space="preserve">stečajnog upravitelja u </w:t>
      </w:r>
      <w:r w:rsidR="00053C87" w:rsidRPr="001D781F">
        <w:rPr>
          <w:szCs w:val="24"/>
        </w:rPr>
        <w:t>stečajnom</w:t>
      </w:r>
      <w:r w:rsidRPr="001D781F">
        <w:rPr>
          <w:szCs w:val="24"/>
        </w:rPr>
        <w:t xml:space="preserve"> postupku koji se vodi</w:t>
      </w:r>
      <w:r w:rsidR="004072D5" w:rsidRPr="001D781F">
        <w:rPr>
          <w:szCs w:val="24"/>
        </w:rPr>
        <w:t xml:space="preserve">o </w:t>
      </w:r>
      <w:r w:rsidRPr="001D781F">
        <w:rPr>
          <w:szCs w:val="24"/>
        </w:rPr>
        <w:t xml:space="preserve">nad </w:t>
      </w:r>
      <w:r w:rsidR="00B7742F" w:rsidRPr="001D781F">
        <w:rPr>
          <w:szCs w:val="24"/>
        </w:rPr>
        <w:t>du</w:t>
      </w:r>
      <w:r w:rsidRPr="001D781F">
        <w:rPr>
          <w:szCs w:val="24"/>
        </w:rPr>
        <w:t xml:space="preserve">žnikom u iznosu od </w:t>
      </w:r>
      <w:r w:rsidR="00DE0FB3" w:rsidRPr="001D781F">
        <w:rPr>
          <w:szCs w:val="24"/>
        </w:rPr>
        <w:t>6.000</w:t>
      </w:r>
      <w:r w:rsidRPr="001D781F">
        <w:rPr>
          <w:szCs w:val="24"/>
        </w:rPr>
        <w:t xml:space="preserve">,00 kn </w:t>
      </w:r>
      <w:r w:rsidR="0073707F" w:rsidRPr="001D781F">
        <w:rPr>
          <w:szCs w:val="24"/>
        </w:rPr>
        <w:t>neto</w:t>
      </w:r>
      <w:r w:rsidR="00DE0FB3" w:rsidRPr="001D781F">
        <w:rPr>
          <w:szCs w:val="24"/>
        </w:rPr>
        <w:t xml:space="preserve"> (11.896,55 kn bruto)</w:t>
      </w:r>
      <w:r w:rsidRPr="001D781F">
        <w:rPr>
          <w:szCs w:val="24"/>
        </w:rPr>
        <w:t xml:space="preserve">. </w:t>
      </w:r>
    </w:p>
    <w:p w:rsidRDefault="002734CD" w:rsidP="00E72982" w:rsidR="002734CD" w:rsidRPr="001D781F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1D781F">
      <w:pPr>
        <w:pStyle w:val="Tijeloteksta"/>
        <w:numPr>
          <w:ilvl w:val="0"/>
          <w:numId w:val="7"/>
        </w:numPr>
        <w:rPr>
          <w:szCs w:val="24"/>
        </w:rPr>
      </w:pPr>
      <w:r w:rsidRPr="001D781F">
        <w:rPr>
          <w:szCs w:val="24"/>
        </w:rPr>
        <w:t>Odobravaju se troškovi stečajnog postupka i to:</w:t>
      </w:r>
    </w:p>
    <w:p w:rsidRDefault="002734CD" w:rsidP="002734CD" w:rsidR="002734CD" w:rsidRPr="001D781F">
      <w:pPr>
        <w:pStyle w:val="Tijeloteksta"/>
        <w:rPr>
          <w:szCs w:val="24"/>
        </w:rPr>
      </w:pPr>
    </w:p>
    <w:p w:rsidRDefault="002734CD" w:rsidP="002734CD" w:rsidR="002734CD" w:rsidRPr="001D781F">
      <w:pPr>
        <w:numPr>
          <w:ilvl w:val="0"/>
          <w:numId w:val="6"/>
        </w:numPr>
        <w:rPr>
          <w:szCs w:val="24"/>
        </w:rPr>
      </w:pPr>
      <w:r w:rsidRPr="001D781F">
        <w:rPr>
          <w:szCs w:val="24"/>
        </w:rPr>
        <w:t xml:space="preserve">stvarno nastali troškovi stečajnog upravitelja u iznosu od </w:t>
      </w:r>
      <w:r w:rsidR="00DE0FB3" w:rsidRPr="001D781F">
        <w:rPr>
          <w:szCs w:val="24"/>
        </w:rPr>
        <w:t>293,75</w:t>
      </w:r>
      <w:r w:rsidR="004072D5" w:rsidRPr="001D781F">
        <w:rPr>
          <w:szCs w:val="24"/>
        </w:rPr>
        <w:t xml:space="preserve"> </w:t>
      </w:r>
      <w:r w:rsidRPr="001D781F">
        <w:rPr>
          <w:szCs w:val="24"/>
        </w:rPr>
        <w:t xml:space="preserve"> kn</w:t>
      </w:r>
      <w:r w:rsidR="00053C87" w:rsidRPr="001D781F">
        <w:rPr>
          <w:szCs w:val="24"/>
        </w:rPr>
        <w:t xml:space="preserve"> neto</w:t>
      </w:r>
      <w:r w:rsidR="00DE0FB3" w:rsidRPr="001D781F">
        <w:rPr>
          <w:szCs w:val="24"/>
        </w:rPr>
        <w:t xml:space="preserve"> (582,44 kn bruto)</w:t>
      </w:r>
      <w:r w:rsidRPr="001D781F">
        <w:rPr>
          <w:szCs w:val="24"/>
        </w:rPr>
        <w:t>.</w:t>
      </w:r>
    </w:p>
    <w:p w:rsidRDefault="002734CD" w:rsidP="001728B7" w:rsidR="002734CD" w:rsidRPr="001D781F">
      <w:pPr>
        <w:pStyle w:val="Tijeloteksta"/>
        <w:rPr>
          <w:szCs w:val="24"/>
        </w:rPr>
      </w:pPr>
    </w:p>
    <w:p w:rsidRDefault="00E72982" w:rsidR="00E72982" w:rsidRPr="001D781F">
      <w:pPr>
        <w:pStyle w:val="Tijeloteksta"/>
        <w:rPr>
          <w:szCs w:val="24"/>
        </w:rPr>
      </w:pPr>
    </w:p>
    <w:p w:rsidRDefault="00E44DBE" w:rsidR="00E44DBE" w:rsidRPr="001D781F">
      <w:pPr>
        <w:pStyle w:val="Naslov2"/>
        <w:rPr>
          <w:szCs w:val="24"/>
        </w:rPr>
      </w:pPr>
      <w:r w:rsidRPr="001D781F">
        <w:rPr>
          <w:szCs w:val="24"/>
        </w:rPr>
        <w:t xml:space="preserve"> Obrazloženje</w:t>
      </w:r>
    </w:p>
    <w:p w:rsidRDefault="007A47FB" w:rsidP="002118E0" w:rsidR="007A47FB" w:rsidRPr="001D781F">
      <w:pPr>
        <w:jc w:val="both"/>
        <w:rPr>
          <w:szCs w:val="24"/>
        </w:rPr>
      </w:pPr>
    </w:p>
    <w:p w:rsidRDefault="007A47FB" w:rsidP="002118E0" w:rsidR="007A47FB" w:rsidRPr="001D781F">
      <w:pPr>
        <w:jc w:val="both"/>
        <w:rPr>
          <w:szCs w:val="24"/>
        </w:rPr>
      </w:pPr>
      <w:r w:rsidRPr="001D781F">
        <w:rPr>
          <w:szCs w:val="24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7A47FB" w:rsidP="002118E0" w:rsidR="007A47FB" w:rsidRPr="001D781F">
      <w:pPr>
        <w:jc w:val="both"/>
        <w:rPr>
          <w:szCs w:val="24"/>
        </w:rPr>
      </w:pPr>
    </w:p>
    <w:p w:rsidRDefault="007A47FB" w:rsidP="002118E0" w:rsidR="007A47FB" w:rsidRPr="001D781F">
      <w:pPr>
        <w:jc w:val="both"/>
        <w:rPr>
          <w:szCs w:val="24"/>
        </w:rPr>
      </w:pPr>
      <w:r w:rsidRPr="001D781F">
        <w:rPr>
          <w:szCs w:val="24"/>
        </w:rPr>
        <w:tab/>
        <w:t xml:space="preserve">U smislu čl.7. Uredbe o kriterijima i načinu obračuna i plaćanja nagrada stečajnim upraviteljima (NN 189/03) privremenom stečajnom upravitelju pripada pravo na jednokratnu nagradu za obavljene poslove u maksimalnom iznosu od 10.000,00 kn koju će odrediti stečajni sudac vodeći računa o kriterijima iz te Uredbe. </w:t>
      </w:r>
    </w:p>
    <w:p w:rsidRDefault="007A47FB" w:rsidP="002118E0" w:rsidR="007A47FB" w:rsidRPr="001D781F">
      <w:pPr>
        <w:jc w:val="both"/>
        <w:rPr>
          <w:szCs w:val="24"/>
        </w:rPr>
      </w:pPr>
    </w:p>
    <w:p w:rsidRDefault="007A47FB" w:rsidP="002118E0" w:rsidR="007A47FB" w:rsidRPr="001D781F">
      <w:pPr>
        <w:jc w:val="both"/>
        <w:rPr>
          <w:szCs w:val="24"/>
        </w:rPr>
      </w:pPr>
      <w:r w:rsidRPr="001D781F">
        <w:rPr>
          <w:szCs w:val="24"/>
        </w:rPr>
        <w:tab/>
        <w:t xml:space="preserve">Vodeći računa o vrijednosti stečajne mase poslovima i njihovoj složenosti koje je privremeni stečajni upravitelj imao obaviti, ukupnoj imovini dužnika i stanju dužnika, sud je našao primjerenim za obavljeni rad nagradu stečajnom upravitelju kako je to navedeno u </w:t>
      </w:r>
      <w:r w:rsidR="00B7742F" w:rsidRPr="001D781F">
        <w:rPr>
          <w:szCs w:val="24"/>
        </w:rPr>
        <w:t>izreci</w:t>
      </w:r>
      <w:r w:rsidRPr="001D781F">
        <w:rPr>
          <w:szCs w:val="24"/>
        </w:rPr>
        <w:t>.</w:t>
      </w:r>
    </w:p>
    <w:p w:rsidRDefault="004072D5" w:rsidP="002118E0" w:rsidR="004072D5" w:rsidRPr="001D781F">
      <w:pPr>
        <w:jc w:val="both"/>
        <w:rPr>
          <w:szCs w:val="24"/>
        </w:rPr>
      </w:pPr>
    </w:p>
    <w:p w:rsidRDefault="004072D5" w:rsidP="006469C5" w:rsidR="004072D5" w:rsidRPr="001D781F">
      <w:pPr>
        <w:ind w:firstLine="720"/>
        <w:jc w:val="both"/>
        <w:rPr>
          <w:szCs w:val="24"/>
        </w:rPr>
      </w:pPr>
      <w:r w:rsidRPr="001D781F">
        <w:rPr>
          <w:szCs w:val="24"/>
        </w:rPr>
        <w:t xml:space="preserve">Prema čl.29. st.3. SZ-a obračun stvarnih troškova rješenjem odobrava stečajni sudac na temelju pisanog izvješća stečajnog upravitelja. </w:t>
      </w:r>
    </w:p>
    <w:p w:rsidRDefault="004072D5" w:rsidP="004072D5" w:rsidR="004072D5" w:rsidRPr="001D781F">
      <w:pPr>
        <w:jc w:val="both"/>
        <w:rPr>
          <w:szCs w:val="24"/>
        </w:rPr>
      </w:pPr>
    </w:p>
    <w:p w:rsidRDefault="004072D5" w:rsidP="004072D5" w:rsidR="004072D5" w:rsidRPr="001D781F">
      <w:pPr>
        <w:ind w:firstLine="720"/>
        <w:jc w:val="both"/>
        <w:rPr>
          <w:szCs w:val="24"/>
        </w:rPr>
      </w:pPr>
      <w:r w:rsidRPr="001D781F">
        <w:rPr>
          <w:szCs w:val="24"/>
        </w:rPr>
        <w:t xml:space="preserve">U predmetnom slučaju stečajni upravitelj je </w:t>
      </w:r>
      <w:r w:rsidR="00DE0FB3" w:rsidRPr="001D781F">
        <w:rPr>
          <w:szCs w:val="24"/>
        </w:rPr>
        <w:t xml:space="preserve">zatražio na ročištu održanom 30. siječnja 2015. godine </w:t>
      </w:r>
      <w:r w:rsidRPr="001D781F">
        <w:rPr>
          <w:szCs w:val="24"/>
        </w:rPr>
        <w:t>da se odobre stvarni troškovi stečajnog upravitelja na ime troškova putovanja na</w:t>
      </w:r>
      <w:r w:rsidR="00DE0FB3" w:rsidRPr="001D781F">
        <w:rPr>
          <w:szCs w:val="24"/>
        </w:rPr>
        <w:t xml:space="preserve"> ime troškova pribave podataka o blokadi, te dostavljenih računa od FINA-e, a koji troškovi neto iznose 293,75 kuna, a bruto </w:t>
      </w:r>
      <w:r w:rsidR="00722F04" w:rsidRPr="001D781F">
        <w:rPr>
          <w:szCs w:val="24"/>
        </w:rPr>
        <w:t>582,44 kune</w:t>
      </w:r>
      <w:r w:rsidRPr="001D781F">
        <w:rPr>
          <w:szCs w:val="24"/>
        </w:rPr>
        <w:t>, pa je sud  sukladno dostavljenim ispravama i čl.29. u vezi sa čl.86. SZ-a riješio kao u izreci rješenja.</w:t>
      </w:r>
    </w:p>
    <w:p w:rsidRDefault="007A47FB" w:rsidP="002118E0" w:rsidR="007A47FB" w:rsidRPr="001D781F">
      <w:pPr>
        <w:jc w:val="both"/>
        <w:rPr>
          <w:szCs w:val="24"/>
        </w:rPr>
      </w:pPr>
    </w:p>
    <w:p w:rsidRDefault="007A47FB" w:rsidP="002118E0" w:rsidR="007A47FB" w:rsidRPr="001D781F">
      <w:pPr>
        <w:jc w:val="both"/>
        <w:rPr>
          <w:szCs w:val="24"/>
        </w:rPr>
      </w:pPr>
      <w:r w:rsidRPr="001D781F">
        <w:rPr>
          <w:szCs w:val="24"/>
        </w:rPr>
        <w:tab/>
        <w:t>Stoga je u smislu čl.29. SZ-a odlučeno kao u izre</w:t>
      </w:r>
      <w:r w:rsidR="00B7742F" w:rsidRPr="001D781F">
        <w:rPr>
          <w:szCs w:val="24"/>
        </w:rPr>
        <w:t>ci</w:t>
      </w:r>
      <w:r w:rsidRPr="001D781F">
        <w:rPr>
          <w:szCs w:val="24"/>
        </w:rPr>
        <w:t xml:space="preserve">. </w:t>
      </w:r>
    </w:p>
    <w:p w:rsidRDefault="00A278C1" w:rsidP="00A72C95" w:rsidR="00A278C1" w:rsidRPr="001D781F">
      <w:pPr>
        <w:ind w:firstLine="720"/>
        <w:jc w:val="both"/>
        <w:rPr>
          <w:szCs w:val="24"/>
        </w:rPr>
      </w:pPr>
    </w:p>
    <w:p w:rsidRDefault="00801279" w:rsidP="00A72C95" w:rsidR="00801279" w:rsidRPr="001D781F">
      <w:pPr>
        <w:ind w:firstLine="720"/>
        <w:jc w:val="both"/>
        <w:rPr>
          <w:szCs w:val="24"/>
        </w:rPr>
      </w:pPr>
    </w:p>
    <w:p w:rsidRDefault="00D360F6" w:rsidR="00E44DBE" w:rsidRPr="001D781F">
      <w:pPr>
        <w:rPr>
          <w:b/>
          <w:szCs w:val="24"/>
        </w:rPr>
      </w:pPr>
      <w:r w:rsidRPr="001D781F">
        <w:rPr>
          <w:b/>
          <w:szCs w:val="24"/>
        </w:rPr>
        <w:tab/>
      </w:r>
      <w:r w:rsidR="00013E54" w:rsidRPr="001D781F">
        <w:rPr>
          <w:b/>
          <w:szCs w:val="24"/>
        </w:rPr>
        <w:tab/>
      </w:r>
      <w:r w:rsidR="00013E54" w:rsidRPr="001D781F">
        <w:rPr>
          <w:b/>
          <w:szCs w:val="24"/>
        </w:rPr>
        <w:tab/>
        <w:t xml:space="preserve">U Dubrovniku, </w:t>
      </w:r>
      <w:r w:rsidR="001D781F">
        <w:rPr>
          <w:b/>
          <w:szCs w:val="24"/>
        </w:rPr>
        <w:t>29</w:t>
      </w:r>
      <w:r w:rsidR="001728B7" w:rsidRPr="001D781F">
        <w:rPr>
          <w:b/>
          <w:szCs w:val="24"/>
        </w:rPr>
        <w:t xml:space="preserve">. </w:t>
      </w:r>
      <w:r w:rsidR="00053C87" w:rsidRPr="001D781F">
        <w:rPr>
          <w:b/>
          <w:szCs w:val="24"/>
        </w:rPr>
        <w:t>rujna</w:t>
      </w:r>
      <w:r w:rsidR="001728B7" w:rsidRPr="001D781F">
        <w:rPr>
          <w:b/>
          <w:szCs w:val="24"/>
        </w:rPr>
        <w:t xml:space="preserve"> 2015</w:t>
      </w:r>
      <w:r w:rsidR="00E44DBE" w:rsidRPr="001D781F">
        <w:rPr>
          <w:b/>
          <w:szCs w:val="24"/>
        </w:rPr>
        <w:t>.godine</w:t>
      </w:r>
    </w:p>
    <w:p w:rsidRDefault="00E44DBE" w:rsidR="00E44DBE" w:rsidRPr="001D781F">
      <w:pPr>
        <w:rPr>
          <w:szCs w:val="24"/>
        </w:rPr>
      </w:pPr>
    </w:p>
    <w:p w:rsidRDefault="00A278C1" w:rsidR="00A278C1" w:rsidRPr="001D781F">
      <w:pPr>
        <w:rPr>
          <w:szCs w:val="24"/>
        </w:rPr>
      </w:pPr>
    </w:p>
    <w:p w:rsidRDefault="0094439A" w:rsidR="0094439A" w:rsidRPr="001D781F">
      <w:pPr>
        <w:rPr>
          <w:szCs w:val="24"/>
        </w:rPr>
      </w:pPr>
    </w:p>
    <w:p w:rsidRDefault="00E44DBE" w:rsidR="00E44DBE" w:rsidRPr="001D781F">
      <w:pPr>
        <w:rPr>
          <w:b/>
          <w:szCs w:val="24"/>
        </w:rPr>
      </w:pP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="00C6004D" w:rsidRPr="001D781F">
        <w:rPr>
          <w:b/>
          <w:szCs w:val="24"/>
        </w:rPr>
        <w:t xml:space="preserve">    </w:t>
      </w:r>
      <w:r w:rsidR="00D360F6" w:rsidRPr="001D781F">
        <w:rPr>
          <w:b/>
          <w:szCs w:val="24"/>
        </w:rPr>
        <w:t>Stečajni s</w:t>
      </w:r>
      <w:r w:rsidRPr="001D781F">
        <w:rPr>
          <w:b/>
          <w:szCs w:val="24"/>
        </w:rPr>
        <w:t>udac:</w:t>
      </w:r>
    </w:p>
    <w:p w:rsidRDefault="00E44DBE" w:rsidR="00E44DBE" w:rsidRPr="001D781F">
      <w:pPr>
        <w:rPr>
          <w:b/>
          <w:szCs w:val="24"/>
        </w:rPr>
      </w:pPr>
    </w:p>
    <w:p w:rsidRDefault="00E44DBE" w:rsidR="00E44DBE" w:rsidRPr="001D781F">
      <w:pPr>
        <w:rPr>
          <w:b/>
          <w:szCs w:val="24"/>
        </w:rPr>
      </w:pP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Pr="001D781F">
        <w:rPr>
          <w:b/>
          <w:szCs w:val="24"/>
        </w:rPr>
        <w:tab/>
      </w:r>
      <w:r w:rsidR="00C6004D" w:rsidRPr="001D781F">
        <w:rPr>
          <w:b/>
          <w:szCs w:val="24"/>
        </w:rPr>
        <w:t xml:space="preserve">    </w:t>
      </w:r>
      <w:r w:rsidR="008A087D" w:rsidRPr="001D781F">
        <w:rPr>
          <w:b/>
          <w:szCs w:val="24"/>
        </w:rPr>
        <w:t>Diana Butigan Granić</w:t>
      </w:r>
      <w:r w:rsidR="006C6DE8" w:rsidRPr="001D781F">
        <w:rPr>
          <w:b/>
          <w:szCs w:val="24"/>
        </w:rPr>
        <w:t xml:space="preserve"> </w:t>
      </w:r>
    </w:p>
    <w:p w:rsidRDefault="00E44DBE" w:rsidR="00E44DBE" w:rsidRPr="001D781F">
      <w:pPr>
        <w:rPr>
          <w:b/>
          <w:szCs w:val="24"/>
        </w:rPr>
      </w:pPr>
    </w:p>
    <w:p w:rsidRDefault="00E44DBE" w:rsidR="00E44DBE" w:rsidRPr="001D781F">
      <w:pPr>
        <w:rPr>
          <w:b/>
          <w:szCs w:val="24"/>
        </w:rPr>
      </w:pPr>
    </w:p>
    <w:p w:rsidRDefault="00E44DBE" w:rsidR="00E44DBE" w:rsidRPr="001D781F">
      <w:pPr>
        <w:rPr>
          <w:b/>
          <w:szCs w:val="24"/>
        </w:rPr>
      </w:pPr>
    </w:p>
    <w:p w:rsidRDefault="00D360F6" w:rsidR="00D360F6" w:rsidRPr="001D781F">
      <w:pPr>
        <w:rPr>
          <w:b/>
          <w:szCs w:val="24"/>
        </w:rPr>
      </w:pPr>
    </w:p>
    <w:p w:rsidRDefault="00E44DBE" w:rsidR="00E44DBE" w:rsidRPr="001D781F">
      <w:pPr>
        <w:rPr>
          <w:b/>
          <w:szCs w:val="24"/>
        </w:rPr>
      </w:pPr>
      <w:r w:rsidRPr="001D781F">
        <w:rPr>
          <w:b/>
          <w:szCs w:val="24"/>
        </w:rPr>
        <w:t>POUKA O PRAVNOM LIJEKU</w:t>
      </w:r>
    </w:p>
    <w:p w:rsidRDefault="00E44DBE" w:rsidR="00E44DBE" w:rsidRPr="001D781F">
      <w:pPr>
        <w:pStyle w:val="Tijeloteksta"/>
        <w:rPr>
          <w:szCs w:val="24"/>
        </w:rPr>
      </w:pPr>
      <w:r w:rsidRPr="001D781F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1D781F">
      <w:pPr>
        <w:rPr>
          <w:b/>
          <w:szCs w:val="24"/>
        </w:rPr>
      </w:pPr>
    </w:p>
    <w:p w:rsidRDefault="00D360F6" w:rsidR="00D360F6" w:rsidRPr="001D781F">
      <w:pPr>
        <w:rPr>
          <w:b/>
          <w:szCs w:val="24"/>
        </w:rPr>
      </w:pPr>
    </w:p>
    <w:p w:rsidRDefault="00E44DBE" w:rsidR="00E44DBE" w:rsidRPr="001D781F">
      <w:pPr>
        <w:rPr>
          <w:b/>
          <w:szCs w:val="24"/>
        </w:rPr>
      </w:pPr>
      <w:r w:rsidRPr="001D781F">
        <w:rPr>
          <w:b/>
          <w:szCs w:val="24"/>
        </w:rPr>
        <w:t>DN-a:</w:t>
      </w:r>
    </w:p>
    <w:p w:rsidRDefault="00D360F6" w:rsidR="00D360F6" w:rsidRPr="001D781F">
      <w:pPr>
        <w:rPr>
          <w:b/>
          <w:szCs w:val="24"/>
        </w:rPr>
      </w:pPr>
    </w:p>
    <w:p w:rsidRDefault="00053C87" w:rsidR="00E44DBE" w:rsidRPr="001D781F">
      <w:pPr>
        <w:rPr>
          <w:szCs w:val="24"/>
        </w:rPr>
      </w:pPr>
      <w:r w:rsidRPr="001D781F">
        <w:rPr>
          <w:szCs w:val="24"/>
        </w:rPr>
        <w:t xml:space="preserve">- </w:t>
      </w:r>
      <w:r w:rsidR="00722F04" w:rsidRPr="001D781F">
        <w:rPr>
          <w:szCs w:val="24"/>
        </w:rPr>
        <w:t>stečajni upravitelj – e-oglasna ploča</w:t>
      </w:r>
    </w:p>
    <w:p w:rsidRDefault="00D360F6" w:rsidR="00E44DBE" w:rsidRPr="001D781F">
      <w:pPr>
        <w:rPr>
          <w:szCs w:val="24"/>
        </w:rPr>
      </w:pPr>
      <w:r w:rsidRPr="001D781F">
        <w:rPr>
          <w:szCs w:val="24"/>
        </w:rPr>
        <w:t xml:space="preserve">- </w:t>
      </w:r>
      <w:r w:rsidR="00053C87" w:rsidRPr="001D781F">
        <w:rPr>
          <w:szCs w:val="24"/>
        </w:rPr>
        <w:t>e-</w:t>
      </w:r>
      <w:r w:rsidR="00E44DBE" w:rsidRPr="001D781F">
        <w:rPr>
          <w:szCs w:val="24"/>
        </w:rPr>
        <w:t>oglasna ploča.</w:t>
      </w:r>
    </w:p>
    <w:sectPr w:rsidR="00E44DBE" w:rsidRPr="001D781F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0510D6">
      <w:rPr>
        <w:noProof/>
      </w:rPr>
      <w:t>2</w:t>
    </w:r>
    <w:r>
      <w:fldChar w:fldCharType="end"/>
    </w:r>
    <w:r w:rsidR="001D781F">
      <w:tab/>
      <w:t>Posl. br. 7.St. 112/2014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10D6"/>
    <w:rsid w:val="00053C87"/>
    <w:rsid w:val="000873E6"/>
    <w:rsid w:val="000E5677"/>
    <w:rsid w:val="001728B7"/>
    <w:rsid w:val="001D781F"/>
    <w:rsid w:val="002118E0"/>
    <w:rsid w:val="002734CD"/>
    <w:rsid w:val="00352080"/>
    <w:rsid w:val="003871C1"/>
    <w:rsid w:val="003A5E46"/>
    <w:rsid w:val="003C48BA"/>
    <w:rsid w:val="003D4E9D"/>
    <w:rsid w:val="004072D5"/>
    <w:rsid w:val="00440734"/>
    <w:rsid w:val="0047080A"/>
    <w:rsid w:val="004D3531"/>
    <w:rsid w:val="00571CAF"/>
    <w:rsid w:val="005C3521"/>
    <w:rsid w:val="005F2E96"/>
    <w:rsid w:val="006469C5"/>
    <w:rsid w:val="006C6DE8"/>
    <w:rsid w:val="00722F04"/>
    <w:rsid w:val="0073707F"/>
    <w:rsid w:val="007A47FB"/>
    <w:rsid w:val="00801279"/>
    <w:rsid w:val="00804739"/>
    <w:rsid w:val="00817CC7"/>
    <w:rsid w:val="00845E75"/>
    <w:rsid w:val="0087537A"/>
    <w:rsid w:val="008A087D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B45A8"/>
    <w:rsid w:val="00DE0FB3"/>
    <w:rsid w:val="00E22ACC"/>
    <w:rsid w:val="00E44DBE"/>
    <w:rsid w:val="00E72982"/>
    <w:rsid w:val="00EA0649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1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0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0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0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0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1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0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0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0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0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2015.</izvorni_sadrzaj>
    <derivirana_varijabla naziv="DomainObject.Predmet.DatumRjesavanja_1">9.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St-112/2014</izvorni_sadrzaj>
    <derivirana_varijabla naziv="DomainObject.Predmet.OznakaBroj_1">St-112/2014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društvo s ograničenom odgovornošću za trgovinu, nekretnine i usluge zastupanog po punomoćniku ODVJETNIČKO DRUŠTVO ORLIĆ I PARTNERI d.o.o.</izvorni_sadrzaj>
    <derivirana_varijabla naziv="DomainObject.Predmet.ProtustrankaFormated_1">  NODUS društvo s ograničenom odgovornošću za trgovinu, nekretnine i usluge zastupanog po punomoćniku ODVJETNIČKO DRUŠTVO ORLIĆ I PARTNERI d.o.o.</derivirana_varijabla>
  </DomainObject.Predmet.ProtustrankaFormated>
  <DomainObject.Predmet.ProtustrankaFormatedOIB>
    <izvorni_sadrzaj>  NODUS društvo s ograničenom odgovornošću za trgovinu, nekretnine i usluge, OIB 76649630459 zastupanog po punomoćniku ODVJETNIČKO DRUŠTVO ORLIĆ I PARTNERI d.o.o.</izvorni_sadrzaj>
    <derivirana_varijabla naziv="DomainObject.Predmet.ProtustrankaFormatedOIB_1">  NODUS društvo s ograničenom odgovornošću za trgovinu, nekretnine i usluge, OIB 76649630459 zastupanog po punomoćniku ODVJETNIČKO DRUŠTVO ORLIĆ I PARTNERI d.o.o.</derivirana_varijabla>
  </DomainObject.Predmet.ProtustrankaFormatedOIB>
  <DomainObject.Predmet.ProtustrankaFormatedWithAdress>
    <izvorni_sadrzaj> NODUS društvo s ograničenom odgovornošću za trgovinu, nekretnine i usluge, Lozica 4, 20236 Mokošica zastupanog po punomoćniku ODVJETNIČKO DRUŠTVO ORLIĆ I PARTNERI d.o.o.</izvorni_sadrzaj>
    <derivirana_varijabla naziv="DomainObject.Predmet.ProtustrankaFormatedWithAdress_1"> NODUS društvo s ograničenom odgovornošću za trgovinu, nekretnine i usluge, Lozica 4, 20236 Mokošica zastupanog po punomoćniku ODVJETNIČKO DRUŠTVO ORLIĆ I PARTNERI d.o.o.</derivirana_varijabla>
  </DomainObject.Predmet.ProtustrankaFormatedWithAdress>
  <DomainObject.Predmet.ProtustrankaFormatedWithAdressOIB>
    <izvorni_sadrzaj> NODUS društvo s ograničenom odgovornošću za trgovinu, nekretnine i usluge, OIB 76649630459, Lozica 4, 20236 Mokošica zastupanog po punomoćniku ODVJETNIČKO DRUŠTVO ORLIĆ I PARTNERI d.o.o.</izvorni_sadrzaj>
    <derivirana_varijabla naziv="DomainObject.Predmet.ProtustrankaFormatedWithAdressOIB_1"> NODUS društvo s ograničenom odgovornošću za trgovinu, nekretnine i usluge, OIB 76649630459, Lozica 4, 20236 Mokošica zastupanog po punomoćniku ODVJETNIČKO DRUŠTVO ORLIĆ I PARTNERI d.o.o.</derivirana_varijabla>
  </DomainObject.Predmet.ProtustrankaFormatedWithAdressOIB>
  <DomainObject.Predmet.ProtustrankaWithAdress>
    <izvorni_sadrzaj>NODUS društvo s ograničenom odgovornošću za trgovinu, nekretnine i usluge Lozica 4, 20236 Mokošica</izvorni_sadrzaj>
    <derivirana_varijabla naziv="DomainObject.Predmet.ProtustrankaWithAdress_1">NODUS društvo s ograničenom odgovornošću za trgovinu, nekretnine i usluge Lozica 4, 20236 Mokošica</derivirana_varijabla>
  </DomainObject.Predmet.ProtustrankaWithAdress>
  <DomainObject.Predmet.ProtustrankaWithAdressOIB>
    <izvorni_sadrzaj>NODUS društvo s ograničenom odgovornošću za trgovinu, nekretnine i usluge, OIB 76649630459, Lozica 4, 20236 Mokošica</izvorni_sadrzaj>
    <derivirana_varijabla naziv="DomainObject.Predmet.ProtustrankaWithAdressOIB_1">NODUS društvo s ograničenom odgovornošću za trgovinu, nekretnine i usluge, OIB 76649630459, Lozica 4, 20236 Mokošica</derivirana_varijabla>
  </DomainObject.Predmet.ProtustrankaWithAdressOIB>
  <DomainObject.Predmet.ProtustrankaNazivFormated>
    <izvorni_sadrzaj>NODUS društvo s ograničenom odgovornošću za trgovinu, nekretnine i usluge</izvorni_sadrzaj>
    <derivirana_varijabla naziv="DomainObject.Predmet.ProtustrankaNazivFormated_1">NODUS društvo s ograničenom odgovornošću za trgovinu, nekretnine i usluge</derivirana_varijabla>
  </DomainObject.Predmet.ProtustrankaNazivFormated>
  <DomainObject.Predmet.ProtustrankaNazivFormatedOIB>
    <izvorni_sadrzaj>NODUS društvo s ograničenom odgovornošću za trgovinu, nekretnine i usluge, OIB 76649630459</izvorni_sadrzaj>
    <derivirana_varijabla naziv="DomainObject.Predmet.ProtustrankaNazivFormatedOIB_1">NODUS društvo s ograničenom odgovornošću za trgovinu, nekretnine i usluge, OIB 76649630459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Mažuraničevo šetalište 24 b, 21000 Split</izvorni_sadrzaj>
    <derivirana_varijabla naziv="DomainObject.Predmet.StrankaFormatedWithAdress_1"> FINA Split, Mažuraničevo šetalište 24 b, 21000 Split</derivirana_varijabla>
  </DomainObject.Predmet.StrankaFormatedWithAdress>
  <DomainObject.Predmet.StrankaFormatedWithAdressOIB>
    <izvorni_sadrzaj> FINA Split, Mažuraničevo šetalište 24 b, 21000 Split</izvorni_sadrzaj>
    <derivirana_varijabla naziv="DomainObject.Predmet.StrankaFormatedWithAdressOIB_1"> FINA Split, Mažuraničevo šetalište 24 b, 21000 Split</derivirana_varijabla>
  </DomainObject.Predmet.StrankaFormatedWithAdressOIB>
  <DomainObject.Predmet.StrankaWithAdress>
    <izvorni_sadrzaj>FINA Split Mažuraničevo šetalište 24 b,21000 Split</izvorni_sadrzaj>
    <derivirana_varijabla naziv="DomainObject.Predmet.StrankaWithAdress_1">FINA Split Mažuraničevo šetalište 24 b,21000 Split</derivirana_varijabla>
  </DomainObject.Predmet.StrankaWithAdress>
  <DomainObject.Predmet.StrankaWithAdressOIB>
    <izvorni_sadrzaj>FINA Split, Mažuraničevo šetalište 24 b,21000 Split</izvorni_sadrzaj>
    <derivirana_varijabla naziv="DomainObject.Predmet.StrankaWithAdressOIB_1">FINA Split, Mažuraničevo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Mažuraničevo šetalište 24 b, 21000 Split</item>
    </izvorni_sadrzaj>
    <derivirana_varijabla naziv="DomainObject.Predmet.StrankaListFormatedWithAdress_1">
      <item>FINA Split, Mažuraničevo šetalište 24 b, 21000 Split</item>
    </derivirana_varijabla>
  </DomainObject.Predmet.StrankaListFormatedWithAdress>
  <DomainObject.Predmet.StrankaListFormatedWithAdressOIB>
    <izvorni_sadrzaj>
      <item>FINA Split, Mažuraničevo šetalište 24 b, 21000 Split</item>
    </izvorni_sadrzaj>
    <derivirana_varijabla naziv="DomainObject.Predmet.StrankaListFormatedWithAdressOIB_1">
      <item>FINA Split, Mažuraničevo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NODUS društvo s ograničenom odgovornošću za trgovinu, nekretnine i usluge zastupanog po punomoćniku ODVJETNIČKO DRUŠTVO ORLIĆ I PARTNERI d.o.o.</item>
    </izvorni_sadrzaj>
    <derivirana_varijabla naziv="DomainObject.Predmet.ProtuStrankaListFormated_1">
      <item>NODUS društvo s ograničenom odgovornošću za trgovinu, nekretnine i usluge zastupanog po punomoćniku ODVJETNIČKO DRUŠTVO ORLIĆ I PARTNERI d.o.o.</item>
    </derivirana_varijabla>
  </DomainObject.Predmet.ProtuStrankaListFormated>
  <DomainObject.Predmet.ProtuStrankaListFormatedOIB>
    <izvorni_sadrzaj>
      <item>NODUS društvo s ograničenom odgovornošću za trgovinu, nekretnine i usluge, OIB 76649630459 zastupanog po punomoćniku ODVJETNIČKO DRUŠTVO ORLIĆ I PARTNERI d.o.o.</item>
    </izvorni_sadrzaj>
    <derivirana_varijabla naziv="DomainObject.Predmet.ProtuStrankaListFormatedOIB_1">
      <item>NODUS društvo s ograničenom odgovornošću za trgovinu, nekretnine i usluge, OIB 76649630459 zastupanog po punomoćniku ODVJETNIČKO DRUŠTVO ORLIĆ I PARTNERI d.o.o.</item>
    </derivirana_varijabla>
  </DomainObject.Predmet.ProtuStrankaListFormatedOIB>
  <DomainObject.Predmet.ProtuStrankaListFormatedWithAdress>
    <izvorni_sadrzaj>
      <item>NODUS društvo s ograničenom odgovornošću za trgovinu, nekretnine i usluge, Lozica 4, 20236 Mokošica zastupanog po punomoćniku ODVJETNIČKO DRUŠTVO ORLIĆ I PARTNERI d.o.o.</item>
    </izvorni_sadrzaj>
    <derivirana_varijabla naziv="DomainObject.Predmet.ProtuStrankaListFormatedWithAdress_1">
      <item>NODUS društvo s ograničenom odgovornošću za trgovinu, nekretnine i usluge, Lozica 4, 20236 Mokošica zastupanog po punomoćniku ODVJETNIČKO DRUŠTVO ORLIĆ I PARTNERI d.o.o.</item>
    </derivirana_varijabla>
  </DomainObject.Predmet.ProtuStrankaListFormatedWithAdress>
  <DomainObject.Predmet.ProtuStrankaListFormatedWithAdressOIB>
    <izvorni_sadrzaj>
      <item>NODUS društvo s ograničenom odgovornošću za trgovinu, nekretnine i usluge, OIB 76649630459, Lozica 4, 20236 Mokošica zastupanog po punomoćniku ODVJETNIČKO DRUŠTVO ORLIĆ I PARTNERI d.o.o.</item>
    </izvorni_sadrzaj>
    <derivirana_varijabla naziv="DomainObject.Predmet.ProtuStrankaListFormatedWithAdressOIB_1">
      <item>NODUS društvo s ograničenom odgovornošću za trgovinu, nekretnine i usluge, OIB 76649630459, Lozica 4, 20236 Mokošica zastupanog po punomoćniku ODVJETNIČKO DRUŠTVO ORLIĆ I PARTNERI d.o.o.</item>
    </derivirana_varijabla>
  </DomainObject.Predmet.ProtuStrankaListFormatedWithAdressOIB>
  <DomainObject.Predmet.ProtuStrankaListNazivFormated>
    <izvorni_sadrzaj>
      <item>NODUS društvo s ograničenom odgovornošću za trgovinu, nekretnine i usluge</item>
    </izvorni_sadrzaj>
    <derivirana_varijabla naziv="DomainObject.Predmet.ProtuStrankaListNazivFormated_1">
      <item>NODUS društvo s ograničenom odgovornošću za trgovinu, nekretnine i usluge</item>
    </derivirana_varijabla>
  </DomainObject.Predmet.ProtuStrankaListNazivFormated>
  <DomainObject.Predmet.ProtuStrankaListNazivFormatedOIB>
    <izvorni_sadrzaj>
      <item>NODUS društvo s ograničenom odgovornošću za trgovinu, nekretnine i usluge, OIB 76649630459</item>
    </izvorni_sadrzaj>
    <derivirana_varijabla naziv="DomainObject.Predmet.ProtuStrankaListNazivFormatedOIB_1">
      <item>NODUS društvo s ograničenom odgovornošću za trgovinu, nekretnine i usluge, OIB 76649630459</item>
    </derivirana_varijabla>
  </DomainObject.Predmet.ProtuStrankaListNazivFormatedOIB>
  <DomainObject.Predmet.OstaliListFormated>
    <izvorni_sadrzaj>
      <item>Maroje Stjepović</item>
      <item>ODVJETNIČKO DRUŠTVO ORLIĆ I PARTNERI d.o.o. punomoćnik sudionika u postupku NODUS društvo s ograničenom odgovornošću za trgovinu, nekretnine i usluge</item>
    </izvorni_sadrzaj>
    <derivirana_varijabla naziv="DomainObject.Predmet.OstaliListFormated_1">
      <item>Maroje Stjepović</item>
      <item>ODVJETNIČKO DRUŠTVO ORLIĆ I PARTNERI d.o.o. punomoćnik sudionika u postupku NODUS društvo s ograničenom odgovornošću za trgovinu, nekretnine i usluge</item>
    </derivirana_varijabla>
  </DomainObject.Predmet.OstaliListFormated>
  <DomainObject.Predmet.OstaliListFormatedOIB>
    <izvorni_sadrzaj>
      <item>Maroje Stjepović, OIB 57640555089</item>
      <item>ODVJETNIČKO DRUŠTVO ORLIĆ I PARTNERI d.o.o., OIB 81739418264 punomoćnik sudionika u postupku NODUS društvo s ograničenom odgovornošću za trgovinu, nekretnine i usluge</item>
    </izvorni_sadrzaj>
    <derivirana_varijabla naziv="DomainObject.Predmet.OstaliListFormatedOIB_1">
      <item>Maroje Stjepović, OIB 57640555089</item>
      <item>ODVJETNIČKO DRUŠTVO ORLIĆ I PARTNERI d.o.o., OIB 81739418264 punomoćnik sudionika u postupku NODUS društvo s ograničenom odgovornošću za trgovinu, nekretnine i usluge</item>
    </derivirana_varijabla>
  </DomainObject.Predmet.OstaliListFormatedOIB>
  <DomainObject.Predmet.OstaliListFormatedWithAdress>
    <izvorni_sadrzaj>
      <item>Maroje Stjepović, Ulica Hermana Bužana 6 B, Zagreb</item>
      <item>ODVJETNIČKO DRUŠTVO ORLIĆ I PARTNERI d.o.o., Vukovarska 26, 20000 Dubrovnik punomoćnik sudionika u postupku NODUS društvo s ograničenom odgovornošću za trgovinu, nekretnine i usluge</item>
    </izvorni_sadrzaj>
    <derivirana_varijabla naziv="DomainObject.Predmet.OstaliListFormatedWithAdress_1">
      <item>Maroje Stjepović, Ulica Hermana Bužana 6 B, Zagreb</item>
      <item>ODVJETNIČKO DRUŠTVO ORLIĆ I PARTNERI d.o.o., Vukovarska 26, 20000 Dubrovnik punomoćnik sudionika u postupku NODUS društvo s ograničenom odgovornošću za trgovinu, nekretnine i usluge</item>
    </derivirana_varijabla>
  </DomainObject.Predmet.OstaliListFormatedWithAdress>
  <DomainObject.Predmet.OstaliListFormatedWithAdressOIB>
    <izvorni_sadrzaj>
      <item>Maroje Stjepović, OIB 57640555089, Ulica Hermana Bužana 6 B, Zagreb</item>
      <item>ODVJETNIČKO DRUŠTVO ORLIĆ I PARTNERI d.o.o., OIB 81739418264, Vukovarska 26, 20000 Dubrovnik punomoćnik sudionika u postupku NODUS društvo s ograničenom odgovornošću za trgovinu, nekretnine i usluge</item>
    </izvorni_sadrzaj>
    <derivirana_varijabla naziv="DomainObject.Predmet.OstaliListFormatedWithAdressOIB_1">
      <item>Maroje Stjepović, OIB 57640555089, Ulica Hermana Bužana 6 B, Zagreb</item>
      <item>ODVJETNIČKO DRUŠTVO ORLIĆ I PARTNERI d.o.o., OIB 81739418264, Vukovarska 26, 20000 Dubrovnik punomoćnik sudionika u postupku NODUS društvo s ograničenom odgovornošću za trgovinu, nekretnine i usluge</item>
    </derivirana_varijabla>
  </DomainObject.Predmet.OstaliListFormatedWithAdressOIB>
  <DomainObject.Predmet.OstaliListNazivFormated>
    <izvorni_sadrzaj>
      <item>Maroje Stjepović</item>
      <item>ODVJETNIČKO DRUŠTVO ORLIĆ I PARTNERI d.o.o.</item>
    </izvorni_sadrzaj>
    <derivirana_varijabla naziv="DomainObject.Predmet.OstaliListNazivFormated_1">
      <item>Maroje Stjepović</item>
      <item>ODVJETNIČKO DRUŠTVO ORLIĆ I PARTNERI d.o.o.</item>
    </derivirana_varijabla>
  </DomainObject.Predmet.OstaliListNazivFormated>
  <DomainObject.Predmet.OstaliListNazivFormatedOIB>
    <izvorni_sadrzaj>
      <item>Maroje Stjepović, OIB 57640555089</item>
      <item>ODVJETNIČKO DRUŠTVO ORLIĆ I PARTNERI d.o.o., OIB 81739418264</item>
    </izvorni_sadrzaj>
    <derivirana_varijabla naziv="DomainObject.Predmet.OstaliListNazivFormatedOIB_1">
      <item>Maroje Stjepović, OIB 57640555089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NODUS društvo s ograničenom odgovornošću za trgovinu, nekretnine i usluge</izvorni_sadrzaj>
    <derivirana_varijabla naziv="DomainObject.Predmet.ProtustrankaIDrugi_1">NODUS društvo s ograničenom odgovornošću za trgovinu, nekretnine i usluge</derivirana_varijabla>
  </DomainObject.Predmet.ProtustrankaIDrugi>
  <DomainObject.Predmet.StrankaIDrugiAdressOIB>
    <izvorni_sadrzaj>FINA Split, Mažuraničevo šetalište 24 b, 21000 Split</izvorni_sadrzaj>
    <derivirana_varijabla naziv="DomainObject.Predmet.StrankaIDrugiAdressOIB_1">FINA Split, Mažuraničevo šetalište 24 b, 21000 Split</derivirana_varijabla>
  </DomainObject.Predmet.StrankaIDrugiAdressOIB>
  <DomainObject.Predmet.ProtustrankaIDrugiAdressOIB>
    <izvorni_sadrzaj>NODUS društvo s ograničenom odgovornošću za trgovinu, nekretnine i usluge, OIB 76649630459, Lozica 4, 20236 Mokošica</izvorni_sadrzaj>
    <derivirana_varijabla naziv="DomainObject.Predmet.ProtustrankaIDrugiAdressOIB_1">NODUS društvo s ograničenom odgovornošću za trgovinu, nekretnine i usluge, OIB 76649630459, Lozica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2015.</izvorni_sadrzaj>
    <derivirana_varijabla naziv="DomainObject.Predmet.OdlukaRjesenje.DatumDonosenjaOdluke_1">9. veljače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St-112/2014-20</izvorni_sadrzaj>
    <derivirana_varijabla naziv="DomainObject.Predmet.OdlukaRjesenje.Oznaka_1">St-112/2014-20</derivirana_varijabla>
  </DomainObject.Predmet.OdlukaRjesenje.Oznaka>
  <DomainObject.Predmet.SudioniciListNaziv>
    <izvorni_sadrzaj>
      <item>NODUS društvo s ograničenom odgovornošću za trgovinu, nekretnine i usluge</item>
      <item>FINA Split</item>
      <item>Maroje Stjepović</item>
      <item>ODVJETNIČKO DRUŠTVO ORLIĆ I PARTNERI d.o.o.</item>
    </izvorni_sadrzaj>
    <derivirana_varijabla naziv="DomainObject.Predmet.SudioniciListNaziv_1">
      <item>NODUS društvo s ograničenom odgovornošću za trgovinu, nekretnine i usluge</item>
      <item>FINA Split</item>
      <item>Maroje Stjepović</item>
      <item>ODVJETNIČKO DRUŠTVO ORLIĆ I PARTNERI d.o.o.</item>
    </derivirana_varijabla>
  </DomainObject.Predmet.SudioniciListNaziv>
  <DomainObject.Predmet.SudioniciListAdressOIB>
    <izvorni_sadrzaj>
      <item>NODUS društvo s ograničenom odgovornošću za trgovinu, nekretnine i usluge, OIB 76649630459, Lozica 4,20236 Mokošica</item>
      <item>FINA Split, Mažuraničevo šetalište 24 b,21000 Split</item>
      <item>Maroje Stjepović, OIB 57640555089, Ulica Hermana Bužana 6 B,Zagreb</item>
      <item>ODVJETNIČKO DRUŠTVO ORLIĆ I PARTNERI d.o.o., OIB 81739418264, Vukovarska 26,20000 Dubrovnik</item>
    </izvorni_sadrzaj>
    <derivirana_varijabla naziv="DomainObject.Predmet.SudioniciListAdressOIB_1">
      <item>NODUS društvo s ograničenom odgovornošću za trgovinu, nekretnine i usluge, OIB 76649630459, Lozica 4,20236 Mokošica</item>
      <item>FINA Split, Mažuraničevo šetalište 24 b,21000 Split</item>
      <item>Maroje Stjepović, OIB 57640555089, Ulica Hermana Bužana 6 B,Zagreb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76649630459</item>
      <item>, OIB null</item>
      <item>, OIB 57640555089</item>
      <item>, OIB 81739418264</item>
    </izvorni_sadrzaj>
    <derivirana_varijabla naziv="DomainObject.Predmet.SudioniciListNazivOIB_1">
      <item>, OIB 76649630459</item>
      <item>, OIB null</item>
      <item>, OIB 57640555089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426</properties:Words>
  <properties:Characters>2278</properties:Characters>
  <properties:Lines>82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2015-09-29T12:58:00Z</dcterms:created>
  <dc:creator>Ante Kačić</dc:creator>
  <cp:lastModifiedBy>Mara Marčinko</cp:lastModifiedBy>
  <cp:lastPrinted>2015-09-11T11:03:00Z</cp:lastPrinted>
  <dcterms:modified xmlns:xsi="http://www.w3.org/2001/XMLSchema-instance" xsi:type="dcterms:W3CDTF">2015-09-29T13:00:00Z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