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6567" w14:paraId="6da6567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STALNA SLUŽBA DUBROVNIK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Dr. A. Starčevića 23, Dubrovnik</w:t>
      </w:r>
    </w:p>
    <w:p w:rsidRDefault="001B6B54" w:rsidP="004B0002" w:rsidR="004B0002" w:rsidRPr="001B6B54">
      <w:pPr>
        <w:jc w:val="right"/>
        <w:rPr>
          <w:b/>
          <w:szCs w:val="24"/>
        </w:rPr>
      </w:pPr>
      <w:proofErr w:type="spellStart"/>
      <w:r w:rsidRPr="001B6B54">
        <w:rPr>
          <w:b/>
          <w:szCs w:val="24"/>
        </w:rPr>
        <w:t>Posl</w:t>
      </w:r>
      <w:proofErr w:type="spellEnd"/>
      <w:r w:rsidRPr="001B6B54">
        <w:rPr>
          <w:b/>
          <w:szCs w:val="24"/>
        </w:rPr>
        <w:t>. br. 18 St-</w:t>
      </w:r>
      <w:r w:rsidR="004A7F8F">
        <w:rPr>
          <w:b/>
          <w:szCs w:val="24"/>
        </w:rPr>
        <w:t>1706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2016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Splitu, Stalna služba u Dubrovniku,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4A7F8F" w:rsidRPr="004A7F8F">
        <w:rPr>
          <w:szCs w:val="24"/>
        </w:rPr>
        <w:t>ALEJA LIPA d.o.o.</w:t>
      </w:r>
      <w:r w:rsidR="00053FB7">
        <w:rPr>
          <w:szCs w:val="24"/>
        </w:rPr>
        <w:t xml:space="preserve"> u stečaju</w:t>
      </w:r>
      <w:r w:rsidR="004A7F8F" w:rsidRPr="004A7F8F">
        <w:rPr>
          <w:szCs w:val="24"/>
        </w:rPr>
        <w:t>, Blato, Ulica 65 br. 30, OIB: 95157596340</w:t>
      </w:r>
      <w:r w:rsidRPr="001B6B54">
        <w:rPr>
          <w:szCs w:val="24"/>
        </w:rPr>
        <w:t xml:space="preserve">, zastupano po stečajnom upravitelju </w:t>
      </w:r>
      <w:r w:rsidR="004A7F8F">
        <w:rPr>
          <w:szCs w:val="24"/>
        </w:rPr>
        <w:t>Dinka Trumbić</w:t>
      </w:r>
      <w:r w:rsidRPr="001B6B54">
        <w:rPr>
          <w:szCs w:val="24"/>
        </w:rPr>
        <w:t>,</w:t>
      </w:r>
      <w:r w:rsidR="004A7F8F">
        <w:rPr>
          <w:szCs w:val="24"/>
        </w:rPr>
        <w:t xml:space="preserve"> Split,</w:t>
      </w:r>
      <w:r w:rsidRPr="001B6B54">
        <w:rPr>
          <w:szCs w:val="24"/>
        </w:rPr>
        <w:t xml:space="preserve"> izvan ročišta, dana </w:t>
      </w:r>
      <w:r w:rsidR="000A3818">
        <w:rPr>
          <w:szCs w:val="24"/>
        </w:rPr>
        <w:t>04. siječnj</w:t>
      </w:r>
      <w:r w:rsidRPr="001B6B54">
        <w:rPr>
          <w:szCs w:val="24"/>
        </w:rPr>
        <w:t>a 201</w:t>
      </w:r>
      <w:r w:rsidR="000A3818">
        <w:rPr>
          <w:szCs w:val="24"/>
        </w:rPr>
        <w:t>8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80030C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ranijeg zakonskog zastupnika</w:t>
      </w:r>
      <w:r w:rsidRPr="00B85A1D">
        <w:rPr>
          <w:szCs w:val="24"/>
        </w:rPr>
        <w:t xml:space="preserve"> član</w:t>
      </w:r>
      <w:r w:rsidR="004A7F8F">
        <w:rPr>
          <w:szCs w:val="24"/>
        </w:rPr>
        <w:t>a</w:t>
      </w:r>
      <w:r w:rsidRPr="00B85A1D">
        <w:rPr>
          <w:szCs w:val="24"/>
        </w:rPr>
        <w:t xml:space="preserve">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4A7F8F">
        <w:rPr>
          <w:szCs w:val="24"/>
        </w:rPr>
        <w:t xml:space="preserve">RICHARD JEAN-MICHEL CHRISTOPHE ESTEVE, Francuska, 75004 </w:t>
      </w:r>
      <w:proofErr w:type="spellStart"/>
      <w:r w:rsidR="004A7F8F">
        <w:rPr>
          <w:szCs w:val="24"/>
        </w:rPr>
        <w:t>Paris</w:t>
      </w:r>
      <w:proofErr w:type="spellEnd"/>
      <w:r w:rsidR="004A7F8F">
        <w:rPr>
          <w:szCs w:val="24"/>
        </w:rPr>
        <w:t xml:space="preserve">, 10 </w:t>
      </w:r>
      <w:proofErr w:type="spellStart"/>
      <w:r w:rsidR="004A7F8F">
        <w:rPr>
          <w:szCs w:val="24"/>
        </w:rPr>
        <w:t>bd</w:t>
      </w:r>
      <w:proofErr w:type="spellEnd"/>
      <w:r w:rsidR="004A7F8F">
        <w:rPr>
          <w:szCs w:val="24"/>
        </w:rPr>
        <w:t xml:space="preserve"> </w:t>
      </w:r>
      <w:proofErr w:type="spellStart"/>
      <w:r w:rsidR="004A7F8F">
        <w:rPr>
          <w:szCs w:val="24"/>
        </w:rPr>
        <w:t>Sebastopol</w:t>
      </w:r>
      <w:proofErr w:type="spellEnd"/>
      <w:r w:rsidR="004A7F8F">
        <w:rPr>
          <w:szCs w:val="24"/>
        </w:rPr>
        <w:t>,</w:t>
      </w:r>
      <w:r w:rsidR="00053FB7">
        <w:rPr>
          <w:szCs w:val="24"/>
        </w:rPr>
        <w:t xml:space="preserve"> (i adresa Francuska, </w:t>
      </w:r>
      <w:proofErr w:type="spellStart"/>
      <w:r w:rsidR="00053FB7">
        <w:rPr>
          <w:szCs w:val="24"/>
        </w:rPr>
        <w:t>Cheimin</w:t>
      </w:r>
      <w:proofErr w:type="spellEnd"/>
      <w:r w:rsidR="00053FB7">
        <w:rPr>
          <w:szCs w:val="24"/>
        </w:rPr>
        <w:t xml:space="preserve"> de </w:t>
      </w:r>
      <w:proofErr w:type="spellStart"/>
      <w:r w:rsidR="00053FB7">
        <w:rPr>
          <w:szCs w:val="24"/>
        </w:rPr>
        <w:t>la</w:t>
      </w:r>
      <w:proofErr w:type="spellEnd"/>
      <w:r w:rsidR="00053FB7">
        <w:rPr>
          <w:szCs w:val="24"/>
        </w:rPr>
        <w:t xml:space="preserve"> </w:t>
      </w:r>
      <w:proofErr w:type="spellStart"/>
      <w:r w:rsidR="00053FB7">
        <w:rPr>
          <w:szCs w:val="24"/>
        </w:rPr>
        <w:t>Clare</w:t>
      </w:r>
      <w:proofErr w:type="spellEnd"/>
      <w:r w:rsidR="00053FB7">
        <w:rPr>
          <w:szCs w:val="24"/>
        </w:rPr>
        <w:t xml:space="preserve">, </w:t>
      </w:r>
      <w:proofErr w:type="spellStart"/>
      <w:r w:rsidR="00053FB7">
        <w:rPr>
          <w:szCs w:val="24"/>
        </w:rPr>
        <w:t>Saint</w:t>
      </w:r>
      <w:proofErr w:type="spellEnd"/>
      <w:r w:rsidR="00053FB7">
        <w:rPr>
          <w:szCs w:val="24"/>
        </w:rPr>
        <w:t>-</w:t>
      </w:r>
      <w:proofErr w:type="spellStart"/>
      <w:r w:rsidR="00053FB7">
        <w:rPr>
          <w:szCs w:val="24"/>
        </w:rPr>
        <w:t>Cyr</w:t>
      </w:r>
      <w:proofErr w:type="spellEnd"/>
      <w:r w:rsidR="00053FB7">
        <w:rPr>
          <w:szCs w:val="24"/>
        </w:rPr>
        <w:t>-Sur-</w:t>
      </w:r>
      <w:proofErr w:type="spellStart"/>
      <w:r w:rsidR="00053FB7">
        <w:rPr>
          <w:szCs w:val="24"/>
        </w:rPr>
        <w:t>Mer</w:t>
      </w:r>
      <w:proofErr w:type="spellEnd"/>
      <w:r w:rsidR="00053FB7">
        <w:rPr>
          <w:szCs w:val="24"/>
        </w:rPr>
        <w:t>)</w:t>
      </w:r>
      <w:r w:rsidR="004A7F8F">
        <w:rPr>
          <w:szCs w:val="24"/>
        </w:rPr>
        <w:t xml:space="preserve"> OIB: 40820588236</w:t>
      </w:r>
      <w:r w:rsidRPr="00B85A1D">
        <w:rPr>
          <w:szCs w:val="24"/>
        </w:rPr>
        <w:t>,</w:t>
      </w:r>
      <w:r w:rsidR="00782A4B" w:rsidRPr="00B85A1D">
        <w:rPr>
          <w:szCs w:val="24"/>
        </w:rPr>
        <w:tab/>
      </w:r>
      <w:r w:rsidR="00763599" w:rsidRPr="0080030C">
        <w:rPr>
          <w:b/>
          <w:szCs w:val="24"/>
          <w:u w:val="single"/>
        </w:rPr>
        <w:t xml:space="preserve">dana </w:t>
      </w:r>
      <w:r w:rsidR="000A3818">
        <w:rPr>
          <w:b/>
          <w:szCs w:val="24"/>
          <w:u w:val="single"/>
        </w:rPr>
        <w:t>29. siječnj</w:t>
      </w:r>
      <w:r w:rsidR="00763599" w:rsidRPr="0080030C">
        <w:rPr>
          <w:b/>
          <w:szCs w:val="24"/>
          <w:u w:val="single"/>
        </w:rPr>
        <w:t>a 201</w:t>
      </w:r>
      <w:r w:rsidR="000A3818">
        <w:rPr>
          <w:b/>
          <w:szCs w:val="24"/>
          <w:u w:val="single"/>
        </w:rPr>
        <w:t>8. godine u 10,0</w:t>
      </w:r>
      <w:r w:rsidR="00763599" w:rsidRPr="0080030C">
        <w:rPr>
          <w:b/>
          <w:szCs w:val="24"/>
          <w:u w:val="single"/>
        </w:rPr>
        <w:t>0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>u zgradi naslovnog suda na adresi Dubrovnik, Dr. A. Starčevića 23, sudnica br. 1 / I kat na kojem će se prikupiti obavijesti o imovini stečajnog dužnika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 ključeve, prometne knjižice i knjižice vozila stečajnog dužnika (motora, automobila i </w:t>
      </w:r>
      <w:proofErr w:type="spellStart"/>
      <w:r w:rsidRPr="0080030C">
        <w:rPr>
          <w:szCs w:val="24"/>
        </w:rPr>
        <w:t>dr</w:t>
      </w:r>
      <w:proofErr w:type="spellEnd"/>
      <w:r w:rsidRPr="0080030C">
        <w:rPr>
          <w:szCs w:val="24"/>
        </w:rPr>
        <w:t xml:space="preserve">), </w:t>
      </w:r>
      <w:r w:rsidR="00A92926" w:rsidRPr="0080030C">
        <w:rPr>
          <w:szCs w:val="24"/>
        </w:rPr>
        <w:t xml:space="preserve">te </w:t>
      </w:r>
      <w:r w:rsidRPr="0080030C">
        <w:rPr>
          <w:szCs w:val="24"/>
        </w:rPr>
        <w:t>ključeve svih prostora</w:t>
      </w:r>
      <w:r w:rsidR="000A3818">
        <w:rPr>
          <w:szCs w:val="24"/>
        </w:rPr>
        <w:t>, nekretnina</w:t>
      </w:r>
      <w:r w:rsidRPr="0080030C">
        <w:rPr>
          <w:szCs w:val="24"/>
        </w:rPr>
        <w:t xml:space="preserve"> u vlasništvu i posjedu dužnika.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r w:rsidR="004A7F8F" w:rsidRPr="004A7F8F">
        <w:rPr>
          <w:szCs w:val="24"/>
        </w:rPr>
        <w:t xml:space="preserve">RICHARD JEAN-MICHEL CHRISTOPHE ESTEVE </w:t>
      </w:r>
      <w:r w:rsidR="00A92926" w:rsidRPr="00A92926">
        <w:rPr>
          <w:szCs w:val="24"/>
        </w:rPr>
        <w:t>da odgovara vjerovnicima osobno za naknadu štete koju im prouzroči uskratom davanja ili davanjem netočnih ili nepotpunih podataka, obavijesti i izvješća.</w:t>
      </w:r>
    </w:p>
    <w:p w:rsidRDefault="00A92926" w:rsidP="0080030C" w:rsidR="00A92926" w:rsidRPr="0080030C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>akonski zastupnik dužnika dužan je sudu dati sve potrebne obavijesti u svako doba i ako ne ispuni svoju dužnost sud može zakonskog zastupnika dužnika novčano kazniti i odrediti prisilno dovođenje, ako se ne odazove saslušanju.</w:t>
      </w: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 xml:space="preserve">Dubrovnik, </w:t>
      </w:r>
      <w:r w:rsidR="000A3818">
        <w:rPr>
          <w:b/>
          <w:szCs w:val="24"/>
        </w:rPr>
        <w:t>04</w:t>
      </w:r>
      <w:r w:rsidRPr="001B6B54">
        <w:rPr>
          <w:b/>
          <w:szCs w:val="24"/>
        </w:rPr>
        <w:t xml:space="preserve">. </w:t>
      </w:r>
      <w:r w:rsidR="000A3818">
        <w:rPr>
          <w:b/>
          <w:szCs w:val="24"/>
        </w:rPr>
        <w:t>siječnj</w:t>
      </w:r>
      <w:r w:rsidR="008377F9" w:rsidRPr="001B6B54">
        <w:rPr>
          <w:b/>
          <w:szCs w:val="24"/>
        </w:rPr>
        <w:t>a</w:t>
      </w:r>
      <w:r w:rsidRPr="001B6B54">
        <w:rPr>
          <w:b/>
          <w:szCs w:val="24"/>
        </w:rPr>
        <w:t xml:space="preserve"> 201</w:t>
      </w:r>
      <w:r w:rsidR="000A3818">
        <w:rPr>
          <w:b/>
          <w:szCs w:val="24"/>
        </w:rPr>
        <w:t>8</w:t>
      </w:r>
      <w:r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4A7F8F">
      <w:pPr>
        <w:jc w:val="both"/>
        <w:rPr>
          <w:szCs w:val="24"/>
        </w:rPr>
      </w:pPr>
      <w:r w:rsidRPr="001B6B54">
        <w:rPr>
          <w:szCs w:val="24"/>
        </w:rPr>
        <w:t xml:space="preserve">- raniji zakonski zastupnik </w:t>
      </w:r>
      <w:r w:rsidR="004A7F8F" w:rsidRPr="004A7F8F">
        <w:rPr>
          <w:szCs w:val="24"/>
        </w:rPr>
        <w:t>RICHARD JEAN-MICHEL CHRISTOPHE ESTEVE</w:t>
      </w:r>
      <w:r w:rsidR="00053FB7">
        <w:rPr>
          <w:szCs w:val="24"/>
        </w:rPr>
        <w:t xml:space="preserve"> po punomoćniku Ani </w:t>
      </w:r>
      <w:proofErr w:type="spellStart"/>
      <w:r w:rsidR="00053FB7">
        <w:rPr>
          <w:szCs w:val="24"/>
        </w:rPr>
        <w:t>Unković</w:t>
      </w:r>
      <w:proofErr w:type="spellEnd"/>
      <w:r w:rsidR="00053FB7">
        <w:rPr>
          <w:szCs w:val="24"/>
        </w:rPr>
        <w:t xml:space="preserve">, odvjetnici u Splitu i po punomoćniku Petra </w:t>
      </w:r>
      <w:proofErr w:type="spellStart"/>
      <w:r w:rsidR="00053FB7">
        <w:rPr>
          <w:szCs w:val="24"/>
        </w:rPr>
        <w:t>Vuksanović</w:t>
      </w:r>
      <w:proofErr w:type="spellEnd"/>
      <w:r w:rsidR="00053FB7">
        <w:rPr>
          <w:szCs w:val="24"/>
        </w:rPr>
        <w:t>, odvjetnica u Rijeci</w:t>
      </w:r>
      <w:r w:rsidR="004A7F8F" w:rsidRPr="004A7F8F">
        <w:rPr>
          <w:szCs w:val="24"/>
        </w:rPr>
        <w:t xml:space="preserve"> 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</w:t>
      </w:r>
      <w:proofErr w:type="spellStart"/>
      <w:r w:rsidRPr="001B6B54">
        <w:rPr>
          <w:szCs w:val="24"/>
        </w:rPr>
        <w:t>upravitel</w:t>
      </w:r>
      <w:proofErr w:type="spellEnd"/>
      <w:r w:rsidR="000A3818">
        <w:rPr>
          <w:szCs w:val="24"/>
        </w:rPr>
        <w:t>, putem e oglasna ploča suda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3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proofErr w:type="spellStart"/>
    <w:r w:rsidR="004A2770" w:rsidRPr="004A2770">
      <w:rPr>
        <w:b/>
      </w:rPr>
      <w:t>Posl</w:t>
    </w:r>
    <w:proofErr w:type="spellEnd"/>
    <w:r w:rsidR="004A2770" w:rsidRPr="004A2770">
      <w:rPr>
        <w:b/>
      </w:rPr>
      <w:t>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A3818"/>
    <w:rsid w:val="0011282D"/>
    <w:rsid w:val="001428AA"/>
    <w:rsid w:val="00181A48"/>
    <w:rsid w:val="001A11AE"/>
    <w:rsid w:val="001B6B54"/>
    <w:rsid w:val="00214142"/>
    <w:rsid w:val="00214D23"/>
    <w:rsid w:val="00226054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533AA4"/>
    <w:rsid w:val="00546E02"/>
    <w:rsid w:val="005A4EC4"/>
    <w:rsid w:val="005C3F89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F43F1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E2E59"/>
    <w:rsid w:val="00BF0ABB"/>
    <w:rsid w:val="00C0646A"/>
    <w:rsid w:val="00C07ECE"/>
    <w:rsid w:val="00C44BF4"/>
    <w:rsid w:val="00C50B43"/>
    <w:rsid w:val="00CA6A50"/>
    <w:rsid w:val="00D12DFB"/>
    <w:rsid w:val="00D1726F"/>
    <w:rsid w:val="00D523D9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95E17"/>
    <w:rsid w:val="00EB3BE9"/>
    <w:rsid w:val="00EE5E8F"/>
    <w:rsid w:val="00EF661F"/>
    <w:rsid w:val="00F449BE"/>
    <w:rsid w:val="00F73423"/>
    <w:rsid w:val="00F90EBB"/>
    <w:rsid w:val="00FB4158"/>
    <w:rsid w:val="00FC0617"/>
    <w:rsid w:val="00FC2EF3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Ukinuta St-542/2016</izvorni_sadrzaj>
    <derivirana_varijabla naziv="DomainObject.Predmet.Opis_1">Ukinuta St-542/2016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St-1706/2016</izvorni_sadrzaj>
    <derivirana_varijabla naziv="DomainObject.Predmet.OznakaBroj_1">St-1706/2016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ALEJA LIPA društvo s ograničenom odgovornošću, za turizam i ugostiteljstvo zastupanog po punomoćniku Ana Unković; Dinka Trumbić, stečajni upravitelj</izvorni_sadrzaj>
    <derivirana_varijabla naziv="DomainObject.Predmet.ProtustrankaFormated_1">  ALEJA LIPA društvo s ograničenom odgovornošću, za turizam i ugostiteljstvo zastupanog po punomoćniku Ana Unković; Dinka Trumbić, stečajni upravitelj</derivirana_varijabla>
  </DomainObject.Predmet.ProtustrankaFormated>
  <DomainObject.Predmet.ProtustrankaFormatedOIB>
    <izvorni_sadrzaj>  ALEJA LIPA društvo s ograničenom odgovornošću, za turizam i ugostiteljstvo, OIB 95157596340 zastupanog po punomoćniku Ana Unković; Dinka Trumbić, stečajni upravitelj</izvorni_sadrzaj>
    <derivirana_varijabla naziv="DomainObject.Predmet.ProtustrankaFormatedOIB_1">  ALEJA LIPA društvo s ograničenom odgovornošću, za turizam i ugostiteljstvo, OIB 95157596340 zastupanog po punomoćniku Ana Unković; Dinka Trumbić, stečajni upravitelj</derivirana_varijabla>
  </DomainObject.Predmet.ProtustrankaFormatedOIB>
  <DomainObject.Predmet.ProtustrankaFormatedWithAdress>
    <izvorni_sadrzaj> ALEJA LIPA društvo s ograničenom odgovornošću, za turizam i ugostiteljstvo, Ulica 65 br. 30, 20271 Blato zastupanog po punomoćniku Ana Unković; Dinka Trumbić, stečajni upravitelj</izvorni_sadrzaj>
    <derivirana_varijabla naziv="DomainObject.Predmet.ProtustrankaFormatedWithAdress_1"> ALEJA LIPA društvo s ograničenom odgovornošću, za turizam i ugostiteljstvo, Ulica 65 br. 30, 20271 Blato zastupanog po punomoćniku Ana Unković; Dinka Trumbić, stečajni upravitelj</derivirana_varijabla>
  </DomainObject.Predmet.ProtustrankaFormatedWithAdress>
  <DomainObject.Predmet.ProtustrankaFormatedWithAdressOIB>
    <izvorni_sadrzaj> ALEJA LIPA društvo s ograničenom odgovornošću, za turizam i ugostiteljstvo, OIB 95157596340, Ulica 65 br. 30, 20271 Blato zastupanog po punomoćniku Ana Unković; Dinka Trumbić, stečajni upravitelj</izvorni_sadrzaj>
    <derivirana_varijabla naziv="DomainObject.Predmet.ProtustrankaFormatedWithAdressOIB_1"> ALEJA LIPA društvo s ograničenom odgovornošću, za turizam i ugostiteljstvo, OIB 95157596340, Ulica 65 br. 30, 20271 Blato zastupanog po punomoćniku Ana Unković; Dinka Trumbić, stečajni upravitelj</derivirana_varijabla>
  </DomainObject.Predmet.ProtustrankaFormatedWithAdressOIB>
  <DomainObject.Predmet.ProtustrankaWithAdress>
    <izvorni_sadrzaj>ALEJA LIPA društvo s ograničenom odgovornošću, za turizam i ugostiteljstvo Ulica 65 br. 30, 20271 Blato</izvorni_sadrzaj>
    <derivirana_varijabla naziv="DomainObject.Predmet.ProtustrankaWithAdress_1">ALEJA LIPA društvo s ograničenom odgovornošću, za turizam i ugostiteljstvo Ulica 65 br. 30, 20271 Blato</derivirana_varijabla>
  </DomainObject.Predmet.ProtustrankaWithAdress>
  <DomainObject.Predmet.ProtustrankaWithAdressOIB>
    <izvorni_sadrzaj>ALEJA LIPA društvo s ograničenom odgovornošću, za turizam i ugostiteljstvo, OIB 95157596340, Ulica 65 br. 30, 20271 Blato</izvorni_sadrzaj>
    <derivirana_varijabla naziv="DomainObject.Predmet.ProtustrankaWithAdressOIB_1">ALEJA LIPA društvo s ograničenom odgovornošću, za turizam i ugostiteljstvo, OIB 95157596340, Ulica 65 br. 30, 20271 Blato</derivirana_varijabla>
  </DomainObject.Predmet.ProtustrankaWithAdressOIB>
  <DomainObject.Predmet.ProtustrankaNazivFormated>
    <izvorni_sadrzaj>ALEJA LIPA društvo s ograničenom odgovornošću, za turizam i ugostiteljstvo</izvorni_sadrzaj>
    <derivirana_varijabla naziv="DomainObject.Predmet.ProtustrankaNazivFormated_1">ALEJA LIPA društvo s ograničenom odgovornošću, za turizam i ugostiteljstvo</derivirana_varijabla>
  </DomainObject.Predmet.ProtustrankaNazivFormated>
  <DomainObject.Predmet.ProtustrankaNazivFormatedOIB>
    <izvorni_sadrzaj>ALEJA LIPA društvo s ograničenom odgovornošću, za turizam i ugostiteljstvo, OIB 95157596340</izvorni_sadrzaj>
    <derivirana_varijabla naziv="DomainObject.Predmet.ProtustrankaNazivFormatedOIB_1">ALEJA LIPA društvo s ograničenom odgovornošću, za turizam i ugostiteljstvo, OIB 95157596340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ALEJA LIPA društvo s ograničenom odgovornošću, za turizam i ugostiteljstvo zastupanog po punomoćniku Ana Unković; Dinka Trumbić, stečajni upravitelj</item>
    </izvorni_sadrzaj>
    <derivirana_varijabla naziv="DomainObject.Predmet.ProtuStrankaListFormated_1">
      <item>ALEJA LIPA društvo s ograničenom odgovornošću, za turizam i ugostiteljstvo zastupanog po punomoćniku Ana Unković; Dinka Trumbić, stečajni upravitelj</item>
    </derivirana_varijabla>
  </DomainObject.Predmet.ProtuStrankaListFormated>
  <DomainObject.Predmet.ProtuStrankaListFormatedOIB>
    <izvorni_sadrzaj>
      <item>ALEJA LIPA društvo s ograničenom odgovornošću, za turizam i ugostiteljstvo, OIB 95157596340 zastupanog po punomoćniku Ana Unković; Dinka Trumbić, stečajni upravitelj</item>
    </izvorni_sadrzaj>
    <derivirana_varijabla naziv="DomainObject.Predmet.ProtuStrankaListFormatedOIB_1">
      <item>ALEJA LIPA društvo s ograničenom odgovornošću, za turizam i ugostiteljstvo, OIB 95157596340 zastupanog po punomoćniku Ana Unković; Dinka Trumbić, stečajni upravitelj</item>
    </derivirana_varijabla>
  </DomainObject.Predmet.ProtuStrankaListFormatedOIB>
  <DomainObject.Predmet.ProtuStrankaListFormatedWithAdress>
    <izvorni_sadrzaj>
      <item>ALEJA LIPA društvo s ograničenom odgovornošću, za turizam i ugostiteljstvo, Ulica 65 br. 30, 20271 Blato zastupanog po punomoćniku Ana Unković; Dinka Trumbić, stečajni upravitelj</item>
    </izvorni_sadrzaj>
    <derivirana_varijabla naziv="DomainObject.Predmet.ProtuStrankaListFormatedWithAdress_1">
      <item>ALEJA LIPA društvo s ograničenom odgovornošću, za turizam i ugostiteljstvo, Ulica 65 br. 30, 20271 Blato zastupanog po punomoćniku Ana Unković; Dinka Trumbić, stečajni upravitelj</item>
    </derivirana_varijabla>
  </DomainObject.Predmet.ProtuStrankaListFormatedWithAdress>
  <DomainObject.Predmet.ProtuStrankaListFormatedWithAdressOIB>
    <izvorni_sadrzaj>
      <item>ALEJA LIPA društvo s ograničenom odgovornošću, za turizam i ugostiteljstvo, OIB 95157596340, Ulica 65 br. 30, 20271 Blato zastupanog po punomoćniku Ana Unković; Dinka Trumbić, stečajni upravitelj</item>
    </izvorni_sadrzaj>
    <derivirana_varijabla naziv="DomainObject.Predmet.ProtuStrankaListFormatedWithAdressOIB_1">
      <item>ALEJA LIPA društvo s ograničenom odgovornošću, za turizam i ugostiteljstvo, OIB 95157596340, Ulica 65 br. 30, 20271 Blato zastupanog po punomoćniku Ana Unković; Dinka Trumbić, stečajni upravitelj</item>
    </derivirana_varijabla>
  </DomainObject.Predmet.ProtuStrankaListFormatedWithAdressOIB>
  <DomainObject.Predmet.ProtuStrankaListNazivFormated>
    <izvorni_sadrzaj>
      <item>ALEJA LIPA društvo s ograničenom odgovornošću, za turizam i ugostiteljstvo</item>
    </izvorni_sadrzaj>
    <derivirana_varijabla naziv="DomainObject.Predmet.ProtuStrankaListNazivFormated_1">
      <item>ALEJA LIPA društvo s ograničenom odgovornošću, za turizam i ugostiteljstvo</item>
    </derivirana_varijabla>
  </DomainObject.Predmet.ProtuStrankaListNazivFormated>
  <DomainObject.Predmet.ProtuStrankaListNazivFormatedOIB>
    <izvorni_sadrzaj>
      <item>ALEJA LIPA društvo s ograničenom odgovornošću, za turizam i ugostiteljstvo, OIB 95157596340</item>
    </izvorni_sadrzaj>
    <derivirana_varijabla naziv="DomainObject.Predmet.ProtuStrankaListNazivFormatedOIB_1">
      <item>ALEJA LIPA društvo s ograničenom odgovornošću, za turizam i ugostiteljstvo, OIB 95157596340</item>
    </derivirana_varijabla>
  </DomainObject.Predmet.ProtuStrankaListNazivFormatedOIB>
  <DomainObject.Predmet.OstaliListFormated>
    <izvorni_sadrzaj>
      <item>Ana Unković punomoćnik sudionika u postupku ALEJA LIPA društvo s ograničenom odgovornošću, za turizam i ugostiteljstvo</item>
      <item>Dinka Trumbić, stečajni upravitelj punomoćnik sudionika u postupku ALEJA LIPA društvo s ograničenom odgovornošću, za turizam i ugostiteljstvo</item>
    </izvorni_sadrzaj>
    <derivirana_varijabla naziv="DomainObject.Predmet.OstaliListFormated_1">
      <item>Ana Unković punomoćnik sudionika u postupku ALEJA LIPA društvo s ograničenom odgovornošću, za turizam i ugostiteljstvo</item>
      <item>Dinka Trumbić, stečajni upravitelj punomoćnik sudionika u postupku ALEJA LIPA društvo s ograničenom odgovornošću, za turizam i ugostiteljstvo</item>
    </derivirana_varijabla>
  </DomainObject.Predmet.OstaliListFormated>
  <DomainObject.Predmet.OstaliListFormatedOIB>
    <izvorni_sadrzaj>
      <item>Ana Unković punomoćnik sudionika u postupku ALEJA LIPA društvo s ograničenom odgovornošću, za turizam i ugostiteljstvo</item>
      <item>Dinka Trumbić, stečajni upravitelj, OIB 43468134790 punomoćnik sudionika u postupku ALEJA LIPA društvo s ograničenom odgovornošću, za turizam i ugostiteljstvo</item>
    </izvorni_sadrzaj>
    <derivirana_varijabla naziv="DomainObject.Predmet.OstaliListFormatedOIB_1">
      <item>Ana Unković punomoćnik sudionika u postupku ALEJA LIPA društvo s ograničenom odgovornošću, za turizam i ugostiteljstvo</item>
      <item>Dinka Trumbić, stečajni upravitelj, OIB 43468134790 punomoćnik sudionika u postupku ALEJA LIPA društvo s ograničenom odgovornošću, za turizam i ugostiteljstvo</item>
    </derivirana_varijabla>
  </DomainObject.Predmet.OstaliListFormatedOIB>
  <DomainObject.Predmet.OstaliListFormatedWithAdress>
    <izvorni_sadrzaj>
      <item>Ana Unković, Držićeva 13, 21000 Split punomoćnik sudionika u postupku ALEJA LIPA društvo s ograničenom odgovornošću, za turizam i ugostiteljstvo</item>
      <item>Dinka Trumbić, stečajni upravitelj, Lovretska 10, 21000 Split punomoćnik sudionika u postupku ALEJA LIPA društvo s ograničenom odgovornošću, za turizam i ugostiteljstvo</item>
    </izvorni_sadrzaj>
    <derivirana_varijabla naziv="DomainObject.Predmet.OstaliListFormatedWithAdress_1">
      <item>Ana Unković, Držićeva 13, 21000 Split punomoćnik sudionika u postupku ALEJA LIPA društvo s ograničenom odgovornošću, za turizam i ugostiteljstvo</item>
      <item>Dinka Trumbić, stečajni upravitelj, Lovretska 10, 21000 Split punomoćnik sudionika u postupku ALEJA LIPA društvo s ograničenom odgovornošću, za turizam i ugostiteljstvo</item>
    </derivirana_varijabla>
  </DomainObject.Predmet.OstaliListFormatedWithAdress>
  <DomainObject.Predmet.OstaliListFormatedWithAdressOIB>
    <izvorni_sadrzaj>
      <item>Ana Unković, Držićeva 13, 21000 Split punomoćnik sudionika u postupku ALEJA LIPA društvo s ograničenom odgovornošću, za turizam i ugostiteljstvo</item>
      <item>Dinka Trumbić, stečajni upravitelj, OIB 43468134790, Lovretska 10, 21000 Split punomoćnik sudionika u postupku ALEJA LIPA društvo s ograničenom odgovornošću, za turizam i ugostiteljstvo</item>
    </izvorni_sadrzaj>
    <derivirana_varijabla naziv="DomainObject.Predmet.OstaliListFormatedWithAdressOIB_1">
      <item>Ana Unković, Držićeva 13, 21000 Split punomoćnik sudionika u postupku ALEJA LIPA društvo s ograničenom odgovornošću, za turizam i ugostiteljstvo</item>
      <item>Dinka Trumbić, stečajni upravitelj, OIB 43468134790, Lovretska 10, 21000 Split punomoćnik sudionika u postupku ALEJA LIPA društvo s ograničenom odgovornošću, za turizam i ugostiteljstvo</item>
    </derivirana_varijabla>
  </DomainObject.Predmet.OstaliListFormatedWithAdressOIB>
  <DomainObject.Predmet.OstaliListNazivFormated>
    <izvorni_sadrzaj>
      <item>Ana Unković</item>
      <item>Dinka Trumbić, stečajni upravitelj</item>
    </izvorni_sadrzaj>
    <derivirana_varijabla naziv="DomainObject.Predmet.OstaliListNazivFormated_1">
      <item>Ana Unković</item>
      <item>Dinka Trumbić, stečajni upravitelj</item>
    </derivirana_varijabla>
  </DomainObject.Predmet.OstaliListNazivFormated>
  <DomainObject.Predmet.OstaliListNazivFormatedOIB>
    <izvorni_sadrzaj>
      <item>Ana Unković</item>
      <item>Dinka Trumbić, stečajni upravitelj, OIB 43468134790</item>
    </izvorni_sadrzaj>
    <derivirana_varijabla naziv="DomainObject.Predmet.OstaliListNazivFormatedOIB_1">
      <item>Ana Unković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ALEJA LIPA društvo s ograničenom odgovornošću, za turizam i ugostiteljstvo</izvorni_sadrzaj>
    <derivirana_varijabla naziv="DomainObject.Predmet.ProtustrankaIDrugi_1">ALEJA LIPA društvo s ograničenom odgovornošću, za turizam i ugostiteljstvo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ALEJA LIPA društvo s ograničenom odgovornošću, za turizam i ugostiteljstvo, OIB 95157596340, Ulica 65 br. 30, 20271 Blato</izvorni_sadrzaj>
    <derivirana_varijabla naziv="DomainObject.Predmet.ProtustrankaIDrugiAdressOIB_1">ALEJA LIPA društvo s ograničenom odgovornošću, za turizam i ugostiteljstvo, OIB 95157596340, Ulica 65 br. 30,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ALEJA LIPA društvo s ograničenom odgovornošću, za turizam i ugostiteljstvo</item>
      <item>FINA RC SPLIT, PODRUŽNICA DUBROVNIK</item>
      <item>Ana Unković</item>
      <item>Dinka Trumbić, stečajni upravitelj</item>
    </izvorni_sadrzaj>
    <derivirana_varijabla naziv="DomainObject.Predmet.SudioniciListNaziv_1">
      <item>ALEJA LIPA društvo s ograničenom odgovornošću, za turizam i ugostiteljstvo</item>
      <item>FINA RC SPLIT, PODRUŽNICA DUBROVNIK</item>
      <item>Ana Unković</item>
      <item>Dinka Trumbić, stečajni upravitelj</item>
    </derivirana_varijabla>
  </DomainObject.Predmet.SudioniciListNaziv>
  <DomainObject.Predmet.SudioniciListAdressOIB>
    <izvorni_sadrzaj>
      <item>ALEJA LIPA društvo s ograničenom odgovornošću, za turizam i ugostiteljstvo, OIB 95157596340, Ulica 65 br. 30,20271 Blato</item>
      <item>FINA RC SPLIT, PODRUŽNICA DUBROVNIK, OIB 85821130368, Vukovarska 2,20000 Dubrovnik</item>
      <item>Ana Unković, Držićeva 13,21000 Split</item>
      <item>Dinka Trumbić, stečajni upravitelj, OIB 43468134790, Lovretska 10,21000 Split</item>
    </izvorni_sadrzaj>
    <derivirana_varijabla naziv="DomainObject.Predmet.SudioniciListAdressOIB_1">
      <item>ALEJA LIPA društvo s ograničenom odgovornošću, za turizam i ugostiteljstvo, OIB 95157596340, Ulica 65 br. 30,20271 Blato</item>
      <item>FINA RC SPLIT, PODRUŽNICA DUBROVNIK, OIB 85821130368, Vukovarska 2,20000 Dubrovnik</item>
      <item>Ana Unković, Držićeva 13,21000 Split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95157596340</item>
      <item>, OIB 85821130368</item>
      <item>, OIB 43468134790</item>
    </izvorni_sadrzaj>
    <derivirana_varijabla naziv="DomainObject.Predmet.SudioniciListNazivOIB_1">
      <item>, OIB null</item>
      <item>, OIB 95157596340</item>
      <item>, OIB 85821130368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310</properties:Words>
  <properties:Characters>1666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2018-01-04T13:29:00Z</dcterms:created>
  <dc:creator>Ante Kačić</dc:creator>
  <cp:lastModifiedBy>Katarina Franković</cp:lastModifiedBy>
  <cp:lastPrinted>2018-01-04T13:29:00Z</cp:lastPrinted>
  <dcterms:modified xmlns:xsi="http://www.w3.org/2001/XMLSchema-instance" xsi:type="dcterms:W3CDTF">2018-01-04T13:30:00Z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