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0d3d" w14:paraId="ac80d3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F570D6">
        <w:t>44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F570D6" w:rsidRPr="00F570D6">
        <w:t>BOREALIS BEAUTY j.d.o.o.</w:t>
      </w:r>
      <w:r w:rsidR="00E94A07">
        <w:t xml:space="preserve">, Vrbovec, Župana </w:t>
      </w:r>
      <w:proofErr w:type="spellStart"/>
      <w:r w:rsidR="00E94A07">
        <w:t>Junka</w:t>
      </w:r>
      <w:proofErr w:type="spellEnd"/>
      <w:r w:rsidR="00E94A07">
        <w:t xml:space="preserve"> l77, MBS: </w:t>
      </w:r>
      <w:r w:rsidR="00E94A07" w:rsidRPr="00E94A07">
        <w:t>080955422</w:t>
      </w:r>
      <w:r w:rsidR="00E94A07">
        <w:t xml:space="preserve">, OIB: </w:t>
      </w:r>
      <w:r w:rsidR="00E94A07" w:rsidRPr="00E94A07">
        <w:t>97005714508</w:t>
      </w:r>
      <w:r w:rsidR="00E94A07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14069">
        <w:t>BO</w:t>
      </w:r>
      <w:r w:rsidR="0087662A">
        <w:t>REALIS BEAUTY j.d.o.o.</w:t>
      </w:r>
      <w:r w:rsidR="00D14069">
        <w:t xml:space="preserve">, Vrbovec, Župana </w:t>
      </w:r>
      <w:proofErr w:type="spellStart"/>
      <w:r w:rsidR="00D14069">
        <w:t>Junka</w:t>
      </w:r>
      <w:proofErr w:type="spellEnd"/>
      <w:r w:rsidR="00D14069">
        <w:t xml:space="preserve"> l77, MBS: 080955422, OIB: 97005714508, </w:t>
      </w:r>
      <w:r>
        <w:t>na temelju neizvršenih osnova za plaćanje iznosi</w:t>
      </w:r>
      <w:r w:rsidR="00554444">
        <w:t xml:space="preserve"> </w:t>
      </w:r>
      <w:r w:rsidR="00D14069">
        <w:t>31.707,76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D14069">
        <w:t xml:space="preserve">Jelena </w:t>
      </w:r>
      <w:proofErr w:type="spellStart"/>
      <w:r w:rsidR="00D14069">
        <w:t>Rumiha</w:t>
      </w:r>
      <w:proofErr w:type="spellEnd"/>
      <w:r w:rsidR="00D14069">
        <w:t>, OIB: 928</w:t>
      </w:r>
      <w:r w:rsidR="00E14EAA">
        <w:t>38587061, Zagr</w:t>
      </w:r>
      <w:r w:rsidR="00683484">
        <w:t>e</w:t>
      </w:r>
      <w:r w:rsidR="00E14EAA">
        <w:t xml:space="preserve">b, Ul. I. Gardijske brigade Tigrovi 27/A, 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E14EAA">
        <w:t>44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E14EAA">
        <w:t>15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4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484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AD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St-1044/2017-3</izvorni_sadrzaj>
    <derivirana_varijabla naziv="DomainObject.Oznaka_1">St-1044/2017-3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BOREALIS BEAUTY jednostavno društvo s ograničenom odgovornošću za usluge</izvorni_sadrzaj>
    <derivirana_varijabla naziv="DomainObject.Predmet.ProtustrankaFormated_1">  BOREALIS BEAUTY jednostavno društvo s ograničenom odgovornošću za usluge</derivirana_varijabla>
  </DomainObject.Predmet.ProtustrankaFormated>
  <DomainObject.Predmet.ProtustrankaFormatedOIB>
    <izvorni_sadrzaj>  BOREALIS BEAUTY jednostavno društvo s ograničenom odgovornošću za usluge, OIB 97005714508</izvorni_sadrzaj>
    <derivirana_varijabla naziv="DomainObject.Predmet.ProtustrankaFormatedOIB_1">  BOREALIS BEAUTY jednostavno društvo s ograničenom odgovornošću za usluge, OIB 97005714508</derivirana_varijabla>
  </DomainObject.Predmet.ProtustrankaFormatedOIB>
  <DomainObject.Predmet.ProtustrankaFormatedWithAdress>
    <izvorni_sadrzaj> BOREALIS BEAUTY jednostavno društvo s ograničenom odgovornošću za usluge, Župana Junka 17 , 10340 Vrbovec</izvorni_sadrzaj>
    <derivirana_varijabla naziv="DomainObject.Predmet.ProtustrankaFormatedWithAdress_1"> BOREALIS BEAUTY jednostavno društvo s ograničenom odgovornošću za usluge, Župana Junka 17 , 10340 Vrbovec</derivirana_varijabla>
  </DomainObject.Predmet.ProtustrankaFormatedWithAdress>
  <DomainObject.Predmet.ProtustrankaFormatedWithAdressOIB>
    <izvorni_sadrzaj> BOREALIS BEAUTY jednostavno društvo s ograničenom odgovornošću za usluge, OIB 97005714508, Župana Junka 17 , 10340 Vrbovec</izvorni_sadrzaj>
    <derivirana_varijabla naziv="DomainObject.Predmet.ProtustrankaFormatedWithAdressOIB_1"> BOREALIS BEAUTY jednostavno društvo s ograničenom odgovornošću za usluge, OIB 97005714508, Župana Junka 17 , 10340 Vrbovec</derivirana_varijabla>
  </DomainObject.Predmet.ProtustrankaFormatedWithAdressOIB>
  <DomainObject.Predmet.ProtustrankaWithAdress>
    <izvorni_sadrzaj>BOREALIS BEAUTY jednostavno društvo s ograničenom odgovornošću za usluge Župana Junka 17 , 10340 Vrbovec</izvorni_sadrzaj>
    <derivirana_varijabla naziv="DomainObject.Predmet.ProtustrankaWithAdress_1">BOREALIS BEAUTY jednostavno društvo s ograničenom odgovornošću za usluge Župana Junka 17 , 10340 Vrbovec</derivirana_varijabla>
  </DomainObject.Predmet.ProtustrankaWithAdress>
  <DomainObject.Predmet.ProtustrankaWithAdressOIB>
    <izvorni_sadrzaj>BOREALIS BEAUTY jednostavno društvo s ograničenom odgovornošću za usluge, OIB 97005714508, Župana Junka 17 , 10340 Vrbovec</izvorni_sadrzaj>
    <derivirana_varijabla naziv="DomainObject.Predmet.ProtustrankaWithAdressOIB_1">BOREALIS BEAUTY jednostavno društvo s ograničenom odgovornošću za usluge, OIB 97005714508, Župana Junka 17 , 10340 Vrbovec</derivirana_varijabla>
  </DomainObject.Predmet.ProtustrankaWithAdressOIB>
  <DomainObject.Predmet.ProtustrankaNazivFormated>
    <izvorni_sadrzaj>BOREALIS BEAUTY jednostavno društvo s ograničenom odgovornošću za usluge</izvorni_sadrzaj>
    <derivirana_varijabla naziv="DomainObject.Predmet.ProtustrankaNazivFormated_1">BOREALIS BEAUTY jednostavno društvo s ograničenom odgovornošću za usluge</derivirana_varijabla>
  </DomainObject.Predmet.ProtustrankaNazivFormated>
  <DomainObject.Predmet.ProtustrankaNazivFormatedOIB>
    <izvorni_sadrzaj>BOREALIS BEAUTY jednostavno društvo s ograničenom odgovornošću za usluge, OIB 97005714508</izvorni_sadrzaj>
    <derivirana_varijabla naziv="DomainObject.Predmet.ProtustrankaNazivFormatedOIB_1">BOREALIS BEAUTY jednostavno društvo s ograničenom odgovornošću za usluge, OIB 97005714508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BOREALIS BEAUTY jednostavno društvo s ograničenom odgovornošću za usluge</item>
    </izvorni_sadrzaj>
    <derivirana_varijabla naziv="DomainObject.Predmet.ProtuStrankaListFormated_1">
      <item>BOREALIS BEAUTY jednostavno društvo s ograničenom odgovornošću za usluge</item>
    </derivirana_varijabla>
  </DomainObject.Predmet.ProtuStrankaListFormated>
  <DomainObject.Predmet.ProtuStrankaListFormatedOIB>
    <izvorni_sadrzaj>
      <item>BOREALIS BEAUTY jednostavno društvo s ograničenom odgovornošću za usluge, OIB 97005714508</item>
    </izvorni_sadrzaj>
    <derivirana_varijabla naziv="DomainObject.Predmet.ProtuStrankaListFormatedOIB_1">
      <item>BOREALIS BEAUTY jednostavno društvo s ograničenom odgovornošću za usluge, OIB 97005714508</item>
    </derivirana_varijabla>
  </DomainObject.Predmet.ProtuStrankaListFormatedOIB>
  <DomainObject.Predmet.ProtuStrankaListFormatedWithAdress>
    <izvorni_sadrzaj>
      <item>BOREALIS BEAUTY jednostavno društvo s ograničenom odgovornošću za usluge, Župana Junka 17 , 10340 Vrbovec</item>
    </izvorni_sadrzaj>
    <derivirana_varijabla naziv="DomainObject.Predmet.ProtuStrankaListFormatedWithAdress_1">
      <item>BOREALIS BEAUTY jednostavno društvo s ograničenom odgovornošću za usluge, Župana Junka 17 , 10340 Vrbovec</item>
    </derivirana_varijabla>
  </DomainObject.Predmet.ProtuStrankaListFormatedWithAdress>
  <DomainObject.Predmet.ProtuStrankaListFormatedWithAdressOIB>
    <izvorni_sadrzaj>
      <item>BOREALIS BEAUTY jednostavno društvo s ograničenom odgovornošću za usluge, OIB 97005714508, Župana Junka 17 , 10340 Vrbovec</item>
    </izvorni_sadrzaj>
    <derivirana_varijabla naziv="DomainObject.Predmet.ProtuStrankaListFormatedWithAdressOIB_1">
      <item>BOREALIS BEAUTY jednostavno društvo s ograničenom odgovornošću za usluge, OIB 97005714508, Župana Junka 17 , 10340 Vrbovec</item>
    </derivirana_varijabla>
  </DomainObject.Predmet.ProtuStrankaListFormatedWithAdressOIB>
  <DomainObject.Predmet.ProtuStrankaListNazivFormated>
    <izvorni_sadrzaj>
      <item>BOREALIS BEAUTY jednostavno društvo s ograničenom odgovornošću za usluge</item>
    </izvorni_sadrzaj>
    <derivirana_varijabla naziv="DomainObject.Predmet.ProtuStrankaListNazivFormated_1">
      <item>BOREALIS BEAUTY jednostavno društvo s ograničenom odgovornošću za usluge</item>
    </derivirana_varijabla>
  </DomainObject.Predmet.ProtuStrankaListNazivFormated>
  <DomainObject.Predmet.ProtuStrankaListNazivFormatedOIB>
    <izvorni_sadrzaj>
      <item>BOREALIS BEAUTY jednostavno društvo s ograničenom odgovornošću za usluge, OIB 97005714508</item>
    </izvorni_sadrzaj>
    <derivirana_varijabla naziv="DomainObject.Predmet.ProtuStrankaListNazivFormatedOIB_1">
      <item>BOREALIS BEAUTY jednostavno društvo s ograničenom odgovornošću za usluge, OIB 97005714508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St-1044/2017-3</izvorni_sadrzaj>
    <derivirana_varijabla naziv="DomainObject.PoslovniBrojDokumenta_1">St-1044/2017-3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BOREALIS BEAUTY jednostavno društvo s ograničenom odgovornošću za usluge</izvorni_sadrzaj>
    <derivirana_varijabla naziv="DomainObject.Predmet.ProtustrankaIDrugi_1">BOREALIS BEAUTY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BOREALIS BEAUTY jednostavno društvo s ograničenom odgovornošću za usluge, OIB 97005714508, Župana Junka 17 , 10340 Vrbovec</izvorni_sadrzaj>
    <derivirana_varijabla naziv="DomainObject.Predmet.ProtustrankaIDrugiAdressOIB_1">BOREALIS BEAUTY jednostavno društvo s ograničenom odgovornošću za usluge, OIB 97005714508, Župana Junka 17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BOREALIS BEAUTY jednostavno društvo s ograničenom odgovornošću za usluge</item>
      <item>FINA Regionalni centar Zagreb</item>
    </izvorni_sadrzaj>
    <derivirana_varijabla naziv="DomainObject.Predmet.SudioniciListNaziv_1">
      <item>BOREALIS BEAUTY jednostavno društvo s ograničenom odgovornošću za usluge</item>
      <item>FINA Regionalni centar Zagreb</item>
    </derivirana_varijabla>
  </DomainObject.Predmet.SudioniciListNaziv>
  <DomainObject.Predmet.SudioniciListAdressOIB>
    <izvorni_sadrzaj>
      <item>BOREALIS BEAUTY jednostavno društvo s ograničenom odgovornošću za usluge, OIB 97005714508, Župana Junka 17 ,10340 Vrbovec</item>
      <item>FINA Regionalni centar Zagreb, OIB 85821130368, Trg svibanjskih žrtava 1995. br. 1,10000 Zagreb</item>
    </izvorni_sadrzaj>
    <derivirana_varijabla naziv="DomainObject.Predmet.SudioniciListAdressOIB_1">
      <item>BOREALIS BEAUTY jednostavno društvo s ograničenom odgovornošću za usluge, OIB 97005714508, Župana Junka 17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97005714508</item>
      <item>, OIB 85821130368</item>
    </izvorni_sadrzaj>
    <derivirana_varijabla naziv="DomainObject.Predmet.SudioniciListNazivOIB_1">
      <item>, OIB 97005714508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F5B0D-0E77-4F6B-8C7C-2847B88E1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2140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2017-08-03T06:22:00Z</dcterms:created>
  <dc:creator>Korisnik</dc:creator>
  <cp:lastModifiedBy>Sanja Ban</cp:lastModifiedBy>
  <cp:lastPrinted>2017-08-03T06:29:00Z</cp:lastPrinted>
  <dcterms:modified xmlns:xsi="http://www.w3.org/2001/XMLSchema-instance" xsi:type="dcterms:W3CDTF">2017-08-03T06:29:00Z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