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4b38" w14:paraId="1924b38" w:rsidRDefault="00814D55" w:rsidP="00814D55" w:rsidR="00814D55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4D55" w:rsidP="00814D55" w:rsidR="00814D55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814D55" w:rsidP="00814D55" w:rsidR="00814D55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14D55" w:rsidP="00814D55" w:rsidR="00814D55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14D55" w:rsidP="00814D55" w:rsidR="00814D55" w:rsidRPr="00814D55"/>
    <w:p w:rsidRDefault="00814D55" w:rsidP="00814D55" w:rsidR="00814D55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2440</w:t>
      </w:r>
      <w:r w:rsidRPr="00814D55">
        <w:rPr>
          <w:rFonts w:cs="Times New Roman" w:eastAsia="Times New Roman"/>
          <w:szCs w:val="24"/>
          <w:lang w:eastAsia="hr-HR"/>
        </w:rPr>
        <w:t xml:space="preserve"> od 3.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MODRUŠAN TOURS d. o. o. Pula, Francesca Sponze 11, OIB 34571321383, MBS 040117260, </w:t>
      </w:r>
      <w:r w:rsidRPr="00814D55"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71/15), 8. veljače 2016. objavljuje sljedeći</w:t>
      </w:r>
    </w:p>
    <w:p w:rsidRDefault="00814D55" w:rsidP="00814D55" w:rsidR="00814D55" w:rsidRPr="00814D55">
      <w:pPr>
        <w:jc w:val="center"/>
      </w:pPr>
      <w:r w:rsidRPr="00814D55">
        <w:t>O G L A S</w:t>
      </w:r>
    </w:p>
    <w:p w:rsidRDefault="00814D55" w:rsidP="00814D55" w:rsidR="00814D55" w:rsidRPr="00814D55">
      <w:pPr>
        <w:ind w:firstLine="708"/>
      </w:pPr>
    </w:p>
    <w:p w:rsidRDefault="00814D55" w:rsidP="00814D55" w:rsidR="00814D55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MODRUŠAN TOURS d. o. o. Pula, Francesca Sponze 11, OIB 34571321383, MBS 040117260</w:t>
      </w:r>
      <w:r w:rsidRPr="00814D55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2. veljače 2016.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1</w:t>
      </w:r>
      <w:r>
        <w:rPr>
          <w:rFonts w:cs="Times New Roman" w:eastAsia="Times New Roman"/>
          <w:szCs w:val="24"/>
          <w:lang w:eastAsia="hr-HR"/>
        </w:rPr>
        <w:t>20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14D55" w:rsidP="00814D55" w:rsidR="00814D55" w:rsidRPr="00814D55">
      <w:pPr>
        <w:ind w:firstLine="708"/>
      </w:pPr>
    </w:p>
    <w:p w:rsidRDefault="00814D55" w:rsidP="00814D55" w:rsidR="00814D55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2. veljače 2016.</w:t>
      </w:r>
      <w:r w:rsidRPr="00814D55">
        <w:t xml:space="preserve"> iznosio </w:t>
      </w:r>
      <w:r>
        <w:t>9.115,17</w:t>
      </w:r>
      <w:r w:rsidRPr="00814D55">
        <w:t xml:space="preserve"> kuna.</w:t>
      </w:r>
    </w:p>
    <w:p w:rsidRDefault="00814D55" w:rsidP="00814D55" w:rsidR="00814D55" w:rsidRPr="00814D55"/>
    <w:p w:rsidRDefault="00814D55" w:rsidP="00814D55" w:rsidR="00814D55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 ovlaštene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>Radoslav Modrušan i Jadranka Modrušan</w:t>
      </w:r>
      <w:r w:rsidRPr="00814D55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podnesu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814D55" w:rsidP="00814D55" w:rsidR="00814D55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14D55" w:rsidP="00814D55" w:rsidR="00814D55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814D55" w:rsidP="00814D55" w:rsidR="00814D55" w:rsidRPr="00814D55">
      <w:pPr>
        <w:rPr>
          <w:rFonts w:cs="Times New Roman" w:eastAsia="Times New Roman"/>
          <w:szCs w:val="24"/>
          <w:lang w:eastAsia="hr-HR"/>
        </w:rPr>
      </w:pPr>
    </w:p>
    <w:p w:rsidRDefault="00814D55" w:rsidP="00814D55" w:rsidR="00814D55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14D55" w:rsidP="00814D55" w:rsidR="00814D55" w:rsidRPr="00814D55">
      <w:pPr>
        <w:ind w:firstLine="708"/>
      </w:pPr>
    </w:p>
    <w:p w:rsidRDefault="00814D55" w:rsidP="00814D55" w:rsidR="00814D55" w:rsidRPr="00814D55">
      <w:pPr>
        <w:jc w:val="center"/>
      </w:pPr>
      <w:r w:rsidRPr="00814D55">
        <w:t>U Pazinu 8. veljače 2016.</w:t>
      </w:r>
    </w:p>
    <w:p w:rsidRDefault="00814D55" w:rsidP="00814D55" w:rsidR="00814D55" w:rsidRPr="00814D55">
      <w:pPr>
        <w:ind w:firstLine="708" w:left="5664"/>
        <w:jc w:val="center"/>
      </w:pPr>
      <w:r w:rsidRPr="00814D55">
        <w:t>Sudska savjetnica</w:t>
      </w:r>
    </w:p>
    <w:p w:rsidRDefault="00814D55" w:rsidP="00814D55" w:rsidR="00814D55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814D55" w:rsidP="00814D55" w:rsidR="00814D55" w:rsidRPr="00814D55">
      <w:r w:rsidRPr="00814D55">
        <w:t>DNA:</w:t>
      </w:r>
    </w:p>
    <w:p w:rsidRDefault="00814D55" w:rsidP="00814D55" w:rsidR="004F5027">
      <w:pPr>
        <w:jc w:val="left"/>
      </w:pPr>
      <w:r w:rsidRPr="00814D55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D55" w:rsidP="00814D55" w:rsidR="00814D55">
      <w:r>
        <w:separator/>
      </w:r>
    </w:p>
  </w:endnote>
  <w:endnote w:id="0" w:type="continuationSeparator">
    <w:p w:rsidRDefault="00814D55" w:rsidP="00814D55" w:rsidR="00814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D55" w:rsidP="00814D55" w:rsidR="00814D55">
      <w:r>
        <w:separator/>
      </w:r>
    </w:p>
  </w:footnote>
  <w:footnote w:id="0" w:type="continuationSeparator">
    <w:p w:rsidRDefault="00814D55" w:rsidP="00814D55" w:rsidR="00814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D55" w:rsidP="00456491" w:rsidR="00456491">
    <w:pPr>
      <w:pStyle w:val="Zaglavlje"/>
      <w:jc w:val="right"/>
    </w:pPr>
    <w:r>
      <w:t>11 St-237/2016-3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05D8"/>
    <w:rsid w:val="004F5027"/>
    <w:rsid w:val="006B05D8"/>
    <w:rsid w:val="006C419E"/>
    <w:rsid w:val="00814D55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4D5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14D5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D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14D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4D5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4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19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19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1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1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4D5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14D5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D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14D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4D5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4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19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19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1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1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MODRUŠAN TOURS d.o.o. PULA</izvorni_sadrzaj>
    <derivirana_varijabla naziv="DomainObject.Predmet.ProtustrankaFormated_1">  MODRUŠAN TOURS d.o.o. PULA</derivirana_varijabla>
  </DomainObject.Predmet.ProtustrankaFormated>
  <DomainObject.Predmet.ProtustrankaFormatedOIB>
    <izvorni_sadrzaj>  MODRUŠAN TOURS d.o.o. PULA, OIB 34571321383</izvorni_sadrzaj>
    <derivirana_varijabla naziv="DomainObject.Predmet.ProtustrankaFormatedOIB_1">  MODRUŠAN TOURS d.o.o. PULA, OIB 34571321383</derivirana_varijabla>
  </DomainObject.Predmet.ProtustrankaFormatedOIB>
  <DomainObject.Predmet.ProtustrankaFormatedWithAdress>
    <izvorni_sadrzaj> MODRUŠAN TOURS d.o.o. PULA, Francesca Sponze 11, 52100 Pula</izvorni_sadrzaj>
    <derivirana_varijabla naziv="DomainObject.Predmet.ProtustrankaFormatedWithAdress_1"> MODRUŠAN TOURS d.o.o. PULA, Francesca Sponze 11, 52100 Pula</derivirana_varijabla>
  </DomainObject.Predmet.ProtustrankaFormatedWithAdress>
  <DomainObject.Predmet.ProtustrankaFormatedWithAdressOIB>
    <izvorni_sadrzaj> MODRUŠAN TOURS d.o.o. PULA, OIB 34571321383, Francesca Sponze 11, 52100 Pula</izvorni_sadrzaj>
    <derivirana_varijabla naziv="DomainObject.Predmet.ProtustrankaFormatedWithAdressOIB_1"> MODRUŠAN TOURS d.o.o. PULA, OIB 34571321383, Francesca Sponze 11, 52100 Pula</derivirana_varijabla>
  </DomainObject.Predmet.ProtustrankaFormatedWithAdressOIB>
  <DomainObject.Predmet.ProtustrankaWithAdress>
    <izvorni_sadrzaj>MODRUŠAN TOURS d.o.o. PULA Francesca Sponze 11, 52100 Pula</izvorni_sadrzaj>
    <derivirana_varijabla naziv="DomainObject.Predmet.ProtustrankaWithAdress_1">MODRUŠAN TOURS d.o.o. PULA Francesca Sponze 11, 52100 Pula</derivirana_varijabla>
  </DomainObject.Predmet.ProtustrankaWithAdress>
  <DomainObject.Predmet.ProtustrankaWithAdressOIB>
    <izvorni_sadrzaj>MODRUŠAN TOURS d.o.o. PULA, OIB 34571321383, Francesca Sponze 11, 52100 Pula</izvorni_sadrzaj>
    <derivirana_varijabla naziv="DomainObject.Predmet.ProtustrankaWithAdressOIB_1">MODRUŠAN TOURS d.o.o. PULA, OIB 34571321383, Francesca Sponze 11, 52100 Pula</derivirana_varijabla>
  </DomainObject.Predmet.ProtustrankaWithAdressOIB>
  <DomainObject.Predmet.ProtustrankaNazivFormated>
    <izvorni_sadrzaj>MODRUŠAN TOURS d.o.o. PULA</izvorni_sadrzaj>
    <derivirana_varijabla naziv="DomainObject.Predmet.ProtustrankaNazivFormated_1">MODRUŠAN TOURS d.o.o. PULA</derivirana_varijabla>
  </DomainObject.Predmet.ProtustrankaNazivFormated>
  <DomainObject.Predmet.ProtustrankaNazivFormatedOIB>
    <izvorni_sadrzaj>MODRUŠAN TOURS d.o.o. PULA, OIB 34571321383</izvorni_sadrzaj>
    <derivirana_varijabla naziv="DomainObject.Predmet.ProtustrankaNazivFormatedOIB_1">MODRUŠAN TOURS d.o.o. PULA, OIB 34571321383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9115.17</izvorni_sadrzaj>
    <derivirana_varijabla naziv="DomainObject.Predmet.TrenutnaVrijednost_1">9115.17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MODRUŠAN TOURS d.o.o. PULA</item>
    </izvorni_sadrzaj>
    <derivirana_varijabla naziv="DomainObject.Predmet.ProtuStrankaListFormated_1">
      <item>MODRUŠAN TOURS d.o.o. PULA</item>
    </derivirana_varijabla>
  </DomainObject.Predmet.ProtuStrankaListFormated>
  <DomainObject.Predmet.ProtuStrankaListFormatedOIB>
    <izvorni_sadrzaj>
      <item>MODRUŠAN TOURS d.o.o. PULA, OIB 34571321383</item>
    </izvorni_sadrzaj>
    <derivirana_varijabla naziv="DomainObject.Predmet.ProtuStrankaListFormatedOIB_1">
      <item>MODRUŠAN TOURS d.o.o. PULA, OIB 34571321383</item>
    </derivirana_varijabla>
  </DomainObject.Predmet.ProtuStrankaListFormatedOIB>
  <DomainObject.Predmet.ProtuStrankaListFormatedWithAdress>
    <izvorni_sadrzaj>
      <item>MODRUŠAN TOURS d.o.o. PULA, Francesca Sponze 11, 52100 Pula</item>
    </izvorni_sadrzaj>
    <derivirana_varijabla naziv="DomainObject.Predmet.ProtuStrankaListFormatedWithAdress_1">
      <item>MODRUŠAN TOURS d.o.o. PULA, Francesca Sponze 11, 52100 Pula</item>
    </derivirana_varijabla>
  </DomainObject.Predmet.ProtuStrankaListFormatedWithAdress>
  <DomainObject.Predmet.ProtuStrankaListFormatedWithAdressOIB>
    <izvorni_sadrzaj>
      <item>MODRUŠAN TOURS d.o.o. PULA, OIB 34571321383, Francesca Sponze 11, 52100 Pula</item>
    </izvorni_sadrzaj>
    <derivirana_varijabla naziv="DomainObject.Predmet.ProtuStrankaListFormatedWithAdressOIB_1">
      <item>MODRUŠAN TOURS d.o.o. PULA, OIB 34571321383, Francesca Sponze 11, 52100 Pula</item>
    </derivirana_varijabla>
  </DomainObject.Predmet.ProtuStrankaListFormatedWithAdressOIB>
  <DomainObject.Predmet.ProtuStrankaListNazivFormated>
    <izvorni_sadrzaj>
      <item>MODRUŠAN TOURS d.o.o. PULA</item>
    </izvorni_sadrzaj>
    <derivirana_varijabla naziv="DomainObject.Predmet.ProtuStrankaListNazivFormated_1">
      <item>MODRUŠAN TOURS d.o.o. PULA</item>
    </derivirana_varijabla>
  </DomainObject.Predmet.ProtuStrankaListNazivFormated>
  <DomainObject.Predmet.ProtuStrankaListNazivFormatedOIB>
    <izvorni_sadrzaj>
      <item>MODRUŠAN TOURS d.o.o. PULA, OIB 34571321383</item>
    </izvorni_sadrzaj>
    <derivirana_varijabla naziv="DomainObject.Predmet.ProtuStrankaListNazivFormatedOIB_1">
      <item>MODRUŠAN TOURS d.o.o. PULA, OIB 34571321383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MODRUŠAN TOURS d.o.o. PULA</izvorni_sadrzaj>
    <derivirana_varijabla naziv="DomainObject.Predmet.ProtustrankaIDrugi_1">MODRUŠAN TOURS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MODRUŠAN TOURS d.o.o. PULA, OIB 34571321383, Francesca Sponze 11, 52100 Pula</izvorni_sadrzaj>
    <derivirana_varijabla naziv="DomainObject.Predmet.ProtustrankaIDrugiAdressOIB_1">MODRUŠAN TOURS d.o.o. PULA, OIB 34571321383, Francesca Sponze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MODRUŠAN TOURS d.o.o. PULA</item>
    </izvorni_sadrzaj>
    <derivirana_varijabla naziv="DomainObject.Predmet.SudioniciListNaziv_1">
      <item>FINANCIJSKA AGENCIJA, RC RIJEKA, PODRUŽNICA PULA, PULA</item>
      <item>MODRUŠAN TOURS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MODRUŠAN TOURS d.o.o. PULA, OIB 34571321383, Francesca Sponze 11,52100 Pula</item>
    </izvorni_sadrzaj>
    <derivirana_varijabla naziv="DomainObject.Predmet.SudioniciListAdressOIB_1">
      <item>FINANCIJSKA AGENCIJA, RC RIJEKA, PODRUŽNICA PULA, PULA, OIB 85821130368, Ulica grada Vukovara 70,10000 Zagreb</item>
      <item>MODRUŠAN TOURS d.o.o. PULA, OIB 34571321383, Francesca Sponze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34571321383</item>
    </izvorni_sadrzaj>
    <derivirana_varijabla naziv="DomainObject.Predmet.SudioniciListNazivOIB_1">
      <item>, OIB 85821130368</item>
      <item>, OIB 34571321383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2179</properties:Characters>
  <properties:Lines>47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2016-02-08T12:06:00Z</dcterms:created>
  <dc:creator>Mihaela Kaligari</dc:creator>
  <dc:description/>
  <cp:keywords/>
  <cp:lastModifiedBy>Jasmina Matika</cp:lastModifiedBy>
  <cp:lastPrinted>2016-02-08T12:09:00Z</cp:lastPrinted>
  <dcterms:modified xmlns:xsi="http://www.w3.org/2001/XMLSchema-instance" xsi:type="dcterms:W3CDTF">2016-02-08T13:40:00Z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