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DE2BD3" w14:paraId="2B06D5FF" w:rsidRDefault="009038EE" w:rsidP="009038EE" w:rsidR="009038EE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404C62CA" w:rsidRDefault="009038EE" w:rsidP="009038EE" w:rsidR="009038EE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4D76C057" w:rsidRDefault="009038EE" w:rsidP="009038EE" w:rsidR="009038EE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5FBDA517" w:rsidRDefault="009038EE" w:rsidP="009038EE" w:rsidR="009038EE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42 St-6752/2015            </w:t>
      </w:r>
    </w:p>
    <w:p w14:textId="77777777" w14:paraId="09735B3F" w:rsidRDefault="009038EE" w:rsidP="009038EE" w:rsidR="009038EE">
      <w:pPr>
        <w:rPr>
          <w:sz w:val="22"/>
          <w:szCs w:val="22"/>
        </w:rPr>
      </w:pPr>
    </w:p>
    <w:p w14:textId="77777777" w14:paraId="298024FA" w:rsidRDefault="009038EE" w:rsidP="009038EE" w:rsidR="009038EE">
      <w:pPr>
        <w:rPr>
          <w:sz w:val="22"/>
          <w:szCs w:val="22"/>
        </w:rPr>
      </w:pPr>
    </w:p>
    <w:p w14:textId="77777777" w14:paraId="3417614A" w:rsidRDefault="009038EE" w:rsidP="009038EE" w:rsidR="009038EE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EDU SERVIS d.o.o., Zagreb, </w:t>
      </w:r>
      <w:proofErr w:type="spellStart"/>
      <w:r>
        <w:rPr>
          <w:sz w:val="22"/>
          <w:szCs w:val="22"/>
        </w:rPr>
        <w:t>Albinijeva</w:t>
      </w:r>
      <w:proofErr w:type="spellEnd"/>
      <w:r>
        <w:rPr>
          <w:sz w:val="22"/>
          <w:szCs w:val="22"/>
        </w:rPr>
        <w:t xml:space="preserve"> 2, OIB 35314616229, temeljem odredbe članka 430. Stečajnog zakona (N. N. br. 71/15), dana 26. siječnja 2016.g. </w:t>
      </w:r>
    </w:p>
    <w:p w14:textId="77777777" w14:paraId="7FFC1EE2" w:rsidRDefault="009038EE" w:rsidP="009038EE" w:rsidR="009038EE">
      <w:pPr>
        <w:jc w:val="both"/>
        <w:rPr>
          <w:sz w:val="22"/>
          <w:szCs w:val="22"/>
        </w:rPr>
      </w:pPr>
    </w:p>
    <w:p w14:textId="77777777" w14:paraId="0639BD7D" w:rsidRDefault="009038EE" w:rsidP="009038EE" w:rsidR="009038EE">
      <w:pPr>
        <w:jc w:val="both"/>
        <w:rPr>
          <w:sz w:val="22"/>
          <w:szCs w:val="22"/>
        </w:rPr>
      </w:pPr>
    </w:p>
    <w:p w14:textId="77777777" w14:paraId="702721C6" w:rsidRDefault="009038EE" w:rsidP="009038EE" w:rsidR="009038EE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2847A011" w:rsidRDefault="009038EE" w:rsidP="009038EE" w:rsidR="009038EE">
      <w:pPr>
        <w:jc w:val="center"/>
        <w:rPr>
          <w:sz w:val="22"/>
          <w:szCs w:val="22"/>
        </w:rPr>
      </w:pPr>
    </w:p>
    <w:p w14:textId="77777777" w14:paraId="5ED47EAC" w:rsidRDefault="009038EE" w:rsidP="009038EE" w:rsidR="009038EE">
      <w:pPr>
        <w:rPr>
          <w:b/>
          <w:sz w:val="22"/>
          <w:szCs w:val="22"/>
        </w:rPr>
      </w:pPr>
    </w:p>
    <w:p w14:textId="77777777" w14:paraId="190C65CD" w:rsidRDefault="009038EE" w:rsidP="009038EE" w:rsidR="009038E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EDU SERVIS d.o.o., Zagreb, </w:t>
      </w:r>
      <w:proofErr w:type="spellStart"/>
      <w:r>
        <w:rPr>
          <w:sz w:val="22"/>
          <w:szCs w:val="22"/>
        </w:rPr>
        <w:t>Albinijeva</w:t>
      </w:r>
      <w:proofErr w:type="spellEnd"/>
      <w:r>
        <w:rPr>
          <w:sz w:val="22"/>
          <w:szCs w:val="22"/>
        </w:rPr>
        <w:t xml:space="preserve"> 2, OIB 35314616229.</w:t>
      </w:r>
    </w:p>
    <w:p w14:textId="77777777" w14:paraId="0BAA30BC" w:rsidRDefault="009038EE" w:rsidP="009038EE" w:rsidR="009038EE">
      <w:pPr>
        <w:ind w:firstLine="708"/>
        <w:jc w:val="both"/>
        <w:rPr>
          <w:sz w:val="22"/>
          <w:szCs w:val="22"/>
        </w:rPr>
      </w:pPr>
    </w:p>
    <w:p w14:textId="77777777" w14:paraId="1B1C45CF" w:rsidRDefault="009038EE" w:rsidP="009038EE" w:rsidR="009038E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II   Iznos duga evidentiran na temelju neizvršenih osnova za plaćanje je 14.997,88 kn. </w:t>
      </w:r>
    </w:p>
    <w:p w14:textId="77777777" w14:paraId="26AEE1CE" w:rsidRDefault="009038EE" w:rsidP="009038EE" w:rsidR="009038EE">
      <w:pPr>
        <w:ind w:firstLine="708"/>
        <w:jc w:val="both"/>
        <w:rPr>
          <w:sz w:val="22"/>
          <w:szCs w:val="22"/>
        </w:rPr>
      </w:pPr>
    </w:p>
    <w:p w14:textId="77777777" w14:paraId="1E1959E1" w:rsidRDefault="009038EE" w:rsidP="009038EE" w:rsidR="009038E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4D99CF80" w:rsidRDefault="009038EE" w:rsidP="009038EE" w:rsidR="009038E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20BA3546" w:rsidRDefault="009038EE" w:rsidP="009038EE" w:rsidR="009038EE">
      <w:pPr>
        <w:ind w:firstLine="708"/>
        <w:jc w:val="both"/>
        <w:rPr>
          <w:sz w:val="22"/>
          <w:szCs w:val="22"/>
        </w:rPr>
      </w:pPr>
    </w:p>
    <w:p w14:textId="77777777" w14:paraId="229A74C1" w:rsidRDefault="009038EE" w:rsidP="009038EE" w:rsidR="009038EE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1A7DDE0B" w:rsidRDefault="009038EE" w:rsidP="009038EE" w:rsidR="009038E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69BBFBE0" w:rsidRDefault="009038EE" w:rsidP="009038EE" w:rsidR="009038EE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6BBA9CD6" w:rsidRDefault="009038EE" w:rsidP="009038EE" w:rsidR="009038EE">
      <w:pPr>
        <w:jc w:val="both"/>
        <w:rPr>
          <w:sz w:val="22"/>
          <w:szCs w:val="22"/>
        </w:rPr>
      </w:pPr>
    </w:p>
    <w:p w14:textId="77777777" w14:paraId="711F9D20" w:rsidRDefault="009038EE" w:rsidP="009038EE" w:rsidR="009038EE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26. siječnja 2016.g. </w:t>
      </w:r>
    </w:p>
    <w:p w14:textId="77777777" w14:paraId="64DBB74E" w:rsidRDefault="009038EE" w:rsidP="009038EE" w:rsidR="009038EE">
      <w:pPr>
        <w:jc w:val="center"/>
        <w:rPr>
          <w:sz w:val="22"/>
          <w:szCs w:val="22"/>
        </w:rPr>
      </w:pPr>
    </w:p>
    <w:p w14:textId="77777777" w14:paraId="5C140DB7" w:rsidRDefault="009038EE" w:rsidP="009038EE" w:rsidR="009038EE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085F1248" w:rsidRDefault="009038EE" w:rsidP="009038EE" w:rsidR="009038EE">
      <w:pPr>
        <w:ind w:firstLine="708" w:left="5664"/>
        <w:jc w:val="both"/>
        <w:rPr>
          <w:sz w:val="22"/>
          <w:szCs w:val="22"/>
        </w:rPr>
      </w:pPr>
    </w:p>
    <w:p w14:textId="77777777" w14:paraId="424CFDBE" w:rsidRDefault="009038EE" w:rsidP="009038EE" w:rsidR="009038EE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1EAF3499" w:rsidRDefault="009038EE" w:rsidP="009038EE" w:rsidR="009038EE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42818B80" w:rsidRDefault="009038EE" w:rsidP="009038EE" w:rsidR="009038EE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7ED196FF" w:rsidRDefault="009038EE" w:rsidP="009038EE" w:rsidR="009038EE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499AAB3F" w:rsidRDefault="009038EE" w:rsidP="009038EE" w:rsidR="009038EE">
      <w:pPr>
        <w:jc w:val="center"/>
        <w:rPr>
          <w:sz w:val="22"/>
          <w:szCs w:val="22"/>
        </w:rPr>
      </w:pPr>
    </w:p>
    <w:p w14:textId="77777777" w14:paraId="4DA87E68" w:rsidRDefault="009038EE" w:rsidP="009038EE" w:rsidR="009038EE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5406328C" w:rsidRDefault="009038EE" w:rsidP="009038EE" w:rsidR="009038EE">
      <w:pPr>
        <w:tabs>
          <w:tab w:pos="709" w:val="left"/>
        </w:tabs>
        <w:rPr>
          <w:sz w:val="22"/>
          <w:szCs w:val="22"/>
        </w:rPr>
      </w:pPr>
    </w:p>
    <w:p w14:textId="77777777" w14:paraId="0CCE0BBD" w:rsidRDefault="009038EE" w:rsidP="009038EE" w:rsidR="009038EE">
      <w:pPr>
        <w:tabs>
          <w:tab w:pos="709" w:val="left"/>
        </w:tabs>
        <w:rPr>
          <w:sz w:val="22"/>
          <w:szCs w:val="22"/>
        </w:rPr>
      </w:pPr>
    </w:p>
    <w:p w14:textId="77777777" w14:paraId="57A51432" w:rsidRDefault="009038EE" w:rsidP="009038EE" w:rsidR="009038EE">
      <w:pPr>
        <w:tabs>
          <w:tab w:pos="709" w:val="left"/>
        </w:tabs>
        <w:rPr>
          <w:sz w:val="22"/>
          <w:szCs w:val="22"/>
        </w:rPr>
      </w:pPr>
    </w:p>
    <w:p w14:textId="77777777" w14:paraId="7304A764" w:rsidRDefault="009038EE" w:rsidP="009038EE" w:rsidR="009038EE">
      <w:pPr>
        <w:tabs>
          <w:tab w:pos="709" w:val="left"/>
        </w:tabs>
        <w:rPr>
          <w:sz w:val="22"/>
          <w:szCs w:val="22"/>
        </w:rPr>
      </w:pPr>
    </w:p>
    <w:p w14:textId="77777777" w14:paraId="14969061" w:rsidRDefault="009038EE" w:rsidP="009038EE" w:rsidR="009038EE">
      <w:pPr>
        <w:tabs>
          <w:tab w:pos="709" w:val="left"/>
        </w:tabs>
        <w:rPr>
          <w:sz w:val="22"/>
          <w:szCs w:val="22"/>
        </w:rPr>
      </w:pPr>
    </w:p>
    <w:p w14:textId="00C0BCA1" w14:paraId="00C0BCA1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038EE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038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38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38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38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38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038E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038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38EE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9038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38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38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38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38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038E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038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38EE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0020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6752</izvorni_sadrzaj>
    <derivirana_varijabla naziv="DomainObject.Predmet.Broj_1">6752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St-6752/2015</izvorni_sadrzaj>
    <derivirana_varijabla naziv="DomainObject.Predmet.OznakaBroj_1">St-6752/2015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EDU SERVIS d.o.o.</izvorni_sadrzaj>
    <derivirana_varijabla naziv="DomainObject.Predmet.ProtustrankaFormated_1">  EDU SERVIS d.o.o.</derivirana_varijabla>
  </DomainObject.Predmet.ProtustrankaFormated>
  <DomainObject.Predmet.ProtustrankaFormatedOIB>
    <izvorni_sadrzaj>  EDU SERVIS d.o.o., OIB 35314616229</izvorni_sadrzaj>
    <derivirana_varijabla naziv="DomainObject.Predmet.ProtustrankaFormatedOIB_1">  EDU SERVIS d.o.o., OIB 35314616229</derivirana_varijabla>
  </DomainObject.Predmet.ProtustrankaFormatedOIB>
  <DomainObject.Predmet.ProtustrankaFormatedWithAdress>
    <izvorni_sadrzaj> EDU SERVIS d.o.o., Albinijeva 2, 10000 Zagreb</izvorni_sadrzaj>
    <derivirana_varijabla naziv="DomainObject.Predmet.ProtustrankaFormatedWithAdress_1"> EDU SERVIS d.o.o., Albinijeva 2, 10000 Zagreb</derivirana_varijabla>
  </DomainObject.Predmet.ProtustrankaFormatedWithAdress>
  <DomainObject.Predmet.ProtustrankaFormatedWithAdressOIB>
    <izvorni_sadrzaj> EDU SERVIS d.o.o., OIB 35314616229, Albinijeva 2, 10000 Zagreb</izvorni_sadrzaj>
    <derivirana_varijabla naziv="DomainObject.Predmet.ProtustrankaFormatedWithAdressOIB_1"> EDU SERVIS d.o.o., OIB 35314616229, Albinijeva 2, 10000 Zagreb</derivirana_varijabla>
  </DomainObject.Predmet.ProtustrankaFormatedWithAdressOIB>
  <DomainObject.Predmet.ProtustrankaWithAdress>
    <izvorni_sadrzaj>EDU SERVIS d.o.o. Albinijeva 2, 10000 Zagreb</izvorni_sadrzaj>
    <derivirana_varijabla naziv="DomainObject.Predmet.ProtustrankaWithAdress_1">EDU SERVIS d.o.o. Albinijeva 2, 10000 Zagreb</derivirana_varijabla>
  </DomainObject.Predmet.ProtustrankaWithAdress>
  <DomainObject.Predmet.ProtustrankaWithAdressOIB>
    <izvorni_sadrzaj>EDU SERVIS d.o.o., OIB 35314616229, Albinijeva 2, 10000 Zagreb</izvorni_sadrzaj>
    <derivirana_varijabla naziv="DomainObject.Predmet.ProtustrankaWithAdressOIB_1">EDU SERVIS d.o.o., OIB 35314616229, Albinijeva 2, 10000 Zagreb</derivirana_varijabla>
  </DomainObject.Predmet.ProtustrankaWithAdressOIB>
  <DomainObject.Predmet.ProtustrankaNazivFormated>
    <izvorni_sadrzaj>EDU SERVIS d.o.o.</izvorni_sadrzaj>
    <derivirana_varijabla naziv="DomainObject.Predmet.ProtustrankaNazivFormated_1">EDU SERVIS d.o.o.</derivirana_varijabla>
  </DomainObject.Predmet.ProtustrankaNazivFormated>
  <DomainObject.Predmet.ProtustrankaNazivFormatedOIB>
    <izvorni_sadrzaj>EDU SERVIS d.o.o., OIB 35314616229</izvorni_sadrzaj>
    <derivirana_varijabla naziv="DomainObject.Predmet.ProtustrankaNazivFormatedOIB_1">EDU SERVIS d.o.o., OIB 35314616229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EDU SERVIS d.o.o.</item>
    </izvorni_sadrzaj>
    <derivirana_varijabla naziv="DomainObject.Predmet.ProtuStrankaListFormated_1">
      <item>EDU SERVIS d.o.o.</item>
    </derivirana_varijabla>
  </DomainObject.Predmet.ProtuStrankaListFormated>
  <DomainObject.Predmet.ProtuStrankaListFormatedOIB>
    <izvorni_sadrzaj>
      <item>EDU SERVIS d.o.o., OIB 35314616229</item>
    </izvorni_sadrzaj>
    <derivirana_varijabla naziv="DomainObject.Predmet.ProtuStrankaListFormatedOIB_1">
      <item>EDU SERVIS d.o.o., OIB 35314616229</item>
    </derivirana_varijabla>
  </DomainObject.Predmet.ProtuStrankaListFormatedOIB>
  <DomainObject.Predmet.ProtuStrankaListFormatedWithAdress>
    <izvorni_sadrzaj>
      <item>EDU SERVIS d.o.o., Albinijeva 2, 10000 Zagreb</item>
    </izvorni_sadrzaj>
    <derivirana_varijabla naziv="DomainObject.Predmet.ProtuStrankaListFormatedWithAdress_1">
      <item>EDU SERVIS d.o.o., Albinijeva 2, 10000 Zagreb</item>
    </derivirana_varijabla>
  </DomainObject.Predmet.ProtuStrankaListFormatedWithAdress>
  <DomainObject.Predmet.ProtuStrankaListFormatedWithAdressOIB>
    <izvorni_sadrzaj>
      <item>EDU SERVIS d.o.o., OIB 35314616229, Albinijeva 2, 10000 Zagreb</item>
    </izvorni_sadrzaj>
    <derivirana_varijabla naziv="DomainObject.Predmet.ProtuStrankaListFormatedWithAdressOIB_1">
      <item>EDU SERVIS d.o.o., OIB 35314616229, Albinijeva 2, 10000 Zagreb</item>
    </derivirana_varijabla>
  </DomainObject.Predmet.ProtuStrankaListFormatedWithAdressOIB>
  <DomainObject.Predmet.ProtuStrankaListNazivFormated>
    <izvorni_sadrzaj>
      <item>EDU SERVIS d.o.o.</item>
    </izvorni_sadrzaj>
    <derivirana_varijabla naziv="DomainObject.Predmet.ProtuStrankaListNazivFormated_1">
      <item>EDU SERVIS d.o.o.</item>
    </derivirana_varijabla>
  </DomainObject.Predmet.ProtuStrankaListNazivFormated>
  <DomainObject.Predmet.ProtuStrankaListNazivFormatedOIB>
    <izvorni_sadrzaj>
      <item>EDU SERVIS d.o.o., OIB 35314616229</item>
    </izvorni_sadrzaj>
    <derivirana_varijabla naziv="DomainObject.Predmet.ProtuStrankaListNazivFormatedOIB_1">
      <item>EDU SERVIS d.o.o., OIB 35314616229</item>
    </derivirana_varijabla>
  </DomainObject.Predmet.ProtuStrankaListNazivFormatedOIB>
  <DomainObject.Predmet.OstaliListFormated>
    <izvorni_sadrzaj>
      <item>Lidija Lopac</item>
      <item>HRVATSKI ZAVOD ZA MIROVINSKO OSIGURANJE</item>
    </izvorni_sadrzaj>
    <derivirana_varijabla naziv="DomainObject.Predmet.OstaliListFormated_1">
      <item>Lidija Lopac</item>
      <item>HRVATSKI ZAVOD ZA MIROVINSKO OSIGURANJE</item>
    </derivirana_varijabla>
  </DomainObject.Predmet.OstaliListFormated>
  <DomainObject.Predmet.OstaliListFormatedOIB>
    <izvorni_sadrzaj>
      <item>Lidija Lopac, OIB 55228679748</item>
      <item>HRVATSKI ZAVOD ZA MIROVINSKO OSIGURANJE, OIB 84397956623</item>
    </izvorni_sadrzaj>
    <derivirana_varijabla naziv="DomainObject.Predmet.OstaliListFormatedOIB_1">
      <item>Lidija Lopac, OIB 55228679748</item>
      <item>HRVATSKI ZAVOD ZA MIROVINSKO OSIGURANJE, OIB 84397956623</item>
    </derivirana_varijabla>
  </DomainObject.Predmet.OstaliListFormatedOIB>
  <DomainObject.Predmet.OstaliListFormatedWithAdress>
    <izvorni_sadrzaj>
      <item>Lidija Lopac, Hercegovačka Ulica 51, 10310 Ivanić-Grad</item>
      <item>HRVATSKI ZAVOD ZA MIROVINSKO OSIGURANJE, Trpimirova 4, 10000 Zagreb</item>
    </izvorni_sadrzaj>
    <derivirana_varijabla naziv="DomainObject.Predmet.OstaliListFormatedWithAdress_1">
      <item>Lidija Lopac, Hercegovačka Ulica 51, 10310 Ivanić-Grad</item>
      <item>HRVATSKI ZAVOD ZA MIROVINSKO OSIGURANJE, Trpimirova 4, 10000 Zagreb</item>
    </derivirana_varijabla>
  </DomainObject.Predmet.OstaliListFormatedWithAdress>
  <DomainObject.Predmet.OstaliListFormatedWithAdressOIB>
    <izvorni_sadrzaj>
      <item>Lidija Lopac, OIB 55228679748, Hercegovačka Ulica 51, 10310 Ivanić-Grad</item>
      <item>HRVATSKI ZAVOD ZA MIROVINSKO OSIGURANJE, OIB 84397956623, Trpimirova 4, 10000 Zagreb</item>
    </izvorni_sadrzaj>
    <derivirana_varijabla naziv="DomainObject.Predmet.OstaliListFormatedWithAdressOIB_1">
      <item>Lidija Lopac, OIB 55228679748, Hercegovačka Ulica 51, 10310 Ivanić-Grad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Lidija Lopac</item>
      <item>HRVATSKI ZAVOD ZA MIROVINSKO OSIGURANJE</item>
    </izvorni_sadrzaj>
    <derivirana_varijabla naziv="DomainObject.Predmet.OstaliListNazivFormated_1">
      <item>Lidija Lopac</item>
      <item>HRVATSKI ZAVOD ZA MIROVINSKO OSIGURANJE</item>
    </derivirana_varijabla>
  </DomainObject.Predmet.OstaliListNazivFormated>
  <DomainObject.Predmet.OstaliListNazivFormatedOIB>
    <izvorni_sadrzaj>
      <item>Lidija Lopac, OIB 55228679748</item>
      <item>HRVATSKI ZAVOD ZA MIROVINSKO OSIGURANJE, OIB 84397956623</item>
    </izvorni_sadrzaj>
    <derivirana_varijabla naziv="DomainObject.Predmet.OstaliListNazivFormatedOIB_1">
      <item>Lidija Lopac, OIB 55228679748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EDU SERVIS d.o.o.</izvorni_sadrzaj>
    <derivirana_varijabla naziv="DomainObject.Predmet.ProtustrankaIDrugi_1">EDU SERVIS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EDU SERVIS d.o.o., OIB 35314616229, Albinijeva 2, 10000 Zagreb</izvorni_sadrzaj>
    <derivirana_varijabla naziv="DomainObject.Predmet.ProtustrankaIDrugiAdressOIB_1">EDU SERVIS d.o.o., OIB 35314616229, Albinijeva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EDU SERVIS d.o.o.</item>
      <item>FINA Regionalni centar Zagreb</item>
      <item>Lidija Lopac</item>
      <item>HRVATSKI ZAVOD ZA MIROVINSKO OSIGURANJE</item>
    </izvorni_sadrzaj>
    <derivirana_varijabla naziv="DomainObject.Predmet.SudioniciListNaziv_1">
      <item>EDU SERVIS d.o.o.</item>
      <item>FINA Regionalni centar Zagreb</item>
      <item>Lidija Lopac</item>
      <item>HRVATSKI ZAVOD ZA MIROVINSKO OSIGURANJE</item>
    </derivirana_varijabla>
  </DomainObject.Predmet.SudioniciListNaziv>
  <DomainObject.Predmet.SudioniciListAdressOIB>
    <izvorni_sadrzaj>
      <item>EDU SERVIS d.o.o., OIB 35314616229, Albinijeva 2,10000 Zagreb</item>
      <item>FINA Regionalni centar Zagreb, OIB 85821130368, Trg svibanjskih žrtava 1995. 1,10000 Zagreb</item>
      <item>Lidija Lopac, OIB 55228679748, Hercegovačka Ulica 51,10310 Ivanić-Grad</item>
      <item>HRVATSKI ZAVOD ZA MIROVINSKO OSIGURANJE, OIB 84397956623, Trpimirova 4,10000 Zagreb</item>
    </izvorni_sadrzaj>
    <derivirana_varijabla naziv="DomainObject.Predmet.SudioniciListAdressOIB_1">
      <item>EDU SERVIS d.o.o., OIB 35314616229, Albinijeva 2,10000 Zagreb</item>
      <item>FINA Regionalni centar Zagreb, OIB 85821130368, Trg svibanjskih žrtava 1995. 1,10000 Zagreb</item>
      <item>Lidija Lopac, OIB 55228679748, Hercegovačka Ulica 51,10310 Ivanić-Grad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35314616229</item>
      <item>, OIB 85821130368</item>
      <item>, OIB 55228679748</item>
      <item>, OIB 84397956623</item>
    </izvorni_sadrzaj>
    <derivirana_varijabla naziv="DomainObject.Predmet.SudioniciListNazivOIB_1">
      <item>, OIB 35314616229</item>
      <item>, OIB 85821130368</item>
      <item>, OIB 55228679748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262</properties:Words>
  <properties:Characters>1420</properties:Characters>
  <properties:Lines>50</properties:Lines>
  <properties:Paragraphs>17</properties:Paragraphs>
  <properties:TotalTime>1</properties:TotalTime>
  <properties:ScaleCrop>false</properties:ScaleCrop>
  <properties:LinksUpToDate>false</properties:LinksUpToDate>
  <properties:CharactersWithSpaces>1742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2016-01-26T06:24:00Z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