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ee04" w14:paraId="451ee0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40800">
        <w:t>8515</w:t>
      </w:r>
      <w:r>
        <w:t>/2015</w:t>
      </w:r>
      <w:r w:rsidR="0011371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802EC" w:rsidRPr="001802EC">
        <w:t>SABULUM d.o.o., Prve Poljanice 9, Zagreb, OIB: 78123177782</w:t>
      </w:r>
      <w:r>
        <w:t xml:space="preserve">, dana   </w:t>
      </w:r>
      <w:r w:rsidR="001802EC">
        <w:t>25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802EC" w:rsidRPr="001802EC">
        <w:t>SABULUM d.o.o., Prve Poljanice 9, Zagreb, OIB: 78123177782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802EC">
        <w:t>25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761978">
        <w:t xml:space="preserve"> </w:t>
      </w:r>
      <w:r w:rsidR="00761978" w:rsidRPr="00761978">
        <w:t>BISERKA ŠMIT-SABOLIĆ iz Kutine, Crkvena 26, OIB: 63081779137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802EC" w:rsidRPr="001802EC">
        <w:t>SABULUM d.o.o., Prve Poljanice 9, Zagreb, OIB: 78123177782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6C0514">
        <w:t>25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1371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113717" w:rsidP="00113717" w:rsidR="00113717">
      <w:pPr>
        <w:pStyle w:val="Bezproreda"/>
        <w:jc w:val="right"/>
      </w:pPr>
      <w:r>
        <w:t>Za točnost otpravka-ovlašteni službenik:</w:t>
      </w:r>
    </w:p>
    <w:p w:rsidRDefault="00113717" w:rsidP="00113717" w:rsidR="00113717">
      <w:pPr>
        <w:pStyle w:val="Bezproreda"/>
        <w:jc w:val="right"/>
      </w:pPr>
      <w:r>
        <w:t xml:space="preserve">Tanja Štraubert </w:t>
      </w:r>
    </w:p>
    <w:sectPr w:rsidSect="00EF1FD3" w:rsidR="0011371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98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40800" w:rsidRPr="00740800">
          <w:t>8515/2015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13717"/>
    <w:rsid w:val="001371FB"/>
    <w:rsid w:val="001802EC"/>
    <w:rsid w:val="001B22F8"/>
    <w:rsid w:val="003A3366"/>
    <w:rsid w:val="00453E80"/>
    <w:rsid w:val="004E266D"/>
    <w:rsid w:val="00677951"/>
    <w:rsid w:val="006C0514"/>
    <w:rsid w:val="00740800"/>
    <w:rsid w:val="00761978"/>
    <w:rsid w:val="00840983"/>
    <w:rsid w:val="00A62955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13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13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8515</izvorni_sadrzaj>
    <derivirana_varijabla naziv="DomainObject.Predmet.Broj_1">8515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St-8515/2015</izvorni_sadrzaj>
    <derivirana_varijabla naziv="DomainObject.Predmet.OznakaBroj_1">St-8515/2015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SABULUM d.o.o. zastupanog po punomoćniku Marija Kožić</izvorni_sadrzaj>
    <derivirana_varijabla naziv="DomainObject.Predmet.ProtustrankaFormated_1">  SABULUM d.o.o. zastupanog po punomoćniku Marija Kožić</derivirana_varijabla>
  </DomainObject.Predmet.ProtustrankaFormated>
  <DomainObject.Predmet.ProtustrankaFormatedOIB>
    <izvorni_sadrzaj>  SABULUM d.o.o., OIB 78123177782 zastupanog po punomoćniku Marija Kožić</izvorni_sadrzaj>
    <derivirana_varijabla naziv="DomainObject.Predmet.ProtustrankaFormatedOIB_1">  SABULUM d.o.o., OIB 78123177782 zastupanog po punomoćniku Marija Kožić</derivirana_varijabla>
  </DomainObject.Predmet.ProtustrankaFormatedOIB>
  <DomainObject.Predmet.ProtustrankaFormatedWithAdress>
    <izvorni_sadrzaj> SABULUM d.o.o., Prve Poljanice 9, 10000 Zagreb zastupanog po punomoćniku Marija Kožić</izvorni_sadrzaj>
    <derivirana_varijabla naziv="DomainObject.Predmet.ProtustrankaFormatedWithAdress_1"> SABULUM d.o.o., Prve Poljanice 9, 10000 Zagreb zastupanog po punomoćniku Marija Kožić</derivirana_varijabla>
  </DomainObject.Predmet.ProtustrankaFormatedWithAdress>
  <DomainObject.Predmet.ProtustrankaFormatedWithAdressOIB>
    <izvorni_sadrzaj> SABULUM d.o.o., OIB 78123177782, Prve Poljanice 9, 10000 Zagreb zastupanog po punomoćniku Marija Kožić</izvorni_sadrzaj>
    <derivirana_varijabla naziv="DomainObject.Predmet.ProtustrankaFormatedWithAdressOIB_1"> SABULUM d.o.o., OIB 78123177782, Prve Poljanice 9, 10000 Zagreb zastupanog po punomoćniku Marija Kožić</derivirana_varijabla>
  </DomainObject.Predmet.ProtustrankaFormatedWithAdressOIB>
  <DomainObject.Predmet.ProtustrankaWithAdress>
    <izvorni_sadrzaj>SABULUM d.o.o. Prve Poljanice 9, 10000 Zagreb</izvorni_sadrzaj>
    <derivirana_varijabla naziv="DomainObject.Predmet.ProtustrankaWithAdress_1">SABULUM d.o.o. Prve Poljanice 9, 10000 Zagreb</derivirana_varijabla>
  </DomainObject.Predmet.ProtustrankaWithAdress>
  <DomainObject.Predmet.ProtustrankaWithAdressOIB>
    <izvorni_sadrzaj>SABULUM d.o.o., OIB 78123177782, Prve Poljanice 9, 10000 Zagreb</izvorni_sadrzaj>
    <derivirana_varijabla naziv="DomainObject.Predmet.ProtustrankaWithAdressOIB_1">SABULUM d.o.o., OIB 78123177782, Prve Poljanice 9, 10000 Zagreb</derivirana_varijabla>
  </DomainObject.Predmet.ProtustrankaWithAdressOIB>
  <DomainObject.Predmet.ProtustrankaNazivFormated>
    <izvorni_sadrzaj>SABULUM d.o.o.</izvorni_sadrzaj>
    <derivirana_varijabla naziv="DomainObject.Predmet.ProtustrankaNazivFormated_1">SABULUM d.o.o.</derivirana_varijabla>
  </DomainObject.Predmet.ProtustrankaNazivFormated>
  <DomainObject.Predmet.ProtustrankaNazivFormatedOIB>
    <izvorni_sadrzaj>SABULUM d.o.o., OIB 78123177782</izvorni_sadrzaj>
    <derivirana_varijabla naziv="DomainObject.Predmet.ProtustrankaNazivFormatedOIB_1">SABULUM d.o.o., OIB 78123177782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SABULUM d.o.o. zastupanog po punomoćniku Marija Kožić</item>
    </izvorni_sadrzaj>
    <derivirana_varijabla naziv="DomainObject.Predmet.ProtuStrankaListFormated_1">
      <item>SABULUM d.o.o. zastupanog po punomoćniku Marija Kožić</item>
    </derivirana_varijabla>
  </DomainObject.Predmet.ProtuStrankaListFormated>
  <DomainObject.Predmet.ProtuStrankaListFormatedOIB>
    <izvorni_sadrzaj>
      <item>SABULUM d.o.o., OIB 78123177782 zastupanog po punomoćniku Marija Kožić</item>
    </izvorni_sadrzaj>
    <derivirana_varijabla naziv="DomainObject.Predmet.ProtuStrankaListFormatedOIB_1">
      <item>SABULUM d.o.o., OIB 78123177782 zastupanog po punomoćniku Marija Kožić</item>
    </derivirana_varijabla>
  </DomainObject.Predmet.ProtuStrankaListFormatedOIB>
  <DomainObject.Predmet.ProtuStrankaListFormatedWithAdress>
    <izvorni_sadrzaj>
      <item>SABULUM d.o.o., Prve Poljanice 9, 10000 Zagreb zastupanog po punomoćniku Marija Kožić</item>
    </izvorni_sadrzaj>
    <derivirana_varijabla naziv="DomainObject.Predmet.ProtuStrankaListFormatedWithAdress_1">
      <item>SABULUM d.o.o., Prve Poljanice 9, 10000 Zagreb zastupanog po punomoćniku Marija Kožić</item>
    </derivirana_varijabla>
  </DomainObject.Predmet.ProtuStrankaListFormatedWithAdress>
  <DomainObject.Predmet.ProtuStrankaListFormatedWithAdressOIB>
    <izvorni_sadrzaj>
      <item>SABULUM d.o.o., OIB 78123177782, Prve Poljanice 9, 10000 Zagreb zastupanog po punomoćniku Marija Kožić</item>
    </izvorni_sadrzaj>
    <derivirana_varijabla naziv="DomainObject.Predmet.ProtuStrankaListFormatedWithAdressOIB_1">
      <item>SABULUM d.o.o., OIB 78123177782, Prve Poljanice 9, 10000 Zagreb zastupanog po punomoćniku Marija Kožić</item>
    </derivirana_varijabla>
  </DomainObject.Predmet.ProtuStrankaListFormatedWithAdressOIB>
  <DomainObject.Predmet.ProtuStrankaListNazivFormated>
    <izvorni_sadrzaj>
      <item>SABULUM d.o.o.</item>
    </izvorni_sadrzaj>
    <derivirana_varijabla naziv="DomainObject.Predmet.ProtuStrankaListNazivFormated_1">
      <item>SABULUM d.o.o.</item>
    </derivirana_varijabla>
  </DomainObject.Predmet.ProtuStrankaListNazivFormated>
  <DomainObject.Predmet.ProtuStrankaListNazivFormatedOIB>
    <izvorni_sadrzaj>
      <item>SABULUM d.o.o., OIB 78123177782</item>
    </izvorni_sadrzaj>
    <derivirana_varijabla naziv="DomainObject.Predmet.ProtuStrankaListNazivFormatedOIB_1">
      <item>SABULUM d.o.o., OIB 78123177782</item>
    </derivirana_varijabla>
  </DomainObject.Predmet.ProtuStrankaListNazivFormatedOIB>
  <DomainObject.Predmet.OstaliListFormated>
    <izvorni_sadrzaj>
      <item>Biserka Šmit-sabolić</item>
      <item>Marija Kožić punomoćnik sudionika u postupku SABULUM d.o.o.</item>
    </izvorni_sadrzaj>
    <derivirana_varijabla naziv="DomainObject.Predmet.OstaliListFormated_1">
      <item>Biserka Šmit-sabolić</item>
      <item>Marija Kožić punomoćnik sudionika u postupku SABULUM d.o.o.</item>
    </derivirana_varijabla>
  </DomainObject.Predmet.OstaliListFormated>
  <DomainObject.Predmet.OstaliListFormatedOIB>
    <izvorni_sadrzaj>
      <item>Biserka Šmit-sabolić, OIB 63081779137</item>
      <item>Marija Kožić, OIB 29486642433 punomoćnik sudionika u postupku SABULUM d.o.o.</item>
    </izvorni_sadrzaj>
    <derivirana_varijabla naziv="DomainObject.Predmet.OstaliListFormatedOIB_1">
      <item>Biserka Šmit-sabolić, OIB 63081779137</item>
      <item>Marija Kožić, OIB 29486642433 punomoćnik sudionika u postupku SABULUM d.o.o.</item>
    </derivirana_varijabla>
  </DomainObject.Predmet.OstaliListFormatedOIB>
  <DomainObject.Predmet.OstaliListFormatedWithAdress>
    <izvorni_sadrzaj>
      <item>Biserka Šmit-sabolić, Crkvena 26, 44320 Kutina</item>
      <item>Marija Kožić, Petrova 115a, 10000 Zagreb punomoćnik sudionika u postupku SABULUM d.o.o.</item>
    </izvorni_sadrzaj>
    <derivirana_varijabla naziv="DomainObject.Predmet.OstaliListFormatedWithAdress_1">
      <item>Biserka Šmit-sabolić, Crkvena 26, 44320 Kutina</item>
      <item>Marija Kožić, Petrova 115a, 10000 Zagreb punomoćnik sudionika u postupku SABULUM d.o.o.</item>
    </derivirana_varijabla>
  </DomainObject.Predmet.OstaliListFormatedWithAdress>
  <DomainObject.Predmet.OstaliListFormatedWithAdressOIB>
    <izvorni_sadrzaj>
      <item>Biserka Šmit-sabolić, OIB 63081779137, Crkvena 26, 44320 Kutina</item>
      <item>Marija Kožić, OIB 29486642433, Petrova 115a, 10000 Zagreb punomoćnik sudionika u postupku SABULUM d.o.o.</item>
    </izvorni_sadrzaj>
    <derivirana_varijabla naziv="DomainObject.Predmet.OstaliListFormatedWithAdressOIB_1">
      <item>Biserka Šmit-sabolić, OIB 63081779137, Crkvena 26, 44320 Kutina</item>
      <item>Marija Kožić, OIB 29486642433, Petrova 115a, 10000 Zagreb punomoćnik sudionika u postupku SABULUM d.o.o.</item>
    </derivirana_varijabla>
  </DomainObject.Predmet.OstaliListFormatedWithAdressOIB>
  <DomainObject.Predmet.OstaliListNazivFormated>
    <izvorni_sadrzaj>
      <item>Biserka Šmit-sabolić</item>
      <item>Marija Kožić</item>
    </izvorni_sadrzaj>
    <derivirana_varijabla naziv="DomainObject.Predmet.OstaliListNazivFormated_1">
      <item>Biserka Šmit-sabolić</item>
      <item>Marija Kožić</item>
    </derivirana_varijabla>
  </DomainObject.Predmet.OstaliListNazivFormated>
  <DomainObject.Predmet.OstaliListNazivFormatedOIB>
    <izvorni_sadrzaj>
      <item>Biserka Šmit-sabolić, OIB 63081779137</item>
      <item>Marija Kožić, OIB 29486642433</item>
    </izvorni_sadrzaj>
    <derivirana_varijabla naziv="DomainObject.Predmet.OstaliListNazivFormatedOIB_1">
      <item>Biserka Šmit-sabolić, OIB 63081779137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SABULUM d.o.o.</izvorni_sadrzaj>
    <derivirana_varijabla naziv="DomainObject.Predmet.ProtustrankaIDrugi_1">SABULUM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SABULUM d.o.o., OIB 78123177782, Prve Poljanice 9, 10000 Zagreb</izvorni_sadrzaj>
    <derivirana_varijabla naziv="DomainObject.Predmet.ProtustrankaIDrugiAdressOIB_1">SABULUM d.o.o., OIB 78123177782, Prve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SABULUM d.o.o.</item>
      <item>FINA Regionalni centar Zagreb</item>
      <item>Biserka Šmit-sabolić</item>
      <item>Marija Kožić</item>
    </izvorni_sadrzaj>
    <derivirana_varijabla naziv="DomainObject.Predmet.SudioniciListNaziv_1">
      <item>SABULUM d.o.o.</item>
      <item>FINA Regionalni centar Zagreb</item>
      <item>Biserka Šmit-sabolić</item>
      <item>Marija Kožić</item>
    </derivirana_varijabla>
  </DomainObject.Predmet.SudioniciListNaziv>
  <DomainObject.Predmet.SudioniciListAdressOIB>
    <izvorni_sadrzaj>
      <item>SABULUM d.o.o., OIB 78123177782, Prve Poljanice 9,10000 Zagreb</item>
      <item>FINA Regionalni centar Zagreb, OIB 85821130368, Trg svibanjskih žrtava 1995. br. 1,10000 Zagreb</item>
      <item>Biserka Šmit-sabolić, OIB 63081779137, Crkvena 26,44320 Kutina</item>
      <item>Marija Kožić, OIB 29486642433, Petrova 115a,10000 Zagreb</item>
    </izvorni_sadrzaj>
    <derivirana_varijabla naziv="DomainObject.Predmet.SudioniciListAdressOIB_1">
      <item>SABULUM d.o.o., OIB 78123177782, Prve Poljanice 9,10000 Zagreb</item>
      <item>FINA Regionalni centar Zagreb, OIB 85821130368, Trg svibanjskih žrtava 1995. br. 1,10000 Zagreb</item>
      <item>Biserka Šmit-sabolić, OIB 63081779137, Crkvena 26,44320 Kutina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78123177782</item>
      <item>, OIB 85821130368</item>
      <item>, OIB 63081779137</item>
      <item>, OIB 29486642433</item>
    </izvorni_sadrzaj>
    <derivirana_varijabla naziv="DomainObject.Predmet.SudioniciListNazivOIB_1">
      <item>, OIB 78123177782</item>
      <item>, OIB 85821130368</item>
      <item>, OIB 63081779137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1977</properties:Characters>
  <properties:Lines>71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2016-05-25T09:18:00Z</dcterms:created>
  <dc:creator>Sandra Rotar Vogrin</dc:creator>
  <cp:lastModifiedBy>Tanja Štraubert</cp:lastModifiedBy>
  <cp:lastPrinted>2016-05-25T09:45:00Z</cp:lastPrinted>
  <dcterms:modified xmlns:xsi="http://www.w3.org/2001/XMLSchema-instance" xsi:type="dcterms:W3CDTF">2016-05-25T09:45:00Z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