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af1a" w14:paraId="52eaf1a" w:rsidRDefault="005C675F" w:rsidP="005C675F" w:rsidR="005C675F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75F" w:rsidP="005C675F" w:rsidR="005C675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5C675F" w:rsidP="005C675F" w:rsidR="005C675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5C675F" w:rsidP="005C675F" w:rsidR="005C675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5C675F" w:rsidP="005C675F" w:rsidR="005C675F">
      <w:pPr>
        <w:rPr>
          <w:rFonts w:eastAsia="Calibri"/>
          <w:szCs w:val="24"/>
          <w:lang w:eastAsia="en-US"/>
        </w:rPr>
      </w:pP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LUCIJA EKO PROJEKT d.o.o., Novi Marof, Varaždinska 96, OIB: 46785788502, dana 23. ožujka 2016. </w:t>
      </w:r>
    </w:p>
    <w:p w:rsidRDefault="005C675F" w:rsidP="005C675F" w:rsidR="005C675F">
      <w:pPr>
        <w:jc w:val="both"/>
      </w:pPr>
    </w:p>
    <w:p w:rsidRDefault="005C675F" w:rsidP="005C675F" w:rsidR="005C675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LUCIJA EKO PROJEKT d.o.o., Novi Marof, Varaždinska 96, OIB: 46785788502 </w:t>
      </w:r>
      <w:r>
        <w:rPr>
          <w:szCs w:val="24"/>
        </w:rPr>
        <w:t>s danom 23. ožujka 2016. u 15,00 sati.</w:t>
      </w:r>
    </w:p>
    <w:p w:rsidRDefault="005C675F" w:rsidP="005C675F" w:rsidR="005C675F">
      <w:pPr>
        <w:jc w:val="both"/>
        <w:rPr>
          <w:szCs w:val="24"/>
        </w:rPr>
      </w:pPr>
    </w:p>
    <w:p w:rsidRDefault="005C675F" w:rsidP="005C675F" w:rsidR="005C675F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LUCIJA EKO PROJEKT d.o.o., Novi Marof, Varaždinska 96, OIB: 46785788502.</w:t>
      </w:r>
    </w:p>
    <w:p w:rsidRDefault="005C675F" w:rsidP="005C675F" w:rsidR="005C675F">
      <w:pPr>
        <w:ind w:firstLine="708"/>
        <w:jc w:val="both"/>
      </w:pPr>
    </w:p>
    <w:p w:rsidRDefault="005C675F" w:rsidP="005C675F" w:rsidR="005C675F">
      <w:pPr>
        <w:ind w:firstLine="708"/>
        <w:jc w:val="both"/>
      </w:pPr>
      <w:r>
        <w:t>III/ Za stečajnog upravitelja imenuje Ivan Prpić, Zagreb, Hruševečka ulica 11, OIB: 16795120342.</w:t>
      </w:r>
    </w:p>
    <w:p w:rsidRDefault="005C675F" w:rsidP="005C675F" w:rsidR="005C675F">
      <w:pPr>
        <w:jc w:val="both"/>
        <w:rPr>
          <w:color w:val="FF0000"/>
        </w:rPr>
      </w:pPr>
    </w:p>
    <w:p w:rsidRDefault="005C675F" w:rsidP="005C675F" w:rsidR="005C675F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5C675F" w:rsidP="005C675F" w:rsidR="005C675F">
      <w:pPr>
        <w:jc w:val="both"/>
        <w:rPr>
          <w:szCs w:val="24"/>
        </w:rPr>
      </w:pPr>
    </w:p>
    <w:p w:rsidRDefault="005C675F" w:rsidP="005C675F" w:rsidR="005C675F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LUCIJA EKO PROJEKT d.o.o., Novi Marof, Varaždinska 96, OIB: 46785788502,</w:t>
      </w:r>
      <w:r>
        <w:rPr>
          <w:szCs w:val="24"/>
        </w:rPr>
        <w:t xml:space="preserve"> biti će brisan iz sudskog registra.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jc w:val="both"/>
        <w:rPr>
          <w:szCs w:val="24"/>
        </w:rPr>
      </w:pPr>
      <w:r>
        <w:rPr>
          <w:szCs w:val="24"/>
        </w:rPr>
        <w:tab/>
        <w:t>Predlagatelj je dana 27.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jc w:val="both"/>
        <w:rPr>
          <w:szCs w:val="24"/>
        </w:rPr>
      </w:pPr>
      <w:r>
        <w:rPr>
          <w:szCs w:val="24"/>
        </w:rPr>
        <w:lastRenderedPageBreak/>
        <w:tab/>
        <w:t>Kako je osoba ovlaštena za zastupanje pravne osobe u roku od petnaest dana od dana objave oglasa na e-oglasnoj ploči suda podnijela javnobilježnički ovjerovljeni prokazni popis imovine i obveza dužnika iz kojeg proizlazi kako dužnik nema imovine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5C675F" w:rsidP="005C675F" w:rsidR="005C675F">
      <w:pPr>
        <w:jc w:val="center"/>
        <w:rPr>
          <w:szCs w:val="24"/>
        </w:rPr>
      </w:pPr>
    </w:p>
    <w:p w:rsidRDefault="005C675F" w:rsidP="005C675F" w:rsidR="005C675F">
      <w:pPr>
        <w:jc w:val="center"/>
        <w:rPr>
          <w:szCs w:val="24"/>
        </w:rPr>
      </w:pPr>
    </w:p>
    <w:p w:rsidRDefault="005C675F" w:rsidP="005C675F" w:rsidR="005C675F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5C675F" w:rsidP="005C675F" w:rsidR="005C675F">
      <w:pPr>
        <w:ind w:left="4956"/>
        <w:jc w:val="center"/>
        <w:rPr>
          <w:szCs w:val="24"/>
        </w:rPr>
      </w:pPr>
    </w:p>
    <w:p w:rsidRDefault="005C675F" w:rsidP="005C675F" w:rsidR="005C675F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5C675F" w:rsidP="005C675F" w:rsidR="005C675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C675F" w:rsidP="005C675F" w:rsidR="005C675F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5C675F" w:rsidP="005C675F" w:rsidR="005C675F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5C675F" w:rsidP="005C675F" w:rsidR="005C675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C675F" w:rsidP="005C675F" w:rsidR="005C675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rPr>
          <w:szCs w:val="24"/>
        </w:rPr>
      </w:pPr>
    </w:p>
    <w:p w:rsidRDefault="005C675F" w:rsidP="005C675F" w:rsidR="005C675F">
      <w:pPr>
        <w:rPr>
          <w:szCs w:val="24"/>
        </w:rPr>
      </w:pPr>
      <w:r>
        <w:rPr>
          <w:szCs w:val="24"/>
        </w:rPr>
        <w:t>DNA:</w:t>
      </w:r>
    </w:p>
    <w:p w:rsidRDefault="005C675F" w:rsidP="005C675F" w:rsidR="005C675F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5C675F" w:rsidP="005C675F" w:rsidR="005C675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5C675F" w:rsidP="005C675F" w:rsidR="005C675F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LUCIJA EKO PROJEKT d.o.o., Novi Marof, Varaždinska 96</w:t>
      </w:r>
    </w:p>
    <w:p w:rsidRDefault="005C675F" w:rsidP="005C675F" w:rsidR="005C675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5C675F" w:rsidP="005C675F" w:rsidR="005C675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5C675F" w:rsidP="005C675F" w:rsidR="005C675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Ivan Prpić, Zagreb, Hruševečka ulica 11</w:t>
      </w:r>
    </w:p>
    <w:p w:rsidRDefault="005C675F" w:rsidP="005C675F" w:rsidR="005C675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5C675F" w:rsidP="005C675F" w:rsidR="005C675F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5C675F" w:rsidP="005C675F" w:rsidR="005C675F"/>
    <w:p w:rsidRDefault="005C675F" w:rsidP="005C675F" w:rsidR="005C675F"/>
    <w:p w:rsidRDefault="005C675F" w:rsidP="005C675F" w:rsidR="005C675F"/>
    <w:p w:rsidRDefault="00623ADD" w:rsidR="00623ADD"/>
    <w:sectPr w:rsidSect="005C675F" w:rsidR="00623AD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A2E" w:rsidP="005C675F" w:rsidR="00697A2E">
      <w:r>
        <w:separator/>
      </w:r>
    </w:p>
  </w:endnote>
  <w:endnote w:id="0" w:type="continuationSeparator">
    <w:p w:rsidRDefault="00697A2E" w:rsidP="005C675F" w:rsidR="00697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A2E" w:rsidP="005C675F" w:rsidR="00697A2E">
      <w:r>
        <w:separator/>
      </w:r>
    </w:p>
  </w:footnote>
  <w:footnote w:id="0" w:type="continuationSeparator">
    <w:p w:rsidRDefault="00697A2E" w:rsidP="005C675F" w:rsidR="00697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75F" w:rsidP="005C675F" w:rsidR="005C675F">
    <w:pPr>
      <w:pStyle w:val="Zaglavlje"/>
    </w:pPr>
    <w:r>
      <w:tab/>
      <w:t>2</w:t>
    </w:r>
    <w:r>
      <w:tab/>
      <w:t>Poslovni broj: 6 St-930/15-6</w:t>
    </w:r>
  </w:p>
  <w:p w:rsidRDefault="005C675F" w:rsidR="005C67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75F" w:rsidP="005C675F" w:rsidR="005C675F">
    <w:pPr>
      <w:pStyle w:val="Zaglavlje"/>
      <w:jc w:val="right"/>
    </w:pPr>
    <w:r>
      <w:t>Poslovni broj: 6 St-930/15-6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D35"/>
    <w:rsid w:val="00284D35"/>
    <w:rsid w:val="005C675F"/>
    <w:rsid w:val="00623ADD"/>
    <w:rsid w:val="00697A2E"/>
    <w:rsid w:val="009E4ABC"/>
    <w:rsid w:val="00FD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675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6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6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6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675F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67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675F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5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053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53E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53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53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675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6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6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6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675F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67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675F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5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053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53E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53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53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5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St-930/2015</izvorni_sadrzaj>
    <derivirana_varijabla naziv="DomainObject.Predmet.OznakaBroj_1">St-930/2015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EKO PROJEKT d.o.o. za proizvodnju, trgovinu i usluge</izvorni_sadrzaj>
    <derivirana_varijabla naziv="DomainObject.Predmet.ProtustrankaFormated_1">  LUCIJA EKO PROJEKT d.o.o. za proizvodnju, trgovinu i usluge</derivirana_varijabla>
  </DomainObject.Predmet.ProtustrankaFormated>
  <DomainObject.Predmet.ProtustrankaFormatedOIB>
    <izvorni_sadrzaj>  LUCIJA EKO PROJEKT d.o.o. za proizvodnju, trgovinu i usluge, OIB 46785788502</izvorni_sadrzaj>
    <derivirana_varijabla naziv="DomainObject.Predmet.ProtustrankaFormatedOIB_1">  LUCIJA EKO PROJEKT d.o.o. za proizvodnju, trgovinu i usluge, OIB 46785788502</derivirana_varijabla>
  </DomainObject.Predmet.ProtustrankaFormatedOIB>
  <DomainObject.Predmet.ProtustrankaFormatedWithAdress>
    <izvorni_sadrzaj> LUCIJA EKO PROJEKT d.o.o. za proizvodnju, trgovinu i usluge, Varaždinska 96, 42220 Novi Marof</izvorni_sadrzaj>
    <derivirana_varijabla naziv="DomainObject.Predmet.ProtustrankaFormatedWithAdress_1"> LUCIJA EKO PROJEKT d.o.o. za proizvodnju, trgovinu i usluge, Varaždinska 96, 42220 Novi Marof</derivirana_varijabla>
  </DomainObject.Predmet.ProtustrankaFormatedWithAdress>
  <DomainObject.Predmet.ProtustrankaFormatedWithAdressOIB>
    <izvorni_sadrzaj> LUCIJA EKO PROJEKT d.o.o. za proizvodnju, trgovinu i usluge, OIB 46785788502, Varaždinska 96, 42220 Novi Marof</izvorni_sadrzaj>
    <derivirana_varijabla naziv="DomainObject.Predmet.ProtustrankaFormatedWithAdressOIB_1"> LUCIJA EKO PROJEKT d.o.o. za proizvodnju, trgovinu i usluge, OIB 46785788502, Varaždinska 96, 42220 Novi Marof</derivirana_varijabla>
  </DomainObject.Predmet.ProtustrankaFormatedWithAdressOIB>
  <DomainObject.Predmet.ProtustrankaWithAdress>
    <izvorni_sadrzaj>LUCIJA EKO PROJEKT d.o.o. za proizvodnju, trgovinu i usluge Varaždinska 96, 42220 Novi Marof</izvorni_sadrzaj>
    <derivirana_varijabla naziv="DomainObject.Predmet.ProtustrankaWithAdress_1">LUCIJA EKO PROJEKT d.o.o. za proizvodnju, trgovinu i usluge Varaždinska 96, 42220 Novi Marof</derivirana_varijabla>
  </DomainObject.Predmet.ProtustrankaWithAdress>
  <DomainObject.Predmet.ProtustrankaWithAdressOIB>
    <izvorni_sadrzaj>LUCIJA EKO PROJEKT d.o.o. za proizvodnju, trgovinu i usluge, OIB 46785788502, Varaždinska 96, 42220 Novi Marof</izvorni_sadrzaj>
    <derivirana_varijabla naziv="DomainObject.Predmet.ProtustrankaWithAdressOIB_1">LUCIJA EKO PROJEKT d.o.o. za proizvodnju, trgovinu i usluge, OIB 46785788502, Varaždinska 96, 42220 Novi Marof</derivirana_varijabla>
  </DomainObject.Predmet.ProtustrankaWithAdressOIB>
  <DomainObject.Predmet.ProtustrankaNazivFormated>
    <izvorni_sadrzaj>LUCIJA EKO PROJEKT d.o.o. za proizvodnju, trgovinu i usluge</izvorni_sadrzaj>
    <derivirana_varijabla naziv="DomainObject.Predmet.ProtustrankaNazivFormated_1">LUCIJA EKO PROJEKT d.o.o. za proizvodnju, trgovinu i usluge</derivirana_varijabla>
  </DomainObject.Predmet.ProtustrankaNazivFormated>
  <DomainObject.Predmet.ProtustrankaNazivFormatedOIB>
    <izvorni_sadrzaj>LUCIJA EKO PROJEKT d.o.o. za proizvodnju, trgovinu i usluge, OIB 46785788502</izvorni_sadrzaj>
    <derivirana_varijabla naziv="DomainObject.Predmet.ProtustrankaNazivFormatedOIB_1">LUCIJA EKO PROJEKT d.o.o. za proizvodnju, trgovinu i usluge, OIB 46785788502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474436.53</izvorni_sadrzaj>
    <derivirana_varijabla naziv="DomainObject.Predmet.TrenutnaVrijednost_1">474436.53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LUCIJA EKO PROJEKT d.o.o. za proizvodnju, trgovinu i usluge</item>
    </izvorni_sadrzaj>
    <derivirana_varijabla naziv="DomainObject.Predmet.ProtuStrankaListFormated_1">
      <item>LUCIJA EKO PROJEKT d.o.o. za proizvodnju, trgovinu i usluge</item>
    </derivirana_varijabla>
  </DomainObject.Predmet.ProtuStrankaListFormated>
  <DomainObject.Predmet.ProtuStrankaListFormatedOIB>
    <izvorni_sadrzaj>
      <item>LUCIJA EKO PROJEKT d.o.o. za proizvodnju, trgovinu i usluge, OIB 46785788502</item>
    </izvorni_sadrzaj>
    <derivirana_varijabla naziv="DomainObject.Predmet.ProtuStrankaListFormatedOIB_1">
      <item>LUCIJA EKO PROJEKT d.o.o. za proizvodnju, trgovinu i usluge, OIB 46785788502</item>
    </derivirana_varijabla>
  </DomainObject.Predmet.ProtuStrankaListFormatedOIB>
  <DomainObject.Predmet.ProtuStrankaListFormatedWithAdress>
    <izvorni_sadrzaj>
      <item>LUCIJA EKO PROJEKT d.o.o. za proizvodnju, trgovinu i usluge, Varaždinska 96, 42220 Novi Marof</item>
    </izvorni_sadrzaj>
    <derivirana_varijabla naziv="DomainObject.Predmet.ProtuStrankaListFormatedWithAdress_1">
      <item>LUCIJA EKO PROJEKT d.o.o. za proizvodnju, trgovinu i usluge, Varaždinska 96, 42220 Novi Marof</item>
    </derivirana_varijabla>
  </DomainObject.Predmet.ProtuStrankaListFormatedWithAdress>
  <DomainObject.Predmet.ProtuStrankaListFormatedWithAdressOIB>
    <izvorni_sadrzaj>
      <item>LUCIJA EKO PROJEKT d.o.o. za proizvodnju, trgovinu i usluge, OIB 46785788502, Varaždinska 96, 42220 Novi Marof</item>
    </izvorni_sadrzaj>
    <derivirana_varijabla naziv="DomainObject.Predmet.ProtuStrankaListFormatedWithAdressOIB_1">
      <item>LUCIJA EKO PROJEKT d.o.o. za proizvodnju, trgovinu i usluge, OIB 46785788502, Varaždinska 96, 42220 Novi Marof</item>
    </derivirana_varijabla>
  </DomainObject.Predmet.ProtuStrankaListFormatedWithAdressOIB>
  <DomainObject.Predmet.ProtuStrankaListNazivFormated>
    <izvorni_sadrzaj>
      <item>LUCIJA EKO PROJEKT d.o.o. za proizvodnju, trgovinu i usluge</item>
    </izvorni_sadrzaj>
    <derivirana_varijabla naziv="DomainObject.Predmet.ProtuStrankaListNazivFormated_1">
      <item>LUCIJA EKO PROJEKT d.o.o. za proizvodnju, trgovinu i usluge</item>
    </derivirana_varijabla>
  </DomainObject.Predmet.ProtuStrankaListNazivFormated>
  <DomainObject.Predmet.ProtuStrankaListNazivFormatedOIB>
    <izvorni_sadrzaj>
      <item>LUCIJA EKO PROJEKT d.o.o. za proizvodnju, trgovinu i usluge, OIB 46785788502</item>
    </izvorni_sadrzaj>
    <derivirana_varijabla naziv="DomainObject.Predmet.ProtuStrankaListNazivFormatedOIB_1">
      <item>LUCIJA EKO PROJEKT d.o.o. za proizvodnju, trgovinu i usluge, OIB 46785788502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LUCIJA EKO PROJEKT d.o.o. za proizvodnju, trgovinu i usluge</izvorni_sadrzaj>
    <derivirana_varijabla naziv="DomainObject.Predmet.ProtustrankaIDrugi_1">LUCIJA EKO PROJEKT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LUCIJA EKO PROJEKT d.o.o. za proizvodnju, trgovinu i usluge, OIB 46785788502, Varaždinska 96, 42220 Novi Marof</izvorni_sadrzaj>
    <derivirana_varijabla naziv="DomainObject.Predmet.ProtustrankaIDrugiAdressOIB_1">LUCIJA EKO PROJEKT d.o.o. za proizvodnju, trgovinu i usluge, OIB 46785788502, Varaždinska 96,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LUCIJA EKO PROJEKT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LUCIJA EKO PROJEKT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LUCIJA EKO PROJEKT d.o.o. za proizvodnju, trgovinu i usluge, OIB 46785788502, Varaždinska 96,42220 Novi Marof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LUCIJA EKO PROJEKT d.o.o. za proizvodnju, trgovinu i usluge, OIB 46785788502, Varaždinska 96,42220 Novi Marof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46785788502</item>
      <item>, OIB null</item>
      <item>, OIB null</item>
    </izvorni_sadrzaj>
    <derivirana_varijabla naziv="DomainObject.Predmet.SudioniciListNazivOIB_1">
      <item>, OIB 85821130368</item>
      <item>, OIB 46785788502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2795</properties:Characters>
  <properties:Lines>85</properties:Lines>
  <properties:Paragraphs>30</properties:Paragraphs>
  <properties:TotalTime>0</properties:TotalTime>
  <properties:ScaleCrop>false</properties:ScaleCrop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2016-03-22T12:14:00Z</dcterms:created>
  <dc:creator>Maja Kovačić</dc:creator>
  <dc:description/>
  <cp:keywords/>
  <cp:lastModifiedBy>Maja Kovačić</cp:lastModifiedBy>
  <cp:lastPrinted>2016-03-22T12:17:00Z</cp:lastPrinted>
  <dcterms:modified xmlns:xsi="http://www.w3.org/2001/XMLSchema-instance" xsi:type="dcterms:W3CDTF">2016-03-23T07:52:00Z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