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5D4635">
              <w:rPr>
                <w:sz w:val="24"/>
                <w:szCs w:val="24"/>
                <w:lang w:val="en-US"/>
              </w:rPr>
              <w:t>186</w:t>
            </w:r>
            <w:r w:rsidR="007D0B5D">
              <w:rPr>
                <w:sz w:val="24"/>
                <w:szCs w:val="24"/>
                <w:lang w:val="en-US"/>
              </w:rPr>
              <w:t>/2018</w:t>
            </w:r>
            <w:r w:rsidR="005D4635">
              <w:rPr>
                <w:sz w:val="24"/>
                <w:szCs w:val="24"/>
                <w:lang w:val="en-US"/>
              </w:rPr>
              <w:t>-15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027239d" w14:paraId="027239d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B35C24" w:rsidP="00685F9A" w:rsidR="00B35C2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B35C24" w:rsidP="00685F9A" w:rsidR="00B35C2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5D4635" w:rsidRPr="005D4635">
        <w:rPr>
          <w:rFonts w:cs="Times New Roman" w:eastAsia="Times New Roman"/>
          <w:szCs w:val="20"/>
          <w:lang w:eastAsia="hr-HR"/>
        </w:rPr>
        <w:t xml:space="preserve">AUTO KUĆA BEKAVAC </w:t>
      </w:r>
      <w:r w:rsidR="005D4635">
        <w:rPr>
          <w:rFonts w:cs="Times New Roman" w:eastAsia="Times New Roman"/>
          <w:szCs w:val="20"/>
          <w:lang w:eastAsia="hr-HR"/>
        </w:rPr>
        <w:t>d.o.o.</w:t>
      </w:r>
      <w:r w:rsidR="005D4635" w:rsidRPr="005D4635">
        <w:rPr>
          <w:rFonts w:cs="Times New Roman" w:eastAsia="Times New Roman"/>
          <w:szCs w:val="20"/>
          <w:lang w:eastAsia="hr-HR"/>
        </w:rPr>
        <w:t xml:space="preserve"> OIB: 03578964518, Žeževica, Bekavci 35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5D4635">
        <w:rPr>
          <w:rFonts w:cs="Times New Roman" w:eastAsia="Times New Roman"/>
          <w:szCs w:val="20"/>
          <w:lang w:eastAsia="hr-HR"/>
        </w:rPr>
        <w:t>4</w:t>
      </w:r>
      <w:r w:rsidR="004F6EDE">
        <w:rPr>
          <w:rFonts w:cs="Times New Roman" w:eastAsia="Times New Roman"/>
          <w:szCs w:val="20"/>
          <w:lang w:eastAsia="hr-HR"/>
        </w:rPr>
        <w:t xml:space="preserve">. </w:t>
      </w:r>
      <w:r w:rsidR="005D4635">
        <w:rPr>
          <w:rFonts w:cs="Times New Roman" w:eastAsia="Times New Roman"/>
          <w:szCs w:val="20"/>
          <w:lang w:eastAsia="hr-HR"/>
        </w:rPr>
        <w:t>ožujka</w:t>
      </w:r>
      <w:r w:rsidR="004F6EDE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5070D2" w:rsidR="007E4E00" w:rsidRPr="00651BE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51BEB">
        <w:rPr>
          <w:rFonts w:cs="Times New Roman"/>
          <w:szCs w:val="24"/>
        </w:rPr>
        <w:t>O</w:t>
      </w:r>
      <w:r w:rsidR="007D0B5D">
        <w:rPr>
          <w:rFonts w:cs="Times New Roman"/>
          <w:szCs w:val="24"/>
        </w:rPr>
        <w:t>bustavlja</w:t>
      </w:r>
      <w:r w:rsidRPr="00651BEB">
        <w:rPr>
          <w:rFonts w:cs="Times New Roman"/>
          <w:szCs w:val="24"/>
        </w:rPr>
        <w:t xml:space="preserve"> se </w:t>
      </w:r>
      <w:r w:rsidR="00651BEB" w:rsidRPr="00651BEB">
        <w:rPr>
          <w:rFonts w:cs="Times New Roman"/>
          <w:szCs w:val="24"/>
        </w:rPr>
        <w:t>s</w:t>
      </w:r>
      <w:r w:rsidRPr="00651BEB">
        <w:rPr>
          <w:rFonts w:cs="Times New Roman"/>
          <w:szCs w:val="24"/>
        </w:rPr>
        <w:t xml:space="preserve">tečajni postupak nad dužnikom </w:t>
      </w:r>
      <w:r w:rsidR="005D4635" w:rsidRPr="005D4635">
        <w:rPr>
          <w:rFonts w:cs="Times New Roman" w:eastAsia="Times New Roman"/>
          <w:szCs w:val="20"/>
          <w:lang w:eastAsia="hr-HR"/>
        </w:rPr>
        <w:t xml:space="preserve">AUTO KUĆA BEKAVAC </w:t>
      </w:r>
      <w:r w:rsidR="005D4635">
        <w:rPr>
          <w:rFonts w:cs="Times New Roman" w:eastAsia="Times New Roman"/>
          <w:szCs w:val="20"/>
          <w:lang w:eastAsia="hr-HR"/>
        </w:rPr>
        <w:t>d.o.o.</w:t>
      </w:r>
      <w:r w:rsidR="005D4635" w:rsidRPr="005D4635">
        <w:rPr>
          <w:rFonts w:cs="Times New Roman" w:eastAsia="Times New Roman"/>
          <w:szCs w:val="20"/>
          <w:lang w:eastAsia="hr-HR"/>
        </w:rPr>
        <w:t xml:space="preserve"> OIB: 03578964518, Žeževica, Bekavci 35</w:t>
      </w:r>
      <w:r w:rsidRPr="00651BEB">
        <w:rPr>
          <w:rFonts w:cs="Times New Roman"/>
          <w:szCs w:val="24"/>
        </w:rPr>
        <w:t xml:space="preserve">. </w:t>
      </w:r>
      <w:r w:rsidR="005D4635">
        <w:rPr>
          <w:rFonts w:cs="Times New Roman"/>
          <w:szCs w:val="24"/>
        </w:rPr>
        <w:t xml:space="preserve"> </w:t>
      </w:r>
    </w:p>
    <w:p w:rsidRDefault="007D0B5D" w:rsidP="00651BEB" w:rsidR="00651BEB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7D0B5D" w:rsidP="009714DD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Nalaže se dužniku</w:t>
      </w:r>
      <w:r w:rsidRPr="007D0B5D">
        <w:rPr>
          <w:rFonts w:cs="Times New Roman" w:eastAsia="Times New Roman"/>
          <w:szCs w:val="20"/>
          <w:lang w:eastAsia="hr-HR"/>
        </w:rPr>
        <w:t xml:space="preserve"> </w:t>
      </w:r>
      <w:r w:rsidR="005D4635" w:rsidRPr="005D4635">
        <w:rPr>
          <w:rFonts w:cs="Times New Roman" w:eastAsia="Times New Roman"/>
          <w:szCs w:val="20"/>
          <w:lang w:eastAsia="hr-HR"/>
        </w:rPr>
        <w:t xml:space="preserve">AUTO KUĆA BEKAVAC </w:t>
      </w:r>
      <w:r w:rsidR="005D4635">
        <w:rPr>
          <w:rFonts w:cs="Times New Roman" w:eastAsia="Times New Roman"/>
          <w:szCs w:val="20"/>
          <w:lang w:eastAsia="hr-HR"/>
        </w:rPr>
        <w:t>d.o.o.</w:t>
      </w:r>
      <w:r w:rsidR="005D4635" w:rsidRPr="005D4635">
        <w:rPr>
          <w:rFonts w:cs="Times New Roman" w:eastAsia="Times New Roman"/>
          <w:szCs w:val="20"/>
          <w:lang w:eastAsia="hr-HR"/>
        </w:rPr>
        <w:t xml:space="preserve"> OIB: 03578964518, Žeževica, Bekavci 35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Pr="002F636B">
        <w:t>da u roku od 8</w:t>
      </w:r>
      <w:r>
        <w:t xml:space="preserve"> (osam) </w:t>
      </w:r>
      <w:r w:rsidRPr="002F636B">
        <w:t>d</w:t>
      </w:r>
      <w:r>
        <w:t>ana plati Financijskoj agenciji,</w:t>
      </w:r>
      <w:r w:rsidRPr="002F636B">
        <w:t xml:space="preserve"> na ime naknade </w:t>
      </w:r>
      <w:r>
        <w:t>za obavljanje poslova u stečajnom postupku</w:t>
      </w:r>
      <w:r w:rsidRPr="002F636B">
        <w:t>, iznos od 175,00 kn</w:t>
      </w:r>
      <w:r>
        <w:t>,</w:t>
      </w:r>
      <w:r w:rsidRPr="002F636B">
        <w:t xml:space="preserve"> </w:t>
      </w:r>
      <w:r>
        <w:t xml:space="preserve">i to </w:t>
      </w:r>
      <w:r w:rsidRPr="002F636B">
        <w:t>na račun Financijske agencije broj: HR4223900011100017042, model HR05, poziv na broj 7524005-</w:t>
      </w:r>
      <w:r w:rsidR="005D4635" w:rsidRPr="005D4635">
        <w:rPr>
          <w:rFonts w:cs="Times New Roman" w:eastAsia="Times New Roman"/>
          <w:szCs w:val="20"/>
          <w:lang w:eastAsia="hr-HR"/>
        </w:rPr>
        <w:t>03578964518</w:t>
      </w:r>
      <w:r w:rsidR="007E4E00" w:rsidRPr="007E4E00">
        <w:rPr>
          <w:rFonts w:cs="Times New Roman" w:eastAsia="Times New Roman"/>
          <w:szCs w:val="24"/>
        </w:rPr>
        <w:t xml:space="preserve">. </w:t>
      </w:r>
      <w:r w:rsidR="009714DD">
        <w:rPr>
          <w:rFonts w:cs="Times New Roman" w:eastAsia="Times New Roman"/>
          <w:szCs w:val="24"/>
        </w:rPr>
        <w:t xml:space="preserve"> </w:t>
      </w:r>
      <w:r w:rsidR="005D4635">
        <w:rPr>
          <w:rFonts w:cs="Times New Roman" w:eastAsia="Times New Roman"/>
          <w:szCs w:val="24"/>
        </w:rPr>
        <w:t xml:space="preserve">  </w:t>
      </w:r>
    </w:p>
    <w:p w:rsidRDefault="00651BEB" w:rsidP="00651BEB" w:rsidR="00651BEB" w:rsidRPr="00651BEB">
      <w:pPr>
        <w:pStyle w:val="Odlomakpopisa"/>
        <w:rPr>
          <w:rFonts w:cs="Times New Roman" w:eastAsia="Times New Roman"/>
          <w:szCs w:val="24"/>
        </w:rPr>
      </w:pPr>
    </w:p>
    <w:p w:rsidRDefault="007D0B5D" w:rsidP="009714DD" w:rsidR="00651BEB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2F636B">
        <w:t>Nalaže se Financijskoj agenciji da oslobodi novčana sredstva koja su zaplijenjena sa računa dužnika na ime predujma za namirenje troškova stečajnog postupka</w:t>
      </w:r>
      <w:r w:rsidR="00651BEB">
        <w:t>.</w:t>
      </w:r>
      <w:r>
        <w:t xml:space="preserve"> </w:t>
      </w:r>
    </w:p>
    <w:p w:rsidRDefault="00AD45AE" w:rsidP="00AD45AE" w:rsidR="00AD45AE" w:rsidRPr="00AD45AE">
      <w:pPr>
        <w:pStyle w:val="Odlomakpopisa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D0B5D" w:rsidP="007D0B5D" w:rsidR="007D0B5D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5D4635">
        <w:rPr>
          <w:rFonts w:cs="Times New Roman" w:eastAsia="Times New Roman"/>
          <w:szCs w:val="24"/>
        </w:rPr>
        <w:t xml:space="preserve">1. ožujka </w:t>
      </w:r>
      <w:r>
        <w:rPr>
          <w:rFonts w:cs="Times New Roman" w:eastAsia="Times New Roman"/>
          <w:szCs w:val="20"/>
          <w:lang w:eastAsia="hr-HR"/>
        </w:rPr>
        <w:t>2018.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="00FD4EE1">
        <w:rPr>
          <w:rFonts w:cs="Times New Roman" w:eastAsia="Times New Roman"/>
          <w:szCs w:val="24"/>
        </w:rPr>
        <w:t xml:space="preserve"> 1</w:t>
      </w:r>
      <w:r w:rsidRPr="007E4E00">
        <w:rPr>
          <w:rFonts w:cs="Times New Roman" w:eastAsia="Times New Roman"/>
          <w:szCs w:val="24"/>
        </w:rPr>
        <w:t xml:space="preserve">. </w:t>
      </w:r>
      <w:r w:rsidR="00FD4EE1">
        <w:rPr>
          <w:rFonts w:cs="Times New Roman" w:eastAsia="Times New Roman"/>
          <w:szCs w:val="24"/>
        </w:rPr>
        <w:t xml:space="preserve">Stečajnog zakona („Narodne novine“, broj </w:t>
      </w:r>
      <w:r w:rsidR="00FD4EE1" w:rsidRPr="00273A62">
        <w:rPr>
          <w:rFonts w:cs="Times New Roman" w:eastAsia="Times New Roman"/>
          <w:szCs w:val="24"/>
        </w:rPr>
        <w:t>71/15. i 104/17.</w:t>
      </w:r>
      <w:r w:rsidR="00FD4EE1">
        <w:rPr>
          <w:rFonts w:cs="Times New Roman" w:eastAsia="Times New Roman"/>
          <w:szCs w:val="24"/>
        </w:rPr>
        <w:t>;</w:t>
      </w:r>
      <w:r w:rsidR="00FD4EE1" w:rsidRPr="007E4E00">
        <w:rPr>
          <w:rFonts w:cs="Times New Roman" w:eastAsia="Times New Roman"/>
          <w:szCs w:val="24"/>
        </w:rPr>
        <w:t xml:space="preserve"> dalje: SZ),</w:t>
      </w:r>
      <w:r w:rsidRPr="007E4E00">
        <w:rPr>
          <w:rFonts w:cs="Times New Roman" w:eastAsia="Times New Roman"/>
          <w:szCs w:val="24"/>
        </w:rPr>
        <w:t xml:space="preserve"> prijedlog za otvaranje stečajnog postupka nad dužnikom </w:t>
      </w:r>
      <w:r w:rsidR="005D4635" w:rsidRPr="005D4635">
        <w:rPr>
          <w:rFonts w:cs="Times New Roman" w:eastAsia="Times New Roman"/>
          <w:szCs w:val="20"/>
          <w:lang w:eastAsia="hr-HR"/>
        </w:rPr>
        <w:t>AUTO KUĆA BEKAVAC d.o.o. OIB: 03578964518, Žeževica, Bekavci 35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5D463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   </w:t>
      </w:r>
      <w:r w:rsidR="00FD4EE1">
        <w:rPr>
          <w:rFonts w:cs="Times New Roman" w:eastAsia="Times New Roman"/>
          <w:szCs w:val="24"/>
        </w:rPr>
        <w:t xml:space="preserve"> </w:t>
      </w:r>
    </w:p>
    <w:p w:rsidRDefault="00FD4EE1" w:rsidP="007D0B5D" w:rsidR="00FD4EE1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D0B5D" w:rsidP="007D0B5D" w:rsidR="007D0B5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>
        <w:rPr>
          <w:rFonts w:cs="Times New Roman" w:eastAsia="Times New Roman"/>
          <w:szCs w:val="20"/>
          <w:lang w:eastAsia="hr-HR"/>
        </w:rPr>
        <w:t>15. studenog 2018.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FF089C">
        <w:rPr>
          <w:rFonts w:cs="Times New Roman" w:eastAsia="Times New Roman"/>
          <w:szCs w:val="24"/>
        </w:rPr>
        <w:t>24.261,17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FF089C">
        <w:rPr>
          <w:rFonts w:cs="Times New Roman" w:eastAsia="Times New Roman"/>
          <w:szCs w:val="24"/>
        </w:rPr>
        <w:t>dva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</w:t>
      </w:r>
    </w:p>
    <w:p w:rsidRDefault="007C4862" w:rsidP="007E4E00" w:rsidR="007C4862">
      <w:pPr>
        <w:ind w:firstLine="708"/>
        <w:jc w:val="both"/>
        <w:rPr>
          <w:rFonts w:cs="Times New Roman" w:eastAsia="Times New Roman"/>
          <w:szCs w:val="24"/>
        </w:rPr>
      </w:pPr>
    </w:p>
    <w:p w:rsidRDefault="00FD4EE1" w:rsidP="00FD4EE1" w:rsidR="00B35C24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>R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>j</w:t>
      </w:r>
      <w:r w:rsidR="007C4862"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 w:rsidR="00FF089C">
        <w:rPr>
          <w:rFonts w:cs="Times New Roman" w:eastAsia="Times New Roman"/>
          <w:color w:val="000000"/>
          <w:szCs w:val="24"/>
          <w:lang w:eastAsia="hr-HR"/>
        </w:rPr>
        <w:t>186</w:t>
      </w:r>
      <w:r w:rsidR="00EE1D4A">
        <w:rPr>
          <w:rFonts w:cs="Times New Roman" w:eastAsia="Times New Roman"/>
          <w:color w:val="000000"/>
          <w:szCs w:val="24"/>
          <w:lang w:eastAsia="hr-HR"/>
        </w:rPr>
        <w:t>/20</w:t>
      </w:r>
      <w:r>
        <w:rPr>
          <w:rFonts w:cs="Times New Roman" w:eastAsia="Times New Roman"/>
          <w:color w:val="000000"/>
          <w:szCs w:val="24"/>
          <w:lang w:eastAsia="hr-HR"/>
        </w:rPr>
        <w:t>18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 w:rsidR="00FF089C">
        <w:rPr>
          <w:rFonts w:cs="Times New Roman" w:eastAsia="Times New Roman"/>
          <w:color w:val="000000"/>
          <w:szCs w:val="24"/>
          <w:lang w:eastAsia="hr-HR"/>
        </w:rPr>
        <w:t>29</w:t>
      </w:r>
      <w:r w:rsidR="00EE1D4A">
        <w:rPr>
          <w:rFonts w:cs="Times New Roman" w:eastAsia="Times New Roman"/>
          <w:color w:val="000000"/>
          <w:szCs w:val="24"/>
          <w:lang w:eastAsia="hr-HR"/>
        </w:rPr>
        <w:t>. siječnja 2019.</w:t>
      </w:r>
      <w:r w:rsidR="007C4862"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</w:t>
      </w:r>
      <w:r w:rsidR="00B35C24">
        <w:rPr>
          <w:rFonts w:cs="Times New Roman" w:eastAsia="Times New Roman"/>
          <w:color w:val="000000"/>
          <w:szCs w:val="24"/>
          <w:lang w:eastAsia="hr-HR"/>
        </w:rPr>
        <w:t>.</w:t>
      </w:r>
    </w:p>
    <w:p w:rsidRDefault="00B35C24" w:rsidP="00B35C24" w:rsidR="002B2CC3">
      <w:pPr>
        <w:ind w:firstLine="703"/>
        <w:jc w:val="both"/>
        <w:rPr>
          <w:szCs w:val="24"/>
        </w:rPr>
      </w:pPr>
      <w:r>
        <w:rPr>
          <w:szCs w:val="24"/>
        </w:rPr>
        <w:lastRenderedPageBreak/>
        <w:t>Nadalje, z</w:t>
      </w:r>
      <w:r w:rsidR="002B2CC3" w:rsidRPr="00B347D1">
        <w:rPr>
          <w:szCs w:val="24"/>
        </w:rPr>
        <w:t>a potrebe prethodnog postupka Financijska agencija je dostavila sudu potvrdu o neizvršenim osnovama za plaćanje iz koje proizlazi kako d</w:t>
      </w:r>
      <w:r w:rsidR="002B2CC3">
        <w:rPr>
          <w:szCs w:val="24"/>
        </w:rPr>
        <w:t xml:space="preserve">užnik na dan izdavanja potvrde </w:t>
      </w:r>
      <w:r w:rsidR="00FF089C">
        <w:rPr>
          <w:szCs w:val="24"/>
        </w:rPr>
        <w:t>26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u Očevidniku redoslijeda osnova za plaćanje ima evidentirane neizvršene osnove za plaćanje u neprekinutom razdoblju od </w:t>
      </w:r>
      <w:r>
        <w:rPr>
          <w:szCs w:val="24"/>
        </w:rPr>
        <w:t>0</w:t>
      </w:r>
      <w:r w:rsidR="002B2CC3" w:rsidRPr="00B347D1">
        <w:rPr>
          <w:szCs w:val="24"/>
        </w:rPr>
        <w:t xml:space="preserve"> dan</w:t>
      </w:r>
      <w:r w:rsidR="002B2CC3">
        <w:rPr>
          <w:szCs w:val="24"/>
        </w:rPr>
        <w:t>a</w:t>
      </w:r>
      <w:r w:rsidR="002B2CC3" w:rsidRPr="00B347D1">
        <w:rPr>
          <w:szCs w:val="24"/>
        </w:rPr>
        <w:t xml:space="preserve">, te potvrdu o blokadi računa i novčanih sredstava iz koje proizlazi kako nepodmirene obveze dužnika na dan izdavanja potvrde </w:t>
      </w:r>
      <w:r w:rsidR="00FF089C">
        <w:rPr>
          <w:szCs w:val="24"/>
        </w:rPr>
        <w:t>26</w:t>
      </w:r>
      <w:r w:rsidR="002B2CC3">
        <w:rPr>
          <w:szCs w:val="24"/>
        </w:rPr>
        <w:t>. veljače 2019.</w:t>
      </w:r>
      <w:r w:rsidR="002B2CC3" w:rsidRPr="00B347D1">
        <w:rPr>
          <w:szCs w:val="24"/>
        </w:rPr>
        <w:t xml:space="preserve"> iznose </w:t>
      </w:r>
      <w:r w:rsidR="002B2CC3">
        <w:rPr>
          <w:szCs w:val="24"/>
        </w:rPr>
        <w:t>0,</w:t>
      </w:r>
      <w:r>
        <w:rPr>
          <w:szCs w:val="24"/>
        </w:rPr>
        <w:t>00</w:t>
      </w:r>
      <w:r w:rsidR="002B2CC3" w:rsidRPr="00B347D1">
        <w:rPr>
          <w:szCs w:val="24"/>
        </w:rPr>
        <w:t xml:space="preserve"> kn.     </w:t>
      </w:r>
      <w:r w:rsidR="002B2CC3"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128. stavkom</w:t>
      </w:r>
      <w:r w:rsidRPr="00B35C24">
        <w:rPr>
          <w:rFonts w:cs="Times New Roman" w:eastAsia="Times New Roman"/>
          <w:szCs w:val="24"/>
        </w:rPr>
        <w:t xml:space="preserve"> 9. SZ-a propisano je da ako dužnik do završetka prethodnog postupka postane sposoban za plaćanje, sud će postupak obustaviti, a troškove provedenog postupka u tom slučaju dužan je naknaditi dužnik.</w:t>
      </w: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 w:rsidRPr="00B35C24">
        <w:rPr>
          <w:rFonts w:cs="Times New Roman" w:eastAsia="Times New Roman"/>
          <w:szCs w:val="24"/>
        </w:rPr>
        <w:t xml:space="preserve">Budući da je iz naprijed </w:t>
      </w:r>
      <w:r>
        <w:rPr>
          <w:rFonts w:cs="Times New Roman" w:eastAsia="Times New Roman"/>
          <w:szCs w:val="24"/>
        </w:rPr>
        <w:t>navedenih potvrda Financijske agencije</w:t>
      </w:r>
      <w:r w:rsidRPr="00B35C24">
        <w:rPr>
          <w:rFonts w:cs="Times New Roman" w:eastAsia="Times New Roman"/>
          <w:szCs w:val="24"/>
        </w:rPr>
        <w:t xml:space="preserve"> razvidno da dužnik u Očevidniku redoslijeda osnova za plaćanje više nema evidentiranih neizvršenih osnova za plaćanje, odnosno da njegovi računi više nisu u blokadi, to </w:t>
      </w:r>
      <w:r>
        <w:rPr>
          <w:rFonts w:cs="Times New Roman" w:eastAsia="Times New Roman"/>
          <w:szCs w:val="24"/>
        </w:rPr>
        <w:t>proizlazi</w:t>
      </w:r>
      <w:r w:rsidRPr="00B35C24">
        <w:rPr>
          <w:rFonts w:cs="Times New Roman" w:eastAsia="Times New Roman"/>
          <w:szCs w:val="24"/>
        </w:rPr>
        <w:t xml:space="preserve"> da je dužnik u međuvremenu postao sposoban za plaćanje, a radi čega je, primjenom </w:t>
      </w:r>
      <w:r>
        <w:rPr>
          <w:rFonts w:cs="Times New Roman" w:eastAsia="Times New Roman"/>
          <w:szCs w:val="24"/>
        </w:rPr>
        <w:t>članka 128. stavka</w:t>
      </w:r>
      <w:r w:rsidRPr="00B35C24">
        <w:rPr>
          <w:rFonts w:cs="Times New Roman" w:eastAsia="Times New Roman"/>
          <w:szCs w:val="24"/>
        </w:rPr>
        <w:t xml:space="preserve"> 9. SZ-a, ovaj postupak trebalo obustavit</w:t>
      </w:r>
      <w:r>
        <w:rPr>
          <w:rFonts w:cs="Times New Roman" w:eastAsia="Times New Roman"/>
          <w:szCs w:val="24"/>
        </w:rPr>
        <w:t>i i sukladno tome odlučiti kao pod točkom</w:t>
      </w:r>
      <w:r w:rsidRPr="00B35C24">
        <w:rPr>
          <w:rFonts w:cs="Times New Roman" w:eastAsia="Times New Roman"/>
          <w:szCs w:val="24"/>
        </w:rPr>
        <w:t xml:space="preserve"> I. izreke ovog rješenja.</w:t>
      </w:r>
    </w:p>
    <w:p w:rsidRDefault="00B35C24" w:rsidP="00B35C24" w:rsidR="00B35C24" w:rsidRPr="00B35C24">
      <w:pPr>
        <w:jc w:val="both"/>
        <w:rPr>
          <w:rFonts w:cs="Times New Roman" w:eastAsia="Times New Roman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 w:rsidRPr="00B35C24">
        <w:rPr>
          <w:rFonts w:cs="Times New Roman" w:eastAsia="Times New Roman"/>
          <w:szCs w:val="24"/>
        </w:rPr>
        <w:t xml:space="preserve">S obzirom </w:t>
      </w:r>
      <w:r>
        <w:rPr>
          <w:rFonts w:cs="Times New Roman" w:eastAsia="Times New Roman"/>
          <w:szCs w:val="24"/>
        </w:rPr>
        <w:t xml:space="preserve">na to </w:t>
      </w:r>
      <w:r w:rsidRPr="00B35C24">
        <w:rPr>
          <w:rFonts w:cs="Times New Roman" w:eastAsia="Times New Roman"/>
          <w:szCs w:val="24"/>
        </w:rPr>
        <w:t>da je dužnik</w:t>
      </w:r>
      <w:r>
        <w:rPr>
          <w:rFonts w:cs="Times New Roman" w:eastAsia="Times New Roman"/>
          <w:szCs w:val="24"/>
        </w:rPr>
        <w:t xml:space="preserve"> postao sposoban za plaćanje i </w:t>
      </w:r>
      <w:r w:rsidRPr="00B35C24">
        <w:rPr>
          <w:rFonts w:cs="Times New Roman" w:eastAsia="Times New Roman"/>
          <w:szCs w:val="24"/>
        </w:rPr>
        <w:t xml:space="preserve">da je ovaj postupak obustavljen u skladu s </w:t>
      </w:r>
      <w:r>
        <w:rPr>
          <w:rFonts w:cs="Times New Roman" w:eastAsia="Times New Roman"/>
          <w:szCs w:val="24"/>
        </w:rPr>
        <w:t>člankom 128. stavkom</w:t>
      </w:r>
      <w:r w:rsidRPr="00B35C24">
        <w:rPr>
          <w:rFonts w:cs="Times New Roman" w:eastAsia="Times New Roman"/>
          <w:szCs w:val="24"/>
        </w:rPr>
        <w:t xml:space="preserve"> 9. SZ-a, dužnik je dužan naknaditi troškove ovog postupka,</w:t>
      </w:r>
      <w:r>
        <w:rPr>
          <w:rFonts w:cs="Times New Roman" w:eastAsia="Times New Roman"/>
          <w:szCs w:val="24"/>
        </w:rPr>
        <w:t xml:space="preserve"> koje troškove čini naknada Financijskoj agenciji</w:t>
      </w:r>
      <w:r w:rsidRPr="00B35C24">
        <w:rPr>
          <w:rFonts w:cs="Times New Roman" w:eastAsia="Times New Roman"/>
          <w:szCs w:val="24"/>
        </w:rPr>
        <w:t xml:space="preserve"> za obavljanje poslova u ovom stečajnom postupku u iznosu od 175,00 kn. </w:t>
      </w: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</w:p>
    <w:p w:rsidRDefault="00341F12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Naime, člankom 110. stavkom</w:t>
      </w:r>
      <w:r w:rsidR="00B35C24" w:rsidRPr="00B35C24">
        <w:rPr>
          <w:rFonts w:cs="Times New Roman" w:eastAsia="Times New Roman"/>
          <w:szCs w:val="24"/>
        </w:rPr>
        <w:t xml:space="preserve"> 5. SZ-a propisano je da Financijska agencija ima pravo na naknadu troška za podnošenje prijedloga </w:t>
      </w:r>
      <w:r>
        <w:rPr>
          <w:rFonts w:cs="Times New Roman" w:eastAsia="Times New Roman"/>
          <w:szCs w:val="24"/>
        </w:rPr>
        <w:t xml:space="preserve">za otvaranje stečajnog postupka iz </w:t>
      </w:r>
      <w:r w:rsidR="00B35C24" w:rsidRPr="00B35C24">
        <w:rPr>
          <w:rFonts w:cs="Times New Roman" w:eastAsia="Times New Roman"/>
          <w:szCs w:val="24"/>
        </w:rPr>
        <w:t>st</w:t>
      </w:r>
      <w:r>
        <w:rPr>
          <w:rFonts w:cs="Times New Roman" w:eastAsia="Times New Roman"/>
          <w:szCs w:val="24"/>
        </w:rPr>
        <w:t>avka</w:t>
      </w:r>
      <w:r w:rsidR="00B35C24" w:rsidRPr="00B35C24">
        <w:rPr>
          <w:rFonts w:cs="Times New Roman" w:eastAsia="Times New Roman"/>
          <w:szCs w:val="24"/>
        </w:rPr>
        <w:t xml:space="preserve"> 1. </w:t>
      </w:r>
      <w:r>
        <w:rPr>
          <w:rFonts w:cs="Times New Roman" w:eastAsia="Times New Roman"/>
          <w:szCs w:val="24"/>
        </w:rPr>
        <w:t>toga članka. Nadalje, sukladno članku</w:t>
      </w:r>
      <w:r w:rsidR="00B35C24" w:rsidRPr="00B35C24">
        <w:rPr>
          <w:rFonts w:cs="Times New Roman" w:eastAsia="Times New Roman"/>
          <w:szCs w:val="24"/>
        </w:rPr>
        <w:t xml:space="preserve"> 3. Pravilnika o vrsti i visini naknade troškova Financijske agencije u predstečajnom postupku i o visini naknade troška Financijske agencije za podnošenje prijedloga za otvaranje stečajnog postupka (</w:t>
      </w:r>
      <w:r>
        <w:rPr>
          <w:rFonts w:cs="Times New Roman" w:eastAsia="Times New Roman"/>
          <w:szCs w:val="24"/>
        </w:rPr>
        <w:t>„</w:t>
      </w:r>
      <w:r w:rsidR="00B35C24" w:rsidRPr="00B35C24">
        <w:rPr>
          <w:rFonts w:cs="Times New Roman" w:eastAsia="Times New Roman"/>
          <w:szCs w:val="24"/>
        </w:rPr>
        <w:t>Narodne novine</w:t>
      </w:r>
      <w:r>
        <w:rPr>
          <w:rFonts w:cs="Times New Roman" w:eastAsia="Times New Roman"/>
          <w:szCs w:val="24"/>
        </w:rPr>
        <w:t>“</w:t>
      </w:r>
      <w:r w:rsidR="00B35C24" w:rsidRPr="00B35C24">
        <w:rPr>
          <w:rFonts w:cs="Times New Roman" w:eastAsia="Times New Roman"/>
          <w:szCs w:val="24"/>
        </w:rPr>
        <w:t xml:space="preserve"> b</w:t>
      </w:r>
      <w:r>
        <w:rPr>
          <w:rFonts w:cs="Times New Roman" w:eastAsia="Times New Roman"/>
          <w:szCs w:val="24"/>
        </w:rPr>
        <w:t>roj</w:t>
      </w:r>
      <w:r w:rsidR="00B35C24" w:rsidRPr="00B35C24">
        <w:rPr>
          <w:rFonts w:cs="Times New Roman" w:eastAsia="Times New Roman"/>
          <w:szCs w:val="24"/>
        </w:rPr>
        <w:t xml:space="preserve"> 106/15) visina naknade </w:t>
      </w:r>
      <w:r>
        <w:rPr>
          <w:rFonts w:cs="Times New Roman" w:eastAsia="Times New Roman"/>
          <w:szCs w:val="24"/>
        </w:rPr>
        <w:t xml:space="preserve">troška </w:t>
      </w:r>
      <w:r w:rsidR="00B35C24" w:rsidRPr="00B35C24">
        <w:rPr>
          <w:rFonts w:cs="Times New Roman" w:eastAsia="Times New Roman"/>
          <w:szCs w:val="24"/>
        </w:rPr>
        <w:t xml:space="preserve">Financijske agencije za podnošenje prijedloga za otvaranje stečajnog postupka </w:t>
      </w:r>
      <w:r>
        <w:rPr>
          <w:rFonts w:cs="Times New Roman" w:eastAsia="Times New Roman"/>
          <w:szCs w:val="24"/>
        </w:rPr>
        <w:t xml:space="preserve">određuje se u iznosu od </w:t>
      </w:r>
      <w:r w:rsidR="00B35C24" w:rsidRPr="00B35C24">
        <w:rPr>
          <w:rFonts w:cs="Times New Roman" w:eastAsia="Times New Roman"/>
          <w:szCs w:val="24"/>
        </w:rPr>
        <w:t>140,00 kn uvećano</w:t>
      </w:r>
      <w:r>
        <w:rPr>
          <w:rFonts w:cs="Times New Roman" w:eastAsia="Times New Roman"/>
          <w:szCs w:val="24"/>
        </w:rPr>
        <w:t>m</w:t>
      </w:r>
      <w:r w:rsidR="00B35C24" w:rsidRPr="00B35C24">
        <w:rPr>
          <w:rFonts w:cs="Times New Roman" w:eastAsia="Times New Roman"/>
          <w:szCs w:val="24"/>
        </w:rPr>
        <w:t xml:space="preserve"> za </w:t>
      </w:r>
      <w:r>
        <w:rPr>
          <w:rFonts w:cs="Times New Roman" w:eastAsia="Times New Roman"/>
          <w:szCs w:val="24"/>
        </w:rPr>
        <w:t>porez na dodanu vrijednost</w:t>
      </w:r>
      <w:r w:rsidR="00B35C24" w:rsidRPr="00B35C24">
        <w:rPr>
          <w:rFonts w:cs="Times New Roman" w:eastAsia="Times New Roman"/>
          <w:szCs w:val="24"/>
        </w:rPr>
        <w:t>, š</w:t>
      </w:r>
      <w:r>
        <w:rPr>
          <w:rFonts w:cs="Times New Roman" w:eastAsia="Times New Roman"/>
          <w:szCs w:val="24"/>
        </w:rPr>
        <w:t>to ukupno iznosi 175,00 kn. Financijska agencija</w:t>
      </w:r>
      <w:r w:rsidR="00B35C24" w:rsidRPr="00B35C24">
        <w:rPr>
          <w:rFonts w:cs="Times New Roman" w:eastAsia="Times New Roman"/>
          <w:szCs w:val="24"/>
        </w:rPr>
        <w:t xml:space="preserve"> je u podnesenom prijedlogu predložila sudu odrediti isplatu te naknade u njenu korist pa je slijedom navedenog odlučeno kao</w:t>
      </w:r>
      <w:r>
        <w:rPr>
          <w:rFonts w:cs="Times New Roman" w:eastAsia="Times New Roman"/>
          <w:szCs w:val="24"/>
        </w:rPr>
        <w:t xml:space="preserve"> pod točkom</w:t>
      </w:r>
      <w:r w:rsidR="00B35C24" w:rsidRPr="00B35C24">
        <w:rPr>
          <w:rFonts w:cs="Times New Roman" w:eastAsia="Times New Roman"/>
          <w:szCs w:val="24"/>
        </w:rPr>
        <w:t xml:space="preserve"> II. izreke ovog rješenja.</w:t>
      </w:r>
    </w:p>
    <w:p w:rsidRDefault="00B35C24" w:rsidP="00B35C24" w:rsidR="00B35C24" w:rsidRPr="00B35C24">
      <w:pPr>
        <w:jc w:val="both"/>
        <w:rPr>
          <w:rFonts w:cs="Times New Roman" w:eastAsia="Times New Roman"/>
          <w:szCs w:val="24"/>
        </w:rPr>
      </w:pPr>
    </w:p>
    <w:p w:rsidRDefault="00B35C24" w:rsidP="00B35C24" w:rsidR="00B35C24" w:rsidRPr="00B35C24">
      <w:pPr>
        <w:ind w:firstLine="708"/>
        <w:jc w:val="both"/>
        <w:rPr>
          <w:rFonts w:cs="Times New Roman" w:eastAsia="Times New Roman"/>
          <w:szCs w:val="24"/>
        </w:rPr>
      </w:pPr>
      <w:r w:rsidRPr="00B35C24">
        <w:rPr>
          <w:rFonts w:cs="Times New Roman" w:eastAsia="Times New Roman"/>
          <w:szCs w:val="24"/>
        </w:rPr>
        <w:t xml:space="preserve">Budući da je ovim rješenjem postupak obustavljen, jer je dužnik u međuvremenu postao sposoban za plaćanje te više nema evidentiranih nepodmirenih obveza na računu, to je </w:t>
      </w:r>
      <w:r w:rsidR="00341F12">
        <w:rPr>
          <w:rFonts w:cs="Times New Roman" w:eastAsia="Times New Roman"/>
          <w:szCs w:val="24"/>
        </w:rPr>
        <w:t>u smislu članka 112. stavka 7. SZ-a trebalo</w:t>
      </w:r>
      <w:r w:rsidRPr="00B35C24">
        <w:rPr>
          <w:rFonts w:cs="Times New Roman" w:eastAsia="Times New Roman"/>
          <w:szCs w:val="24"/>
        </w:rPr>
        <w:t xml:space="preserve"> naložiti Financijskoj agenciji da oslobodi novčana sredstva koja su sa računa dužnika zaplijenjena na ime predujma za namire</w:t>
      </w:r>
      <w:r w:rsidR="00EC7286">
        <w:rPr>
          <w:rFonts w:cs="Times New Roman" w:eastAsia="Times New Roman"/>
          <w:szCs w:val="24"/>
        </w:rPr>
        <w:t>nje troškova stečajnog postupka.</w:t>
      </w:r>
      <w:r w:rsidRPr="00B35C24">
        <w:rPr>
          <w:rFonts w:cs="Times New Roman" w:eastAsia="Times New Roman"/>
          <w:szCs w:val="24"/>
        </w:rPr>
        <w:t xml:space="preserve"> </w:t>
      </w:r>
      <w:r w:rsidR="00EC7286">
        <w:rPr>
          <w:rFonts w:cs="Times New Roman" w:eastAsia="Times New Roman"/>
          <w:szCs w:val="24"/>
        </w:rPr>
        <w:t>Stoga</w:t>
      </w:r>
      <w:r w:rsidR="00341F12">
        <w:rPr>
          <w:rFonts w:cs="Times New Roman" w:eastAsia="Times New Roman"/>
          <w:szCs w:val="24"/>
        </w:rPr>
        <w:t xml:space="preserve"> je odlučeno kao pod točkom</w:t>
      </w:r>
      <w:r w:rsidRPr="00B35C24">
        <w:rPr>
          <w:rFonts w:cs="Times New Roman" w:eastAsia="Times New Roman"/>
          <w:szCs w:val="24"/>
        </w:rPr>
        <w:t xml:space="preserve"> III. izreke ovog rješenja.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FF089C">
        <w:rPr>
          <w:rFonts w:cs="Times New Roman" w:eastAsia="Times New Roman"/>
          <w:szCs w:val="24"/>
        </w:rPr>
        <w:t>4</w:t>
      </w:r>
      <w:r w:rsidR="009F7EEF">
        <w:rPr>
          <w:rFonts w:cs="Times New Roman" w:eastAsia="Times New Roman"/>
          <w:szCs w:val="24"/>
        </w:rPr>
        <w:t xml:space="preserve">. </w:t>
      </w:r>
      <w:r w:rsidR="00FF089C">
        <w:rPr>
          <w:rFonts w:cs="Times New Roman" w:eastAsia="Times New Roman"/>
          <w:szCs w:val="24"/>
        </w:rPr>
        <w:t>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341F12" w:rsidP="00685F9A" w:rsidR="00341F12">
      <w:pPr>
        <w:jc w:val="both"/>
        <w:rPr>
          <w:rFonts w:cs="Times New Roman" w:eastAsia="Times New Roman"/>
          <w:szCs w:val="24"/>
        </w:rPr>
      </w:pPr>
    </w:p>
    <w:p w:rsidRDefault="00341F12" w:rsidP="00685F9A" w:rsidR="00341F12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lastRenderedPageBreak/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</w:t>
      </w:r>
      <w:r w:rsidR="005A2C1C">
        <w:rPr>
          <w:rFonts w:cs="Times New Roman" w:eastAsia="Times New Roman"/>
          <w:szCs w:val="24"/>
        </w:rPr>
        <w:t xml:space="preserve"> dopuštena je žalba</w:t>
      </w:r>
      <w:r w:rsidR="009F7EEF">
        <w:t>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055EB9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453D4" w:rsidRPr="00F453D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5D4635">
      <w:t>186</w:t>
    </w:r>
    <w:r w:rsidR="00E227C7">
      <w:t>/2018</w:t>
    </w:r>
    <w:r w:rsidR="004F6EDE">
      <w:t>-</w:t>
    </w:r>
    <w:r w:rsidR="005D4635">
      <w:t>15</w:t>
    </w:r>
  </w:p>
  <w:p w:rsidRDefault="00F453D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E336E"/>
    <w:rsid w:val="000F78B5"/>
    <w:rsid w:val="00143775"/>
    <w:rsid w:val="0016170B"/>
    <w:rsid w:val="00172BF8"/>
    <w:rsid w:val="001F60C3"/>
    <w:rsid w:val="0020261F"/>
    <w:rsid w:val="00205483"/>
    <w:rsid w:val="0022428E"/>
    <w:rsid w:val="00227306"/>
    <w:rsid w:val="00231619"/>
    <w:rsid w:val="002639FC"/>
    <w:rsid w:val="00286E3D"/>
    <w:rsid w:val="002A3E89"/>
    <w:rsid w:val="002B2CC3"/>
    <w:rsid w:val="002B78D4"/>
    <w:rsid w:val="00305397"/>
    <w:rsid w:val="00326E31"/>
    <w:rsid w:val="00341F12"/>
    <w:rsid w:val="003447B2"/>
    <w:rsid w:val="003A3AFC"/>
    <w:rsid w:val="003C3ED5"/>
    <w:rsid w:val="003E4CF0"/>
    <w:rsid w:val="00414850"/>
    <w:rsid w:val="00424D47"/>
    <w:rsid w:val="00436BAB"/>
    <w:rsid w:val="00447F7C"/>
    <w:rsid w:val="004644D3"/>
    <w:rsid w:val="00495246"/>
    <w:rsid w:val="004C70E5"/>
    <w:rsid w:val="004D4EF2"/>
    <w:rsid w:val="004F6EDE"/>
    <w:rsid w:val="00516502"/>
    <w:rsid w:val="00527D64"/>
    <w:rsid w:val="00540E50"/>
    <w:rsid w:val="005A2C1C"/>
    <w:rsid w:val="005C4834"/>
    <w:rsid w:val="005D4635"/>
    <w:rsid w:val="005E535D"/>
    <w:rsid w:val="00600792"/>
    <w:rsid w:val="00651BEB"/>
    <w:rsid w:val="006551F5"/>
    <w:rsid w:val="00685D9F"/>
    <w:rsid w:val="00685F9A"/>
    <w:rsid w:val="00691423"/>
    <w:rsid w:val="006D470D"/>
    <w:rsid w:val="00702F8F"/>
    <w:rsid w:val="00735CCB"/>
    <w:rsid w:val="0076274B"/>
    <w:rsid w:val="007667BD"/>
    <w:rsid w:val="00781784"/>
    <w:rsid w:val="00782F79"/>
    <w:rsid w:val="007C3887"/>
    <w:rsid w:val="007C4862"/>
    <w:rsid w:val="007C4942"/>
    <w:rsid w:val="007D0B5D"/>
    <w:rsid w:val="007D2964"/>
    <w:rsid w:val="007D609E"/>
    <w:rsid w:val="007E4E00"/>
    <w:rsid w:val="00810A16"/>
    <w:rsid w:val="008246E5"/>
    <w:rsid w:val="00836BAB"/>
    <w:rsid w:val="008405E2"/>
    <w:rsid w:val="00856623"/>
    <w:rsid w:val="00885D26"/>
    <w:rsid w:val="008A3181"/>
    <w:rsid w:val="008B1729"/>
    <w:rsid w:val="008E3A50"/>
    <w:rsid w:val="00900226"/>
    <w:rsid w:val="009204A3"/>
    <w:rsid w:val="00940791"/>
    <w:rsid w:val="00954117"/>
    <w:rsid w:val="00971382"/>
    <w:rsid w:val="009714DD"/>
    <w:rsid w:val="00972044"/>
    <w:rsid w:val="009C7BD8"/>
    <w:rsid w:val="009F7EEF"/>
    <w:rsid w:val="00A0043B"/>
    <w:rsid w:val="00A44433"/>
    <w:rsid w:val="00A613C6"/>
    <w:rsid w:val="00A646A6"/>
    <w:rsid w:val="00A6549C"/>
    <w:rsid w:val="00A700BA"/>
    <w:rsid w:val="00AC298C"/>
    <w:rsid w:val="00AD01D1"/>
    <w:rsid w:val="00AD45AE"/>
    <w:rsid w:val="00AE7280"/>
    <w:rsid w:val="00B35C24"/>
    <w:rsid w:val="00B62B6A"/>
    <w:rsid w:val="00B9721A"/>
    <w:rsid w:val="00BD66F5"/>
    <w:rsid w:val="00BF580E"/>
    <w:rsid w:val="00BF69BA"/>
    <w:rsid w:val="00C501D5"/>
    <w:rsid w:val="00CD5675"/>
    <w:rsid w:val="00CE75BA"/>
    <w:rsid w:val="00CF015D"/>
    <w:rsid w:val="00D6602F"/>
    <w:rsid w:val="00D72069"/>
    <w:rsid w:val="00D91861"/>
    <w:rsid w:val="00DC24EA"/>
    <w:rsid w:val="00E227C7"/>
    <w:rsid w:val="00E236DE"/>
    <w:rsid w:val="00E40DE8"/>
    <w:rsid w:val="00E42716"/>
    <w:rsid w:val="00E73779"/>
    <w:rsid w:val="00EC7286"/>
    <w:rsid w:val="00EE1D4A"/>
    <w:rsid w:val="00F131C9"/>
    <w:rsid w:val="00F17A3C"/>
    <w:rsid w:val="00F31E77"/>
    <w:rsid w:val="00F35AAE"/>
    <w:rsid w:val="00F35FD3"/>
    <w:rsid w:val="00F453D4"/>
    <w:rsid w:val="00F6644F"/>
    <w:rsid w:val="00F80E8E"/>
    <w:rsid w:val="00FB5882"/>
    <w:rsid w:val="00FD4EE1"/>
    <w:rsid w:val="00FF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98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298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298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298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9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298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29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298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St-186/2018-15</izvorni_sadrzaj>
    <derivirana_varijabla naziv="DomainObject.Oznaka_1">St-186/2018-15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BEKAVAC društvo s ograničenom odgovornošću, za trgovinu i usluge</izvorni_sadrzaj>
    <derivirana_varijabla naziv="DomainObject.Predmet.ProtustrankaFormated_1">  AUTO KUĆA BEKAVAC društvo s ograničenom odgovornošću, za trgovinu i usluge</derivirana_varijabla>
  </DomainObject.Predmet.ProtustrankaFormated>
  <DomainObject.Predmet.ProtustrankaFormatedOIB>
    <izvorni_sadrzaj>  AUTO KUĆA BEKAVAC društvo s ograničenom odgovornošću, za trgovinu i usluge, OIB 03578964518</izvorni_sadrzaj>
    <derivirana_varijabla naziv="DomainObject.Predmet.ProtustrankaFormatedOIB_1">  AUTO KUĆA BEKAVAC društvo s ograničenom odgovornošću, za trgovinu i usluge, OIB 03578964518</derivirana_varijabla>
  </DomainObject.Predmet.ProtustrankaFormatedOIB>
  <DomainObject.Predmet.ProtustrankaFormatedWithAdress>
    <izvorni_sadrzaj> AUTO KUĆA BEKAVAC društvo s ograničenom odgovornošću, za trgovinu i usluge, Bekavci 35, 21250 Žeževica</izvorni_sadrzaj>
    <derivirana_varijabla naziv="DomainObject.Predmet.ProtustrankaFormatedWithAdress_1"> AUTO KUĆA BEKAVAC društvo s ograničenom odgovornošću, za trgovinu i usluge, Bekavci 35, 21250 Žeževica</derivirana_varijabla>
  </DomainObject.Predmet.ProtustrankaFormatedWithAdress>
  <DomainObject.Predmet.ProtustrankaFormatedWithAdressOIB>
    <izvorni_sadrzaj> AUTO KUĆA BEKAVAC društvo s ograničenom odgovornošću, za trgovinu i usluge, OIB 03578964518, Bekavci 35, 21250 Žeževica</izvorni_sadrzaj>
    <derivirana_varijabla naziv="DomainObject.Predmet.ProtustrankaFormatedWithAdressOIB_1"> AUTO KUĆA BEKAVAC društvo s ograničenom odgovornošću, za trgovinu i usluge, OIB 03578964518, Bekavci 35, 21250 Žeževica</derivirana_varijabla>
  </DomainObject.Predmet.ProtustrankaFormatedWithAdressOIB>
  <DomainObject.Predmet.ProtustrankaWithAdress>
    <izvorni_sadrzaj>AUTO KUĆA BEKAVAC društvo s ograničenom odgovornošću, za trgovinu i usluge Bekavci 35, 21250 Žeževica</izvorni_sadrzaj>
    <derivirana_varijabla naziv="DomainObject.Predmet.ProtustrankaWithAdress_1">AUTO KUĆA BEKAVAC društvo s ograničenom odgovornošću, za trgovinu i usluge Bekavci 35, 21250 Žeževica</derivirana_varijabla>
  </DomainObject.Predmet.ProtustrankaWithAdress>
  <DomainObject.Predmet.ProtustrankaWithAdressOIB>
    <izvorni_sadrzaj>AUTO KUĆA BEKAVAC društvo s ograničenom odgovornošću, za trgovinu i usluge, OIB 03578964518, Bekavci 35, 21250 Žeževica</izvorni_sadrzaj>
    <derivirana_varijabla naziv="DomainObject.Predmet.ProtustrankaWithAdressOIB_1">AUTO KUĆA BEKAVAC društvo s ograničenom odgovornošću, za trgovinu i usluge, OIB 03578964518, Bekavci 35, 21250 Žeževica</derivirana_varijabla>
  </DomainObject.Predmet.ProtustrankaWithAdressOIB>
  <DomainObject.Predmet.ProtustrankaNazivFormated>
    <izvorni_sadrzaj>AUTO KUĆA BEKAVAC društvo s ograničenom odgovornošću, za trgovinu i usluge</izvorni_sadrzaj>
    <derivirana_varijabla naziv="DomainObject.Predmet.ProtustrankaNazivFormated_1">AUTO KUĆA BEKAVAC društvo s ograničenom odgovornošću, za trgovinu i usluge</derivirana_varijabla>
  </DomainObject.Predmet.ProtustrankaNazivFormated>
  <DomainObject.Predmet.ProtustrankaNazivFormatedOIB>
    <izvorni_sadrzaj>AUTO KUĆA BEKAVAC društvo s ograničenom odgovornošću, za trgovinu i usluge, OIB 03578964518</izvorni_sadrzaj>
    <derivirana_varijabla naziv="DomainObject.Predmet.ProtustrankaNazivFormatedOIB_1">AUTO KUĆA BEKAVAC društvo s ograničenom odgovornošću, za trgovinu i usluge, OIB 03578964518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24261.17</izvorni_sadrzaj>
    <derivirana_varijabla naziv="DomainObject.Predmet.TrenutnaVrijednost_1">24261.17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KUĆA BEKAVAC društvo s ograničenom odgovornošću, za trgovinu i usluge</item>
    </izvorni_sadrzaj>
    <derivirana_varijabla naziv="DomainObject.Predmet.ProtuStrankaListFormated_1">
      <item>AUTO KUĆA BEKAVAC društvo s ograničenom odgovornošću, za trgovinu i usluge</item>
    </derivirana_varijabla>
  </DomainObject.Predmet.ProtuStrankaListFormated>
  <DomainObject.Predmet.ProtuStrankaListFormatedOIB>
    <izvorni_sadrzaj>
      <item>AUTO KUĆA BEKAVAC društvo s ograničenom odgovornošću, za trgovinu i usluge, OIB 03578964518</item>
    </izvorni_sadrzaj>
    <derivirana_varijabla naziv="DomainObject.Predmet.ProtuStrankaListFormatedOIB_1">
      <item>AUTO KUĆA BEKAVAC društvo s ograničenom odgovornošću, za trgovinu i usluge, OIB 03578964518</item>
    </derivirana_varijabla>
  </DomainObject.Predmet.ProtuStrankaListFormatedOIB>
  <DomainObject.Predmet.ProtuStrankaListFormatedWithAdress>
    <izvorni_sadrzaj>
      <item>AUTO KUĆA BEKAVAC društvo s ograničenom odgovornošću, za trgovinu i usluge, Bekavci 35, 21250 Žeževica</item>
    </izvorni_sadrzaj>
    <derivirana_varijabla naziv="DomainObject.Predmet.ProtuStrankaListFormatedWithAdress_1">
      <item>AUTO KUĆA BEKAVAC društvo s ograničenom odgovornošću, za trgovinu i usluge, Bekavci 35, 21250 Žeževica</item>
    </derivirana_varijabla>
  </DomainObject.Predmet.ProtuStrankaListFormatedWithAdress>
  <DomainObject.Predmet.ProtuStrankaListFormatedWithAdressOIB>
    <izvorni_sadrzaj>
      <item>AUTO KUĆA BEKAVAC društvo s ograničenom odgovornošću, za trgovinu i usluge, OIB 03578964518, Bekavci 35, 21250 Žeževica</item>
    </izvorni_sadrzaj>
    <derivirana_varijabla naziv="DomainObject.Predmet.ProtuStrankaListFormatedWithAdressOIB_1">
      <item>AUTO KUĆA BEKAVAC društvo s ograničenom odgovornošću, za trgovinu i usluge, OIB 03578964518, Bekavci 35, 21250 Žeževica</item>
    </derivirana_varijabla>
  </DomainObject.Predmet.ProtuStrankaListFormatedWithAdressOIB>
  <DomainObject.Predmet.ProtuStrankaListNazivFormated>
    <izvorni_sadrzaj>
      <item>AUTO KUĆA BEKAVAC društvo s ograničenom odgovornošću, za trgovinu i usluge</item>
    </izvorni_sadrzaj>
    <derivirana_varijabla naziv="DomainObject.Predmet.ProtuStrankaListNazivFormated_1">
      <item>AUTO KUĆA BEKAVAC društvo s ograničenom odgovornošću, za trgovinu i usluge</item>
    </derivirana_varijabla>
  </DomainObject.Predmet.ProtuStrankaListNazivFormated>
  <DomainObject.Predmet.ProtuStrankaListNazivFormatedOIB>
    <izvorni_sadrzaj>
      <item>AUTO KUĆA BEKAVAC društvo s ograničenom odgovornošću, za trgovinu i usluge, OIB 03578964518</item>
    </izvorni_sadrzaj>
    <derivirana_varijabla naziv="DomainObject.Predmet.ProtuStrankaListNazivFormatedOIB_1">
      <item>AUTO KUĆA BEKAVAC društvo s ograničenom odgovornošću, za trgovinu i usluge, OIB 03578964518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St-186/2018-15</izvorni_sadrzaj>
    <derivirana_varijabla naziv="DomainObject.PoslovniBrojDokumenta_1">St-186/2018-15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KUĆA BEKAVAC društvo s ograničenom odgovornošću, za trgovinu i usluge</izvorni_sadrzaj>
    <derivirana_varijabla naziv="DomainObject.Predmet.ProtustrankaIDrugi_1">AUTO KUĆA BEKAVAC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KUĆA BEKAVAC društvo s ograničenom odgovornošću, za trgovinu i usluge, OIB 03578964518, Bekavci 35, 21250 Žeževica</izvorni_sadrzaj>
    <derivirana_varijabla naziv="DomainObject.Predmet.ProtustrankaIDrugiAdressOIB_1">AUTO KUĆA BEKAVAC društvo s ograničenom odgovornošću, za trgovinu i usluge, OIB 03578964518, Bekavci 35, 21250 Žeževica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BEKAVAC društvo s ograničenom odgovornošću, za trgovinu i usluge</item>
      <item>FINANCIJSKA AGENCIJA, RC SPLIT</item>
    </izvorni_sadrzaj>
    <derivirana_varijabla naziv="DomainObject.Predmet.SudioniciListNaziv_1">
      <item>AUTO KUĆA BEKAVAC društvo s ograničenom odgovornošću, za trgovinu i usluge</item>
      <item>FINANCIJSKA AGENCIJA, RC SPLIT</item>
    </derivirana_varijabla>
  </DomainObject.Predmet.SudioniciListNaziv>
  <DomainObject.Predmet.SudioniciListAdressOIB>
    <izvorni_sadrzaj>
      <item>AUTO KUĆA BEKAVAC društvo s ograničenom odgovornošću, za trgovinu i usluge, OIB 03578964518, Bekavci 35,21250 Žeževica</item>
      <item>FINANCIJSKA AGENCIJA, RC SPLIT, OIB 85821130368, Mažuranićevo šetalište 24 b,21000 Split</item>
    </izvorni_sadrzaj>
    <derivirana_varijabla naziv="DomainObject.Predmet.SudioniciListAdressOIB_1">
      <item>AUTO KUĆA BEKAVAC društvo s ograničenom odgovornošću, za trgovinu i usluge, OIB 03578964518, Bekavci 35,21250 Žeževica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03578964518</item>
      <item>, OIB 85821130368</item>
    </izvorni_sadrzaj>
    <derivirana_varijabla naziv="DomainObject.Predmet.SudioniciListNazivOIB_1">
      <item>, OIB 03578964518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St-186/2018-9</izvorni_sadrzaj>
    <derivirana_varijabla naziv="DomainObject.PredzadnjaOdlukaIzPredmeta.Oznaka_1">St-186/2018-9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90F5D-DD08-46FA-9727-DA102BDDF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4373</properties:Characters>
  <properties:Lines>110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2019-03-04T12:45:00Z</dcterms:created>
  <dc:creator>Zrinka Ćosić</dc:creator>
  <cp:lastModifiedBy>Zrinka Ćosić</cp:lastModifiedBy>
  <cp:lastPrinted>2019-03-04T13:14:00Z</cp:lastPrinted>
  <dcterms:modified xmlns:xsi="http://www.w3.org/2001/XMLSchema-instance" xsi:type="dcterms:W3CDTF">2019-03-04T13:14:00Z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St-186/2018-15 / Odluka - Rješenje - obustava postupka (St-186-2018_-_AUTO_KUĆA_BEKAVAC_d.o.o._-_rješenje_-_obustava_stečajnog_postupka_-_naknada_fina-i_-_oslobođenje_sredstava_SZ_(2017)._-_rješenje_-_obustava_stečajnog_postupka_-_naknada_fina-i_-_oslobođ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