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0f87" w14:paraId="1530f87" w:rsidRDefault="00B307AD" w:rsidP="00910611" w:rsidR="00B307A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07AD" w:rsidP="00910611" w:rsidR="00B307AD">
      <w:r>
        <w:rPr>
          <w:rFonts w:eastAsia="MS Mincho"/>
        </w:rPr>
        <w:t>REPUBLIKA HRVATSKA</w:t>
      </w:r>
    </w:p>
    <w:p w:rsidRDefault="00B307AD" w:rsidP="00910611" w:rsidR="00B307AD">
      <w:r>
        <w:rPr>
          <w:rFonts w:eastAsia="MS Mincho"/>
        </w:rPr>
        <w:t>TRGOVAČKI SUD U RIJECI</w:t>
      </w:r>
    </w:p>
    <w:p w:rsidRDefault="00B307AD" w:rsidR="00B307A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307AD" w:rsidR="00D2781D" w:rsidRPr="00EA4322">
      <w:pPr>
        <w:jc w:val="center"/>
      </w:pPr>
      <w:r w:rsidRPr="00EA4322">
        <w:tab/>
      </w:r>
      <w:r w:rsidR="00CB070F" w:rsidRPr="00EA4322">
        <w:t xml:space="preserve">  </w:t>
      </w:r>
      <w:r w:rsidRPr="00EA4322">
        <w:tab/>
      </w:r>
      <w:r w:rsidRPr="00EA4322">
        <w:tab/>
      </w:r>
      <w:r w:rsidRPr="00EA4322">
        <w:tab/>
      </w:r>
      <w:r w:rsidRPr="00EA4322">
        <w:tab/>
      </w:r>
      <w:r w:rsidRPr="00EA4322">
        <w:tab/>
      </w:r>
      <w:r w:rsidRPr="00EA4322">
        <w:tab/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0119E8" w:rsidP="00DC2112" w:rsidR="000119E8" w:rsidRPr="00EA4322">
      <w:pPr>
        <w:ind w:firstLine="1418"/>
        <w:jc w:val="both"/>
      </w:pPr>
      <w:r w:rsidRPr="00EA4322">
        <w:t xml:space="preserve">Trgovački sud u Rijeci, po stečajnom sucu Veri Jelenović, u </w:t>
      </w:r>
      <w:r w:rsidR="00DC2112" w:rsidRPr="00EA4322">
        <w:t xml:space="preserve">stečajnom postupku nad dužnikom </w:t>
      </w:r>
      <w:r w:rsidR="00E74AF0" w:rsidRPr="00EA4322">
        <w:rPr>
          <w:rStyle w:val="tabletextfield"/>
        </w:rPr>
        <w:t>ELEKTROMATERIJAL dioničko društvo za trgovinu i usluge u stečaju Rijeka, Cambierieva 13</w:t>
      </w:r>
      <w:r w:rsidR="00E74AF0" w:rsidRPr="00EA4322">
        <w:t xml:space="preserve">, </w:t>
      </w:r>
      <w:r w:rsidR="00E74AF0" w:rsidRPr="00EA4322">
        <w:rPr>
          <w:rStyle w:val="tabletextfield"/>
        </w:rPr>
        <w:t>OIB 72091456912</w:t>
      </w:r>
      <w:r w:rsidRPr="00EA4322">
        <w:t xml:space="preserve">, dana </w:t>
      </w:r>
      <w:r w:rsidR="00887093">
        <w:t>2</w:t>
      </w:r>
      <w:r w:rsidR="008725DE">
        <w:t>7</w:t>
      </w:r>
      <w:r w:rsidR="00887093">
        <w:t>. siječnja 2016</w:t>
      </w:r>
      <w:r w:rsidRPr="00EA4322">
        <w:t>. g</w:t>
      </w:r>
      <w:r w:rsidR="00DC2112" w:rsidRPr="00EA4322">
        <w:t>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E74AF0" w:rsidRPr="00EA4322">
        <w:t>mr.sc. Blaženke Prpić iz Rijeke, Corrado Illiasich 21/2</w:t>
      </w:r>
      <w:r w:rsidR="00DC2112" w:rsidRPr="00EA4322">
        <w:t xml:space="preserve">, OIB: </w:t>
      </w:r>
      <w:r w:rsidR="00E74AF0" w:rsidRPr="00EA4322">
        <w:t>58591486513</w:t>
      </w:r>
      <w:r w:rsidR="003F18B5" w:rsidRPr="00EA4322">
        <w:t xml:space="preserve"> za period od</w:t>
      </w:r>
      <w:r w:rsidR="00DC2112" w:rsidRPr="00EA4322">
        <w:t xml:space="preserve"> 1. </w:t>
      </w:r>
      <w:r w:rsidR="00887093">
        <w:t>rujn</w:t>
      </w:r>
      <w:r w:rsidR="00E74AF0" w:rsidRPr="00EA4322">
        <w:t>a</w:t>
      </w:r>
      <w:r w:rsidR="00DC2112" w:rsidRPr="00EA4322">
        <w:t xml:space="preserve"> 2015. godine</w:t>
      </w:r>
      <w:r w:rsidR="003F18B5" w:rsidRPr="00EA4322">
        <w:t xml:space="preserve"> </w:t>
      </w:r>
      <w:r w:rsidR="00DC2112" w:rsidRPr="00EA4322">
        <w:t>do 3</w:t>
      </w:r>
      <w:r w:rsidR="00E74AF0" w:rsidRPr="00EA4322">
        <w:t>1</w:t>
      </w:r>
      <w:r w:rsidR="00DC2112" w:rsidRPr="00EA4322">
        <w:t xml:space="preserve">. </w:t>
      </w:r>
      <w:r w:rsidR="00887093">
        <w:t>prosinca 2</w:t>
      </w:r>
      <w:r w:rsidR="003F18B5" w:rsidRPr="00EA4322">
        <w:t>015. godine</w:t>
      </w:r>
      <w:r w:rsidR="000119E8" w:rsidRPr="00EA4322">
        <w:t xml:space="preserve"> </w:t>
      </w:r>
      <w:r w:rsidRPr="00EA4322">
        <w:t xml:space="preserve">u iznosu od </w:t>
      </w:r>
      <w:r w:rsidR="00887093">
        <w:t>3.469,81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887093">
        <w:rPr>
          <w:bCs/>
        </w:rPr>
        <w:t>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887093">
        <w:t>3.469,81</w:t>
      </w:r>
      <w:r w:rsidR="00887093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887093" w:rsidRPr="00EA4322">
        <w:t xml:space="preserve">1. </w:t>
      </w:r>
      <w:r w:rsidR="00887093">
        <w:t>rujn</w:t>
      </w:r>
      <w:r w:rsidR="00887093" w:rsidRPr="00EA4322">
        <w:t xml:space="preserve">a 2015. godine do 31. </w:t>
      </w:r>
      <w:r w:rsidR="00887093">
        <w:t>prosinca 2</w:t>
      </w:r>
      <w:r w:rsidR="00887093" w:rsidRPr="00EA4322">
        <w:t>015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telefona, automobila i parkiranja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 xml:space="preserve">specifikaciju troškova stečajnog upravitelja (list </w:t>
      </w:r>
      <w:r w:rsidR="00887093">
        <w:t>7946</w:t>
      </w:r>
      <w:r w:rsidR="00EA4322" w:rsidRPr="00EA4322">
        <w:t xml:space="preserve"> spisa), evidenciju dolaska (list 7</w:t>
      </w:r>
      <w:r w:rsidR="00887093">
        <w:t>947-7950</w:t>
      </w:r>
      <w:r w:rsidR="00EA4322" w:rsidRPr="00EA4322">
        <w:t xml:space="preserve"> spisa), </w:t>
      </w:r>
      <w:r w:rsidR="00887093">
        <w:t xml:space="preserve">opomenu (list 7952 spisa), </w:t>
      </w:r>
      <w:r w:rsidR="00EA4322" w:rsidRPr="00EA4322">
        <w:t xml:space="preserve">račune za pružene telekomunikacijske usluge (list </w:t>
      </w:r>
      <w:r w:rsidR="00887093">
        <w:t>7953-7958</w:t>
      </w:r>
      <w:r w:rsidR="00EA4322" w:rsidRPr="00EA4322">
        <w:t xml:space="preserve"> spisa), te račune za </w:t>
      </w:r>
      <w:r w:rsidR="00887093">
        <w:t>parkiranje i parkirnu kartu</w:t>
      </w:r>
      <w:r w:rsidR="00EA4322" w:rsidRPr="00EA4322">
        <w:t xml:space="preserve"> (list 7</w:t>
      </w:r>
      <w:r w:rsidR="00887093">
        <w:t>959</w:t>
      </w:r>
      <w:r w:rsidR="00EA4322" w:rsidRPr="00EA4322">
        <w:t>-7</w:t>
      </w:r>
      <w:r w:rsidR="00887093">
        <w:t xml:space="preserve">961 </w:t>
      </w:r>
      <w:r w:rsidR="00EA4322" w:rsidRPr="00EA4322">
        <w:t>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1B4032" w:rsidRPr="00EA4322">
        <w:t xml:space="preserve">u iznosu od </w:t>
      </w:r>
      <w:r w:rsidR="00D57C48">
        <w:t>3.469,81</w:t>
      </w:r>
      <w:r w:rsidR="00D57C48" w:rsidRPr="00EA4322">
        <w:t xml:space="preserve"> kn neto za period od 1. </w:t>
      </w:r>
      <w:r w:rsidR="00D57C48">
        <w:t>rujn</w:t>
      </w:r>
      <w:r w:rsidR="00D57C48" w:rsidRPr="00EA4322">
        <w:t xml:space="preserve">a 2015. godine do 31. </w:t>
      </w:r>
      <w:r w:rsidR="00D57C48">
        <w:t>prosinca 2</w:t>
      </w:r>
      <w:r w:rsidR="00D57C48" w:rsidRPr="00EA4322">
        <w:t>015. godine</w:t>
      </w:r>
      <w:r w:rsidR="00FB181D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887093">
        <w:t>2</w:t>
      </w:r>
      <w:r w:rsidR="008725DE">
        <w:t>7</w:t>
      </w:r>
      <w:r w:rsidR="00887093">
        <w:t>. siječnja 2016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887093">
        <w:t>2</w:t>
      </w:r>
      <w:r w:rsidR="008725DE">
        <w:t>7</w:t>
      </w:r>
      <w:r w:rsidR="00887093">
        <w:t>. siječnja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A7C" w:rsidR="00456A7C">
      <w:r>
        <w:separator/>
      </w:r>
    </w:p>
  </w:endnote>
  <w:endnote w:id="0" w:type="continuationSeparator">
    <w:p w:rsidRDefault="00456A7C" w:rsidR="00456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07A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A7C" w:rsidR="00456A7C">
      <w:r>
        <w:separator/>
      </w:r>
    </w:p>
  </w:footnote>
  <w:footnote w:id="0" w:type="continuationSeparator">
    <w:p w:rsidRDefault="00456A7C" w:rsidR="00456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74AF0">
      <w:t>160</w:t>
    </w:r>
    <w:r w:rsidR="001B0965">
      <w:t>/201</w:t>
    </w:r>
    <w:r w:rsidR="00E74AF0">
      <w:t>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6A7C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5DE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7AD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30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7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7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7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7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30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7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7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7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7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323</properties:Words>
  <properties:Characters>1620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2016-01-27T13:04:00Z</dcterms:created>
  <dc:creator>korlevicd</dc:creator>
  <cp:lastModifiedBy>Danijela Fumić</cp:lastModifiedBy>
  <cp:lastPrinted>2016-01-27T13:04:00Z</cp:lastPrinted>
  <dcterms:modified xmlns:xsi="http://www.w3.org/2001/XMLSchema-instance" xsi:type="dcterms:W3CDTF">2016-01-27T13:06:00Z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