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7a5d" w14:paraId="7d17a5d" w:rsidRDefault="00BD5EBC" w:rsidP="001A40D4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1A40D4">
        <w:rPr>
          <w:lang w:val="pl-PL"/>
        </w:rPr>
        <w:t xml:space="preserve">   </w:t>
      </w:r>
      <w:r w:rsidR="00B95A88">
        <w:rPr>
          <w:lang w:val="pl-PL"/>
        </w:rPr>
        <w:t xml:space="preserve">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1A40D4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850139">
        <w:t>2908</w:t>
      </w:r>
      <w:r w:rsidR="004D4406" w:rsidRPr="00B95A88">
        <w:t>/1</w:t>
      </w:r>
      <w:r>
        <w:t>6-</w:t>
      </w:r>
      <w:r w:rsidR="001A40D4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B95A88">
      <w:pPr>
        <w:ind w:firstLine="708"/>
        <w:jc w:val="both"/>
        <w:rPr>
          <w:color w:val="FF0000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850139">
        <w:rPr>
          <w:lang w:val="pt-BR"/>
        </w:rPr>
        <w:t>VANGUARD NEKRETNINE</w:t>
      </w:r>
      <w:r>
        <w:rPr>
          <w:lang w:val="pt-BR"/>
        </w:rPr>
        <w:t xml:space="preserve"> d.o.o., OIB: </w:t>
      </w:r>
      <w:r w:rsidR="00850139">
        <w:rPr>
          <w:lang w:val="pt-BR"/>
        </w:rPr>
        <w:t>52794151545, Jastrebarsko</w:t>
      </w:r>
      <w:r>
        <w:rPr>
          <w:lang w:val="pt-BR"/>
        </w:rPr>
        <w:t xml:space="preserve">, </w:t>
      </w:r>
      <w:r w:rsidR="00850139">
        <w:rPr>
          <w:lang w:val="pt-BR"/>
        </w:rPr>
        <w:t>Vladka Mačeka 59</w:t>
      </w:r>
      <w:r w:rsidRPr="001A40D4">
        <w:t xml:space="preserve">, </w:t>
      </w:r>
      <w:r w:rsidR="001A40D4" w:rsidRPr="001A40D4">
        <w:t>26</w:t>
      </w:r>
      <w:r w:rsidRPr="001A40D4">
        <w:t xml:space="preserve">. </w:t>
      </w:r>
      <w:r w:rsidR="001A40D4" w:rsidRPr="001A40D4">
        <w:t>rujna</w:t>
      </w:r>
      <w:r w:rsidRPr="001A40D4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850139">
        <w:rPr>
          <w:lang w:val="pt-BR"/>
        </w:rPr>
        <w:t>VANGUARD NEKRETNINE d.o.o., OIB: 52794151545, Jastrebarsko, Vladka Mačeka 59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850139">
        <w:t>Tt</w:t>
      </w:r>
      <w:proofErr w:type="spellEnd"/>
      <w:r w:rsidR="00850139">
        <w:t>-18</w:t>
      </w:r>
      <w:r w:rsidR="00AF583E">
        <w:t>/</w:t>
      </w:r>
      <w:r w:rsidR="00850139">
        <w:t>21323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850139">
        <w:t xml:space="preserve"> 5</w:t>
      </w:r>
      <w:r w:rsidR="00625C93" w:rsidRPr="00B95A88">
        <w:t xml:space="preserve">. </w:t>
      </w:r>
      <w:r w:rsidR="00850139">
        <w:t>srpnja</w:t>
      </w:r>
      <w:r w:rsidR="00625C93" w:rsidRPr="00B95A88">
        <w:t xml:space="preserve"> 201</w:t>
      </w:r>
      <w:r w:rsidR="00850139">
        <w:t>8</w:t>
      </w:r>
      <w:r w:rsidR="00625C93" w:rsidRPr="00B95A88">
        <w:t>.</w:t>
      </w:r>
      <w:r w:rsidRPr="00B95A88">
        <w:t xml:space="preserve"> društvo </w:t>
      </w:r>
      <w:r w:rsidR="00850139">
        <w:rPr>
          <w:lang w:val="pt-BR"/>
        </w:rPr>
        <w:t>VANGUARD NEKRETNINE d.o.o., OIB: 52794151545, Jastrebarsko, Vladka Mačeka 59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1A40D4">
      <w:pPr>
        <w:jc w:val="center"/>
      </w:pPr>
      <w:r w:rsidRPr="00B95A88">
        <w:t xml:space="preserve">U </w:t>
      </w:r>
      <w:r w:rsidR="00C907C8" w:rsidRPr="001A40D4">
        <w:t>Zagreb</w:t>
      </w:r>
      <w:r w:rsidR="00F6362F" w:rsidRPr="001A40D4">
        <w:t xml:space="preserve">u </w:t>
      </w:r>
      <w:r w:rsidR="001A40D4" w:rsidRPr="001A40D4">
        <w:t>26</w:t>
      </w:r>
      <w:r w:rsidR="00B95A88" w:rsidRPr="001A40D4">
        <w:t>. rujna</w:t>
      </w:r>
      <w:r w:rsidR="004D4406" w:rsidRPr="001A40D4">
        <w:t xml:space="preserve"> 201</w:t>
      </w:r>
      <w:r w:rsidR="00B95A88" w:rsidRPr="001A40D4">
        <w:t>8</w:t>
      </w:r>
      <w:r w:rsidR="00C907C8" w:rsidRPr="001A40D4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BE741D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E741D" w:rsidP="007B64C7" w:rsidR="00BE741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E741D" w:rsidP="00BE741D" w:rsidR="00BE741D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BE741D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850139">
      <w:t>9. St-2908</w:t>
    </w:r>
    <w:r>
      <w:t>/16-</w:t>
    </w:r>
    <w:r w:rsidR="001A40D4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A40D4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BE741D"/>
    <w:rsid w:val="00C907C8"/>
    <w:rsid w:val="00CD1F20"/>
    <w:rsid w:val="00CE09E7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VANGUARD NEKRETNINE d.o.o. zastupanog po punomoćniku Mijo Rak</izvorni_sadrzaj>
    <derivirana_varijabla naziv="DomainObject.Predmet.ProtustrankaFormated_1">  VANGUARD NEKRETNINE d.o.o. zastupanog po punomoćniku Mijo Rak</derivirana_varijabla>
  </DomainObject.Predmet.ProtustrankaFormated>
  <DomainObject.Predmet.ProtustrankaFormatedOIB>
    <izvorni_sadrzaj>  VANGUARD NEKRETNINE d.o.o., OIB 52794151545 zastupanog po punomoćniku Mijo Rak</izvorni_sadrzaj>
    <derivirana_varijabla naziv="DomainObject.Predmet.ProtustrankaFormatedOIB_1">  VANGUARD NEKRETNINE d.o.o., OIB 52794151545 zastupanog po punomoćniku Mijo Rak</derivirana_varijabla>
  </DomainObject.Predmet.ProtustrankaFormatedOIB>
  <DomainObject.Predmet.ProtustrankaFormatedWithAdress>
    <izvorni_sadrzaj> VANGUARD NEKRETNINE d.o.o., Vladka Mačeka 59, 10450 Jastrebarsko zastupanog po punomoćniku Mijo Rak</izvorni_sadrzaj>
    <derivirana_varijabla naziv="DomainObject.Predmet.ProtustrankaFormatedWithAdress_1"> VANGUARD NEKRETNINE d.o.o., Vladka Mačeka 59, 10450 Jastrebarsko zastupanog po punomoćniku Mijo Rak</derivirana_varijabla>
  </DomainObject.Predmet.ProtustrankaFormatedWithAdress>
  <DomainObject.Predmet.ProtustrankaFormatedWithAdressOIB>
    <izvorni_sadrzaj> VANGUARD NEKRETNINE d.o.o., OIB 52794151545, Vladka Mačeka 59, 10450 Jastrebarsko zastupanog po punomoćniku Mijo Rak</izvorni_sadrzaj>
    <derivirana_varijabla naziv="DomainObject.Predmet.ProtustrankaFormatedWithAdressOIB_1"> VANGUARD NEKRETNINE d.o.o., OIB 52794151545, Vladka Mačeka 59, 10450 Jastrebarsko zastupanog po punomoćniku Mijo Rak</derivirana_varijabla>
  </DomainObject.Predmet.ProtustrankaFormatedWithAdressOIB>
  <DomainObject.Predmet.ProtustrankaWithAdress>
    <izvorni_sadrzaj>VANGUARD NEKRETNINE d.o.o. Vladka Mačeka 59, 10450 Jastrebarsko</izvorni_sadrzaj>
    <derivirana_varijabla naziv="DomainObject.Predmet.ProtustrankaWithAdress_1">VANGUARD NEKRETNINE d.o.o. Vladka Mačeka 59, 10450 Jastrebarsko</derivirana_varijabla>
  </DomainObject.Predmet.ProtustrankaWithAdress>
  <DomainObject.Predmet.ProtustrankaWithAdressOIB>
    <izvorni_sadrzaj>VANGUARD NEKRETNINE d.o.o., OIB 52794151545, Vladka Mačeka 59, 10450 Jastrebarsko</izvorni_sadrzaj>
    <derivirana_varijabla naziv="DomainObject.Predmet.ProtustrankaWithAdressOIB_1">VANGUARD NEKRETNINE d.o.o., OIB 52794151545, Vladka Mačeka 59, 10450 Jastrebarsko</derivirana_varijabla>
  </DomainObject.Predmet.ProtustrankaWithAdressOIB>
  <DomainObject.Predmet.ProtustrankaNazivFormated>
    <izvorni_sadrzaj>VANGUARD NEKRETNINE d.o.o.</izvorni_sadrzaj>
    <derivirana_varijabla naziv="DomainObject.Predmet.ProtustrankaNazivFormated_1">VANGUARD NEKRETNINE d.o.o.</derivirana_varijabla>
  </DomainObject.Predmet.ProtustrankaNazivFormated>
  <DomainObject.Predmet.ProtustrankaNazivFormatedOIB>
    <izvorni_sadrzaj>VANGUARD NEKRETNINE d.o.o., OIB 52794151545</izvorni_sadrzaj>
    <derivirana_varijabla naziv="DomainObject.Predmet.ProtustrankaNazivFormatedOIB_1">VANGUARD NEKRETNINE d.o.o., OIB 52794151545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VANGUARD NEKRETNINE d.o.o. zastupanog po punomoćniku Mijo Rak</item>
    </izvorni_sadrzaj>
    <derivirana_varijabla naziv="DomainObject.Predmet.ProtuStrankaListFormated_1">
      <item>VANGUARD NEKRETNINE d.o.o. zastupanog po punomoćniku Mijo Rak</item>
    </derivirana_varijabla>
  </DomainObject.Predmet.ProtuStrankaListFormated>
  <DomainObject.Predmet.ProtuStrankaListFormatedOIB>
    <izvorni_sadrzaj>
      <item>VANGUARD NEKRETNINE d.o.o., OIB 52794151545 zastupanog po punomoćniku Mijo Rak</item>
    </izvorni_sadrzaj>
    <derivirana_varijabla naziv="DomainObject.Predmet.ProtuStrankaListFormatedOIB_1">
      <item>VANGUARD NEKRETNINE d.o.o., OIB 52794151545 zastupanog po punomoćniku Mijo Rak</item>
    </derivirana_varijabla>
  </DomainObject.Predmet.ProtuStrankaListFormatedOIB>
  <DomainObject.Predmet.ProtuStrankaListFormatedWithAdress>
    <izvorni_sadrzaj>
      <item>VANGUARD NEKRETNINE d.o.o., Vladka Mačeka 59, 10450 Jastrebarsko zastupanog po punomoćniku Mijo Rak</item>
    </izvorni_sadrzaj>
    <derivirana_varijabla naziv="DomainObject.Predmet.ProtuStrankaListFormatedWithAdress_1">
      <item>VANGUARD NEKRETNINE d.o.o., Vladka Mačeka 59, 10450 Jastrebarsko zastupanog po punomoćniku Mijo Rak</item>
    </derivirana_varijabla>
  </DomainObject.Predmet.ProtuStrankaListFormatedWithAdress>
  <DomainObject.Predmet.ProtuStrankaListFormatedWithAdressOIB>
    <izvorni_sadrzaj>
      <item>VANGUARD NEKRETNINE d.o.o., OIB 52794151545, Vladka Mačeka 59, 10450 Jastrebarsko zastupanog po punomoćniku Mijo Rak</item>
    </izvorni_sadrzaj>
    <derivirana_varijabla naziv="DomainObject.Predmet.ProtuStrankaListFormatedWithAdressOIB_1">
      <item>VANGUARD NEKRETNINE d.o.o., OIB 52794151545, Vladka Mačeka 59, 10450 Jastrebarsko zastupanog po punomoćniku Mijo Rak</item>
    </derivirana_varijabla>
  </DomainObject.Predmet.ProtuStrankaListFormatedWithAdressOIB>
  <DomainObject.Predmet.ProtuStrankaListNazivFormated>
    <izvorni_sadrzaj>
      <item>VANGUARD NEKRETNINE d.o.o.</item>
    </izvorni_sadrzaj>
    <derivirana_varijabla naziv="DomainObject.Predmet.ProtuStrankaListNazivFormated_1">
      <item>VANGUARD NEKRETNINE d.o.o.</item>
    </derivirana_varijabla>
  </DomainObject.Predmet.ProtuStrankaListNazivFormated>
  <DomainObject.Predmet.ProtuStrankaListNazivFormatedOIB>
    <izvorni_sadrzaj>
      <item>VANGUARD NEKRETNINE d.o.o., OIB 52794151545</item>
    </izvorni_sadrzaj>
    <derivirana_varijabla naziv="DomainObject.Predmet.ProtuStrankaListNazivFormatedOIB_1">
      <item>VANGUARD NEKRETNINE d.o.o., OIB 52794151545</item>
    </derivirana_varijabla>
  </DomainObject.Predmet.ProtuStrankaListNazivFormatedOIB>
  <DomainObject.Predmet.OstaliListFormated>
    <izvorni_sadrzaj>
      <item>Mijo Rak punomoćnik sudionika u postupku VANGUARD NEKRETNINE d.o.o.</item>
    </izvorni_sadrzaj>
    <derivirana_varijabla naziv="DomainObject.Predmet.OstaliListFormated_1">
      <item>Mijo Rak punomoćnik sudionika u postupku VANGUARD NEKRETNINE d.o.o.</item>
    </derivirana_varijabla>
  </DomainObject.Predmet.OstaliListFormated>
  <DomainObject.Predmet.OstaliListFormatedOIB>
    <izvorni_sadrzaj>
      <item>Mijo Rak, OIB 31661435873 punomoćnik sudionika u postupku VANGUARD NEKRETNINE d.o.o.</item>
    </izvorni_sadrzaj>
    <derivirana_varijabla naziv="DomainObject.Predmet.OstaliListFormatedOIB_1">
      <item>Mijo Rak, OIB 31661435873 punomoćnik sudionika u postupku VANGUARD NEKRETNINE d.o.o.</item>
    </derivirana_varijabla>
  </DomainObject.Predmet.OstaliListFormatedOIB>
  <DomainObject.Predmet.OstaliListFormatedWithAdress>
    <izvorni_sadrzaj>
      <item>Mijo Rak, Vladka Mačeka 59, 10450 Jastrebarsko punomoćnik sudionika u postupku VANGUARD NEKRETNINE d.o.o.</item>
    </izvorni_sadrzaj>
    <derivirana_varijabla naziv="DomainObject.Predmet.OstaliListFormatedWithAdress_1">
      <item>Mijo Rak, Vladka Mačeka 59, 10450 Jastrebarsko punomoćnik sudionika u postupku VANGUARD NEKRETNINE d.o.o.</item>
    </derivirana_varijabla>
  </DomainObject.Predmet.OstaliListFormatedWithAdress>
  <DomainObject.Predmet.OstaliListFormatedWithAdressOIB>
    <izvorni_sadrzaj>
      <item>Mijo Rak, OIB 31661435873, Vladka Mačeka 59, 10450 Jastrebarsko punomoćnik sudionika u postupku VANGUARD NEKRETNINE d.o.o.</item>
    </izvorni_sadrzaj>
    <derivirana_varijabla naziv="DomainObject.Predmet.OstaliListFormatedWithAdressOIB_1">
      <item>Mijo Rak, OIB 31661435873, Vladka Mačeka 59, 10450 Jastrebarsko punomoćnik sudionika u postupku VANGUARD NEKRETNINE d.o.o.</item>
    </derivirana_varijabla>
  </DomainObject.Predmet.OstaliListFormatedWithAdressOIB>
  <DomainObject.Predmet.OstaliListNazivFormated>
    <izvorni_sadrzaj>
      <item>Mijo Rak</item>
    </izvorni_sadrzaj>
    <derivirana_varijabla naziv="DomainObject.Predmet.OstaliListNazivFormated_1">
      <item>Mijo Rak</item>
    </derivirana_varijabla>
  </DomainObject.Predmet.OstaliListNazivFormated>
  <DomainObject.Predmet.OstaliListNazivFormatedOIB>
    <izvorni_sadrzaj>
      <item>Mijo Rak, OIB 31661435873</item>
    </izvorni_sadrzaj>
    <derivirana_varijabla naziv="DomainObject.Predmet.OstaliListNazivFormatedOIB_1">
      <item>Mijo Rak, OIB 31661435873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VANGUARD NEKRETNINE d.o.o.</izvorni_sadrzaj>
    <derivirana_varijabla naziv="DomainObject.Predmet.ProtustrankaIDrugi_1">VANGUARD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VANGUARD NEKRETNINE d.o.o., OIB 52794151545, Vladka Mačeka 59, 10450 Jastrebarsko</izvorni_sadrzaj>
    <derivirana_varijabla naziv="DomainObject.Predmet.ProtustrankaIDrugiAdressOIB_1">VANGUARD NEKRETNINE d.o.o., OIB 52794151545, Vladka Mačeka 59,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VANGUARD NEKRETNINE d.o.o.</item>
      <item>Mijo Rak</item>
    </izvorni_sadrzaj>
    <derivirana_varijabla naziv="DomainObject.Predmet.SudioniciListNaziv_1">
      <item>FINA Regionalni centar Zagreb</item>
      <item>VANGUARD NEKRETNINE d.o.o.</item>
      <item>Mijo 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VANGUARD NEKRETNINE d.o.o., OIB 52794151545, Vladka Mačeka 59,10450 Jastrebarsko</item>
      <item>Mijo Rak, OIB 31661435873, Vladka Mačeka 59,10450 Jastrebarsko</item>
    </izvorni_sadrzaj>
    <derivirana_varijabla naziv="DomainObject.Predmet.SudioniciListAdressOIB_1">
      <item>FINA Regionalni centar Zagreb, OIB 85821130368, Trg svibanjskih žrtava 1995. br. 1,10000 Zagreb</item>
      <item>VANGUARD NEKRETNINE d.o.o., OIB 52794151545, Vladka Mačeka 59,10450 Jastrebarsko</item>
      <item>Mijo Rak, OIB 31661435873, Vladka Mačeka 59,10450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52794151545</item>
      <item>, OIB 31661435873</item>
    </izvorni_sadrzaj>
    <derivirana_varijabla naziv="DomainObject.Predmet.SudioniciListNazivOIB_1">
      <item>, OIB 85821130368</item>
      <item>, OIB 52794151545</item>
      <item>, OIB 31661435873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1588</properties:Characters>
  <properties:Lines>47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2018-09-26T13:27:00Z</cp:lastPrinted>
  <dcterms:modified xmlns:xsi="http://www.w3.org/2001/XMLSchema-instance" xsi:type="dcterms:W3CDTF">2018-09-26T13:27:00Z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