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9c42" w14:paraId="5bf9c4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FC5786" w:rsidP="00F2122B" w:rsidR="00FC5786">
      <w:pPr>
        <w:ind w:left="5040"/>
      </w:pPr>
      <w:r>
        <w:t>NIKOLA DUGEČ</w:t>
      </w:r>
    </w:p>
    <w:p w:rsidRDefault="00FC5786" w:rsidP="00F2122B" w:rsidR="004A0B35">
      <w:pPr>
        <w:ind w:left="5040"/>
      </w:pPr>
      <w:r>
        <w:t>Dugeči 3</w:t>
      </w:r>
    </w:p>
    <w:p w:rsidRDefault="00FC5786" w:rsidP="00F2122B" w:rsidR="00FC5786">
      <w:pPr>
        <w:ind w:left="5040"/>
      </w:pPr>
      <w:r>
        <w:t>Sedramić</w:t>
      </w:r>
    </w:p>
    <w:p w:rsidRDefault="00FC5786" w:rsidP="00F2122B" w:rsidR="00FC5786">
      <w:pPr>
        <w:ind w:left="5040"/>
      </w:pPr>
    </w:p>
    <w:p w:rsidRDefault="00FC5786" w:rsidP="00F2122B" w:rsidR="00FC5786">
      <w:pPr>
        <w:ind w:left="5040"/>
      </w:pPr>
    </w:p>
    <w:p w:rsidRDefault="00E639E4" w:rsidP="00F2122B" w:rsidR="00E639E4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FC5786">
        <w:t>385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FC5786">
        <w:t>3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FC5786">
        <w:t>18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FC5786">
        <w:t>ELEZ TRGOVINA d.o.o., Šibenik, 3. studenog 1944. 5, Šibenik, OIB: 80813890423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4B172B">
        <w:t>01.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FC5786">
        <w:t>09</w:t>
      </w:r>
      <w:r w:rsidR="007E2FCE">
        <w:t>,</w:t>
      </w:r>
      <w:r w:rsidR="00FC5786">
        <w:t>50</w:t>
      </w:r>
      <w:r w:rsidR="004B24FA" w:rsidRPr="00B0613D">
        <w:t xml:space="preserve"> </w:t>
      </w:r>
      <w:r w:rsidRPr="00B0613D">
        <w:t xml:space="preserve">sati, </w:t>
      </w:r>
      <w:r w:rsidR="004B172B" w:rsidRPr="00F60CD9">
        <w:t xml:space="preserve">kod </w:t>
      </w:r>
      <w:r w:rsidR="004B172B">
        <w:t>Trgovačkog suda u Zadru, Stalne službe u Šibeniku, Stjepana Radića 81/II, Šibenik, sudnica 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4B172B">
        <w:t>01. travnja</w:t>
      </w:r>
      <w:r w:rsidR="00036579">
        <w:t xml:space="preserve"> 2016. </w:t>
      </w:r>
      <w:r w:rsidR="001B7DF8" w:rsidRPr="00B0613D">
        <w:t xml:space="preserve">u </w:t>
      </w:r>
      <w:r w:rsidR="00FC5786">
        <w:t>09</w:t>
      </w:r>
      <w:r w:rsidR="007E2FCE">
        <w:t>,</w:t>
      </w:r>
      <w:r w:rsidR="00FC5786">
        <w:t>55</w:t>
      </w:r>
      <w:r w:rsidR="001B7DF8" w:rsidRPr="00B0613D">
        <w:t xml:space="preserve"> </w:t>
      </w:r>
      <w:r w:rsidRPr="00B0613D">
        <w:t xml:space="preserve">sati, </w:t>
      </w:r>
      <w:r w:rsidR="004B172B" w:rsidRPr="00F60CD9">
        <w:t xml:space="preserve">kod </w:t>
      </w:r>
      <w:r w:rsidR="004B172B">
        <w:t>Trgovačkog suda u Zadru, Stalne službe u Šibeniku, Stjepana Radića 81/II, Šibenik, sudnica 212</w:t>
      </w:r>
      <w:r w:rsidRPr="00B0613D">
        <w:t>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FC5786">
        <w:t>18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1981332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FC5786">
      <w:t>385</w:t>
    </w:r>
    <w:r w:rsidR="0053063B">
      <w:t>/1</w:t>
    </w:r>
    <w:r w:rsidR="00BE7BE4">
      <w:t>6</w:t>
    </w:r>
    <w:r w:rsidR="0053063B">
      <w:t>-</w:t>
    </w:r>
    <w:r w:rsidR="00FC5786">
      <w:t>4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0B35"/>
    <w:rsid w:val="004A7CD9"/>
    <w:rsid w:val="004B172B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2FCE"/>
    <w:rsid w:val="007E425C"/>
    <w:rsid w:val="0080429C"/>
    <w:rsid w:val="008224F0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5786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2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4F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4F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4F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2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4F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4F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4F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ELEZ TRGOVINA društvo s ograničenom odgovornošću za trgovinu i ugostiteljstvo</izvorni_sadrzaj>
    <derivirana_varijabla naziv="DomainObject.Predmet.ProtustrankaFormated_1">  ELEZ TRGOVINA društvo s ograničenom odgovornošću za trgovinu i ugostiteljstvo</derivirana_varijabla>
  </DomainObject.Predmet.ProtustrankaFormated>
  <DomainObject.Predmet.ProtustrankaFormatedOIB>
    <izvorni_sadrzaj>  ELEZ TRGOVINA društvo s ograničenom odgovornošću za trgovinu i ugostiteljstvo, OIB 80813890423</izvorni_sadrzaj>
    <derivirana_varijabla naziv="DomainObject.Predmet.ProtustrankaFormatedOIB_1">  ELEZ TRGOVINA društvo s ograničenom odgovornošću za trgovinu i ugostiteljstvo, OIB 80813890423</derivirana_varijabla>
  </DomainObject.Predmet.ProtustrankaFormatedOIB>
  <DomainObject.Predmet.ProtustrankaFormatedWithAdress>
    <izvorni_sadrzaj> ELEZ TRGOVINA društvo s ograničenom odgovornošću za trgovinu i ugostiteljstvo, 3. studenog 1944. 5 , 22000 Šibenik</izvorni_sadrzaj>
    <derivirana_varijabla naziv="DomainObject.Predmet.ProtustrankaFormatedWithAdress_1"> ELEZ TRGOVINA društvo s ograničenom odgovornošću za trgovinu i ugostiteljstvo, 3. studenog 1944. 5 , 22000 Šibenik</derivirana_varijabla>
  </DomainObject.Predmet.ProtustrankaFormatedWithAdress>
  <DomainObject.Predmet.ProtustrankaFormatedWithAdressOIB>
    <izvorni_sadrzaj> ELEZ TRGOVINA društvo s ograničenom odgovornošću za trgovinu i ugostiteljstvo, OIB 80813890423, 3. studenog 1944. 5 , 22000 Šibenik</izvorni_sadrzaj>
    <derivirana_varijabla naziv="DomainObject.Predmet.ProtustrankaFormatedWithAdressOIB_1"> ELEZ TRGOVINA društvo s ograničenom odgovornošću za trgovinu i ugostiteljstvo, OIB 80813890423, 3. studenog 1944. 5 , 22000 Šibenik</derivirana_varijabla>
  </DomainObject.Predmet.ProtustrankaFormatedWithAdressOIB>
  <DomainObject.Predmet.ProtustrankaWithAdress>
    <izvorni_sadrzaj>ELEZ TRGOVINA društvo s ograničenom odgovornošću za trgovinu i ugostiteljstvo 3. studenog 1944. 5 , 22000 Šibenik</izvorni_sadrzaj>
    <derivirana_varijabla naziv="DomainObject.Predmet.ProtustrankaWithAdress_1">ELEZ TRGOVINA društvo s ograničenom odgovornošću za trgovinu i ugostiteljstvo 3. studenog 1944. 5 , 22000 Šibenik</derivirana_varijabla>
  </DomainObject.Predmet.ProtustrankaWithAdress>
  <DomainObject.Predmet.ProtustrankaWithAdressOIB>
    <izvorni_sadrzaj>ELEZ TRGOVINA društvo s ograničenom odgovornošću za trgovinu i ugostiteljstvo, OIB 80813890423, 3. studenog 1944. 5 , 22000 Šibenik</izvorni_sadrzaj>
    <derivirana_varijabla naziv="DomainObject.Predmet.ProtustrankaWithAdressOIB_1">ELEZ TRGOVINA društvo s ograničenom odgovornošću za trgovinu i ugostiteljstvo, OIB 80813890423, 3. studenog 1944. 5 , 22000 Šibenik</derivirana_varijabla>
  </DomainObject.Predmet.ProtustrankaWithAdressOIB>
  <DomainObject.Predmet.ProtustrankaNazivFormated>
    <izvorni_sadrzaj>ELEZ TRGOVINA društvo s ograničenom odgovornošću za trgovinu i ugostiteljstvo</izvorni_sadrzaj>
    <derivirana_varijabla naziv="DomainObject.Predmet.ProtustrankaNazivFormated_1">ELEZ TRGOVINA društvo s ograničenom odgovornošću za trgovinu i ugostiteljstvo</derivirana_varijabla>
  </DomainObject.Predmet.ProtustrankaNazivFormated>
  <DomainObject.Predmet.ProtustrankaNazivFormatedOIB>
    <izvorni_sadrzaj>ELEZ TRGOVINA društvo s ograničenom odgovornošću za trgovinu i ugostiteljstvo, OIB 80813890423</izvorni_sadrzaj>
    <derivirana_varijabla naziv="DomainObject.Predmet.ProtustrankaNazivFormatedOIB_1">ELEZ TRGOVINA društvo s ograničenom odgovornošću za trgovinu i ugostiteljstvo, OIB 80813890423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ELEZ TRGOVINA društvo s ograničenom odgovornošću za trgovinu i ugostiteljstvo</item>
    </izvorni_sadrzaj>
    <derivirana_varijabla naziv="DomainObject.Predmet.ProtuStrankaListFormated_1">
      <item>ELEZ TRGOVINA društvo s ograničenom odgovornošću za trgovinu i ugostiteljstvo</item>
    </derivirana_varijabla>
  </DomainObject.Predmet.ProtuStrankaListFormated>
  <DomainObject.Predmet.ProtuStrankaListFormatedOIB>
    <izvorni_sadrzaj>
      <item>ELEZ TRGOVINA društvo s ograničenom odgovornošću za trgovinu i ugostiteljstvo, OIB 80813890423</item>
    </izvorni_sadrzaj>
    <derivirana_varijabla naziv="DomainObject.Predmet.ProtuStrankaListFormatedOIB_1">
      <item>ELEZ TRGOVINA društvo s ograničenom odgovornošću za trgovinu i ugostiteljstvo, OIB 80813890423</item>
    </derivirana_varijabla>
  </DomainObject.Predmet.ProtuStrankaListFormatedOIB>
  <DomainObject.Predmet.ProtuStrankaListFormatedWithAdress>
    <izvorni_sadrzaj>
      <item>ELEZ TRGOVINA društvo s ograničenom odgovornošću za trgovinu i ugostiteljstvo, 3. studenog 1944. 5 , 22000 Šibenik</item>
    </izvorni_sadrzaj>
    <derivirana_varijabla naziv="DomainObject.Predmet.ProtuStrankaListFormatedWithAdress_1">
      <item>ELEZ TRGOVINA društvo s ograničenom odgovornošću za trgovinu i ugostiteljstvo, 3. studenog 1944. 5 , 22000 Šibenik</item>
    </derivirana_varijabla>
  </DomainObject.Predmet.ProtuStrankaListFormatedWithAdress>
  <DomainObject.Predmet.ProtuStrankaListFormatedWithAdressOIB>
    <izvorni_sadrzaj>
      <item>ELEZ TRGOVINA društvo s ograničenom odgovornošću za trgovinu i ugostiteljstvo, OIB 80813890423, 3. studenog 1944. 5 , 22000 Šibenik</item>
    </izvorni_sadrzaj>
    <derivirana_varijabla naziv="DomainObject.Predmet.ProtuStrankaListFormatedWithAdressOIB_1">
      <item>ELEZ TRGOVINA društvo s ograničenom odgovornošću za trgovinu i ugostiteljstvo, OIB 80813890423, 3. studenog 1944. 5 , 22000 Šibenik</item>
    </derivirana_varijabla>
  </DomainObject.Predmet.ProtuStrankaListFormatedWithAdressOIB>
  <DomainObject.Predmet.ProtuStrankaListNazivFormated>
    <izvorni_sadrzaj>
      <item>ELEZ TRGOVINA društvo s ograničenom odgovornošću za trgovinu i ugostiteljstvo</item>
    </izvorni_sadrzaj>
    <derivirana_varijabla naziv="DomainObject.Predmet.ProtuStrankaListNazivFormated_1">
      <item>ELEZ TRGOVINA društvo s ograničenom odgovornošću za trgovinu i ugostiteljstvo</item>
    </derivirana_varijabla>
  </DomainObject.Predmet.ProtuStrankaListNazivFormated>
  <DomainObject.Predmet.ProtuStrankaListNazivFormatedOIB>
    <izvorni_sadrzaj>
      <item>ELEZ TRGOVINA društvo s ograničenom odgovornošću za trgovinu i ugostiteljstvo, OIB 80813890423</item>
    </izvorni_sadrzaj>
    <derivirana_varijabla naziv="DomainObject.Predmet.ProtuStrankaListNazivFormatedOIB_1">
      <item>ELEZ TRGOVINA društvo s ograničenom odgovornošću za trgovinu i ugostiteljstvo, OIB 80813890423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ELEZ TRGOVINA društvo s ograničenom odgovornošću za trgovinu i ugostiteljstvo</izvorni_sadrzaj>
    <derivirana_varijabla naziv="DomainObject.Predmet.ProtustrankaIDrugi_1">ELEZ TRGOVINA društvo s ograničenom odgovornošću za trgovinu i ugostiteljstvo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ELEZ TRGOVINA društvo s ograničenom odgovornošću za trgovinu i ugostiteljstvo, OIB 80813890423, 3. studenog 1944. 5 , 22000 Šibenik</izvorni_sadrzaj>
    <derivirana_varijabla naziv="DomainObject.Predmet.ProtustrankaIDrugiAdressOIB_1">ELEZ TRGOVINA društvo s ograničenom odgovornošću za trgovinu i ugostiteljstvo, OIB 80813890423, 3. studenog 1944.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ELEZ TRGOVINA društvo s ograničenom odgovornošću za trgovinu i ugostiteljstvo</item>
    </izvorni_sadrzaj>
    <derivirana_varijabla naziv="DomainObject.Predmet.SudioniciListNaziv_1">
      <item>FINA - Regionalni centar Split</item>
      <item>ELEZ TRGOVINA društvo s ograničenom odgovornošću za trgovinu i ugostiteljstvo</item>
    </derivirana_varijabla>
  </DomainObject.Predmet.SudioniciListNaziv>
  <DomainObject.Predmet.SudioniciListAdressOIB>
    <izvorni_sadrzaj>
      <item>FINA - Regionalni centar Split, OIB 85821130368, Mažuranićevo šetalište 24 b,21000 Split</item>
      <item>ELEZ TRGOVINA društvo s ograničenom odgovornošću za trgovinu i ugostiteljstvo, OIB 80813890423, 3. studenog 1944. 5 ,22000 Šibenik</item>
    </izvorni_sadrzaj>
    <derivirana_varijabla naziv="DomainObject.Predmet.SudioniciListAdressOIB_1">
      <item>FINA - Regionalni centar Split, OIB 85821130368, Mažuranićevo šetalište 24 b,21000 Split</item>
      <item>ELEZ TRGOVINA društvo s ograničenom odgovornošću za trgovinu i ugostiteljstvo, OIB 80813890423, 3. studenog 1944. 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80813890423</item>
    </izvorni_sadrzaj>
    <derivirana_varijabla naziv="DomainObject.Predmet.SudioniciListNazivOIB_1">
      <item>, OIB 85821130368</item>
      <item>, OIB 80813890423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66EDD-A169-4D56-B3BF-DD097981C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170</properties:Words>
  <properties:Characters>952</properties:Characters>
  <properties:Lines>36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2016-03-18T10:18:00Z</dcterms:created>
  <dc:creator>Ardena Bajlo</dc:creator>
  <cp:lastModifiedBy>wsadmin</cp:lastModifiedBy>
  <cp:lastPrinted>2016-03-07T10:05:00Z</cp:lastPrinted>
  <dcterms:modified xmlns:xsi="http://www.w3.org/2001/XMLSchema-instance" xsi:type="dcterms:W3CDTF">2016-03-18T12:36:00Z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