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a2e9" w14:paraId="0fea2e9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6623AC">
        <w:t>UDRUGA GRAĐANA VAŠ HOBI, OIB: 69569376038, Registarski broj: 21012228, Zagreb, Anina 60A</w:t>
      </w:r>
      <w:r w:rsidR="00B0433D">
        <w:t xml:space="preserve">, </w:t>
      </w:r>
      <w:r w:rsidR="00FB1F31">
        <w:t xml:space="preserve">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6623AC">
        <w:t>UDRUGA GRAĐANA VAŠ HOBI, OIB: 69569376038, Registarski broj: 21012228, Zagreb, Anina 60A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5F0F1E" w:rsidRPr="00E0241C">
        <w:t>Mirjana Viduka Varenina, OIB: 98866841784, Osijek, Dubrovačka 107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6623AC">
        <w:t>UDRUGA GRAĐANA VAŠ HOBI, OIB: 69569376038, Registarski broj: 21012228, Zagreb, Anina 60A.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6F3766">
        <w:rPr>
          <w:bCs/>
        </w:rPr>
        <w:t>1. veljače</w:t>
      </w:r>
      <w:r w:rsidRPr="0081735B">
        <w:rPr>
          <w:bCs/>
        </w:rPr>
        <w:t xml:space="preserve"> 201</w:t>
      </w:r>
      <w:r w:rsidR="006F3766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6F3766">
        <w:rPr>
          <w:bCs/>
        </w:rPr>
        <w:t>8-01/04, Ur.broj: 04-06-18</w:t>
      </w:r>
      <w:r w:rsidRPr="0081735B">
        <w:rPr>
          <w:bCs/>
        </w:rPr>
        <w:t>-</w:t>
      </w:r>
      <w:r w:rsidR="00A51673">
        <w:rPr>
          <w:bCs/>
        </w:rPr>
        <w:t>5</w:t>
      </w:r>
      <w:r w:rsidR="006F3766">
        <w:rPr>
          <w:bCs/>
        </w:rPr>
        <w:t>01</w:t>
      </w:r>
      <w:r w:rsidRPr="0081735B">
        <w:rPr>
          <w:bCs/>
        </w:rPr>
        <w:t xml:space="preserve"> od </w:t>
      </w:r>
      <w:r w:rsidR="006F3766">
        <w:rPr>
          <w:bCs/>
        </w:rPr>
        <w:t>31</w:t>
      </w:r>
      <w:r w:rsidR="004945E5">
        <w:rPr>
          <w:bCs/>
        </w:rPr>
        <w:t>.</w:t>
      </w:r>
      <w:r w:rsidR="006F3766">
        <w:rPr>
          <w:bCs/>
        </w:rPr>
        <w:t xml:space="preserve"> siječnja</w:t>
      </w:r>
      <w:r w:rsidR="004945E5">
        <w:rPr>
          <w:bCs/>
        </w:rPr>
        <w:t xml:space="preserve"> 201</w:t>
      </w:r>
      <w:r w:rsidR="006F3766">
        <w:rPr>
          <w:bCs/>
        </w:rPr>
        <w:t>8</w:t>
      </w:r>
      <w:r w:rsidRPr="0081735B">
        <w:rPr>
          <w:bCs/>
        </w:rPr>
        <w:t xml:space="preserve">. nad stečajnim dužnikom </w:t>
      </w:r>
      <w:r w:rsidR="006623AC">
        <w:t>UDRUGA GRAĐANA VAŠ HOBI, OIB: 69569376038, Registarski broj: 21012228, Zagreb, Anina 60A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6F3766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6623AC">
        <w:t>23</w:t>
      </w:r>
      <w:r>
        <w:t>. travnja 2018. objavio je Oglas na mrežnoj stranici e-oglasna ploča sudova pod poslovnim brojem 19 St-</w:t>
      </w:r>
      <w:r w:rsidR="0017622C">
        <w:t>4</w:t>
      </w:r>
      <w:r w:rsidR="00D532B5">
        <w:t>4</w:t>
      </w:r>
      <w:r w:rsidR="006623AC">
        <w:t>4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967342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967342" w:rsidP="002220A8" w:rsidR="002220A8">
      <w:pPr>
        <w:pStyle w:val="Tijeloteksta"/>
        <w:numPr>
          <w:ilvl w:val="0"/>
          <w:numId w:val="3"/>
        </w:numPr>
        <w:jc w:val="left"/>
      </w:pPr>
      <w:r>
        <w:t>registar udruga – po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B61" w:rsidP="005C2CD1" w:rsidR="007B4B61">
      <w:r>
        <w:separator/>
      </w:r>
    </w:p>
  </w:endnote>
  <w:endnote w:id="0" w:type="continuationSeparator">
    <w:p w:rsidRDefault="007B4B61" w:rsidP="005C2CD1" w:rsidR="007B4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B61" w:rsidP="005C2CD1" w:rsidR="007B4B61">
      <w:r>
        <w:separator/>
      </w:r>
    </w:p>
  </w:footnote>
  <w:footnote w:id="0" w:type="continuationSeparator">
    <w:p w:rsidRDefault="007B4B61" w:rsidP="005C2CD1" w:rsidR="007B4B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FBD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D532B5">
          <w:t>44</w:t>
        </w:r>
        <w:r w:rsidR="00821732">
          <w:t>4</w:t>
        </w:r>
        <w:r w:rsidR="008D4581">
          <w:t>/201</w:t>
        </w:r>
        <w:r w:rsidR="009963EC">
          <w:t>8</w:t>
        </w:r>
        <w:r w:rsidR="008D4581">
          <w:t>-</w:t>
        </w:r>
        <w:r w:rsidR="00821732">
          <w:t>6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821732">
      <w:t>444</w:t>
    </w:r>
    <w:r w:rsidR="00071A4C">
      <w:t>/201</w:t>
    </w:r>
    <w:r w:rsidR="009963EC">
      <w:t>8</w:t>
    </w:r>
    <w:r w:rsidR="00071A4C">
      <w:t>-</w:t>
    </w:r>
    <w:r w:rsidR="0082173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0F1E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3B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3766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B4B61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302BA"/>
    <w:rsid w:val="009371EB"/>
    <w:rsid w:val="00937840"/>
    <w:rsid w:val="0094433A"/>
    <w:rsid w:val="009525D4"/>
    <w:rsid w:val="00962873"/>
    <w:rsid w:val="00967342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A5FB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1CC8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UDRUGA GRAĐANA VAŠ HOBI</izvorni_sadrzaj>
    <derivirana_varijabla naziv="DomainObject.Predmet.ProtustrankaFormated_1">  UDRUGA GRAĐANA VAŠ HOBI</derivirana_varijabla>
  </DomainObject.Predmet.ProtustrankaFormated>
  <DomainObject.Predmet.ProtustrankaFormatedOIB>
    <izvorni_sadrzaj>  UDRUGA GRAĐANA VAŠ HOBI, OIB 69569376038</izvorni_sadrzaj>
    <derivirana_varijabla naziv="DomainObject.Predmet.ProtustrankaFormatedOIB_1">  UDRUGA GRAĐANA VAŠ HOBI, OIB 69569376038</derivirana_varijabla>
  </DomainObject.Predmet.ProtustrankaFormatedOIB>
  <DomainObject.Predmet.ProtustrankaFormatedWithAdress>
    <izvorni_sadrzaj> UDRUGA GRAĐANA VAŠ HOBI, Anina 60 A, 10000 Zagreb</izvorni_sadrzaj>
    <derivirana_varijabla naziv="DomainObject.Predmet.ProtustrankaFormatedWithAdress_1"> UDRUGA GRAĐANA VAŠ HOBI, Anina 60 A, 10000 Zagreb</derivirana_varijabla>
  </DomainObject.Predmet.ProtustrankaFormatedWithAdress>
  <DomainObject.Predmet.ProtustrankaFormatedWithAdressOIB>
    <izvorni_sadrzaj> UDRUGA GRAĐANA VAŠ HOBI, OIB 69569376038, Anina 60 A, 10000 Zagreb</izvorni_sadrzaj>
    <derivirana_varijabla naziv="DomainObject.Predmet.ProtustrankaFormatedWithAdressOIB_1"> UDRUGA GRAĐANA VAŠ HOBI, OIB 69569376038, Anina 60 A, 10000 Zagreb</derivirana_varijabla>
  </DomainObject.Predmet.ProtustrankaFormatedWithAdressOIB>
  <DomainObject.Predmet.ProtustrankaWithAdress>
    <izvorni_sadrzaj>UDRUGA GRAĐANA VAŠ HOBI Anina 60 A, 10000 Zagreb</izvorni_sadrzaj>
    <derivirana_varijabla naziv="DomainObject.Predmet.ProtustrankaWithAdress_1">UDRUGA GRAĐANA VAŠ HOBI Anina 60 A, 10000 Zagreb</derivirana_varijabla>
  </DomainObject.Predmet.ProtustrankaWithAdress>
  <DomainObject.Predmet.ProtustrankaWithAdressOIB>
    <izvorni_sadrzaj>UDRUGA GRAĐANA VAŠ HOBI, OIB 69569376038, Anina 60 A, 10000 Zagreb</izvorni_sadrzaj>
    <derivirana_varijabla naziv="DomainObject.Predmet.ProtustrankaWithAdressOIB_1">UDRUGA GRAĐANA VAŠ HOBI, OIB 69569376038, Anina 60 A, 10000 Zagreb</derivirana_varijabla>
  </DomainObject.Predmet.ProtustrankaWithAdressOIB>
  <DomainObject.Predmet.ProtustrankaNazivFormated>
    <izvorni_sadrzaj>UDRUGA GRAĐANA VAŠ HOBI</izvorni_sadrzaj>
    <derivirana_varijabla naziv="DomainObject.Predmet.ProtustrankaNazivFormated_1">UDRUGA GRAĐANA VAŠ HOBI</derivirana_varijabla>
  </DomainObject.Predmet.ProtustrankaNazivFormated>
  <DomainObject.Predmet.ProtustrankaNazivFormatedOIB>
    <izvorni_sadrzaj>UDRUGA GRAĐANA VAŠ HOBI, OIB 69569376038</izvorni_sadrzaj>
    <derivirana_varijabla naziv="DomainObject.Predmet.ProtustrankaNazivFormatedOIB_1">UDRUGA GRAĐANA VAŠ HOBI, OIB 69569376038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GRAĐANA VAŠ HOBI</item>
    </izvorni_sadrzaj>
    <derivirana_varijabla naziv="DomainObject.Predmet.ProtuStrankaListFormated_1">
      <item>UDRUGA GRAĐANA VAŠ HOBI</item>
    </derivirana_varijabla>
  </DomainObject.Predmet.ProtuStrankaListFormated>
  <DomainObject.Predmet.ProtuStrankaListFormatedOIB>
    <izvorni_sadrzaj>
      <item>UDRUGA GRAĐANA VAŠ HOBI, OIB 69569376038</item>
    </izvorni_sadrzaj>
    <derivirana_varijabla naziv="DomainObject.Predmet.ProtuStrankaListFormatedOIB_1">
      <item>UDRUGA GRAĐANA VAŠ HOBI, OIB 69569376038</item>
    </derivirana_varijabla>
  </DomainObject.Predmet.ProtuStrankaListFormatedOIB>
  <DomainObject.Predmet.ProtuStrankaListFormatedWithAdress>
    <izvorni_sadrzaj>
      <item>UDRUGA GRAĐANA VAŠ HOBI, Anina 60 A, 10000 Zagreb</item>
    </izvorni_sadrzaj>
    <derivirana_varijabla naziv="DomainObject.Predmet.ProtuStrankaListFormatedWithAdress_1">
      <item>UDRUGA GRAĐANA VAŠ HOBI, Anina 60 A, 10000 Zagreb</item>
    </derivirana_varijabla>
  </DomainObject.Predmet.ProtuStrankaListFormatedWithAdress>
  <DomainObject.Predmet.ProtuStrankaListFormatedWithAdressOIB>
    <izvorni_sadrzaj>
      <item>UDRUGA GRAĐANA VAŠ HOBI, OIB 69569376038, Anina 60 A, 10000 Zagreb</item>
    </izvorni_sadrzaj>
    <derivirana_varijabla naziv="DomainObject.Predmet.ProtuStrankaListFormatedWithAdressOIB_1">
      <item>UDRUGA GRAĐANA VAŠ HOBI, OIB 69569376038, Anina 60 A, 10000 Zagreb</item>
    </derivirana_varijabla>
  </DomainObject.Predmet.ProtuStrankaListFormatedWithAdressOIB>
  <DomainObject.Predmet.ProtuStrankaListNazivFormated>
    <izvorni_sadrzaj>
      <item>UDRUGA GRAĐANA VAŠ HOBI</item>
    </izvorni_sadrzaj>
    <derivirana_varijabla naziv="DomainObject.Predmet.ProtuStrankaListNazivFormated_1">
      <item>UDRUGA GRAĐANA VAŠ HOBI</item>
    </derivirana_varijabla>
  </DomainObject.Predmet.ProtuStrankaListNazivFormated>
  <DomainObject.Predmet.ProtuStrankaListNazivFormatedOIB>
    <izvorni_sadrzaj>
      <item>UDRUGA GRAĐANA VAŠ HOBI, OIB 69569376038</item>
    </izvorni_sadrzaj>
    <derivirana_varijabla naziv="DomainObject.Predmet.ProtuStrankaListNazivFormatedOIB_1">
      <item>UDRUGA GRAĐANA VAŠ HOBI, OIB 69569376038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GRAĐANA VAŠ HOBI</izvorni_sadrzaj>
    <derivirana_varijabla naziv="DomainObject.Predmet.ProtustrankaIDrugi_1">UDRUGA GRAĐANA VAŠ HOBI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GRAĐANA VAŠ HOBI, OIB 69569376038, Anina 60 A, 10000 Zagreb</izvorni_sadrzaj>
    <derivirana_varijabla naziv="DomainObject.Predmet.ProtustrankaIDrugiAdressOIB_1">UDRUGA GRAĐANA VAŠ HOBI, OIB 69569376038, Anina 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GRAĐANA VAŠ HOBI</item>
      <item>FINA Regionalni centar Zagreb</item>
    </izvorni_sadrzaj>
    <derivirana_varijabla naziv="DomainObject.Predmet.SudioniciListNaziv_1">
      <item>UDRUGA GRAĐANA VAŠ HOBI</item>
      <item>FINA Regionalni centar Zagreb</item>
    </derivirana_varijabla>
  </DomainObject.Predmet.SudioniciListNaziv>
  <DomainObject.Predmet.SudioniciListAdressOIB>
    <izvorni_sadrzaj>
      <item>UDRUGA GRAĐANA VAŠ HOBI, OIB 69569376038, Anina 60 A,10000 Zagreb</item>
      <item>FINA Regionalni centar Zagreb, OIB 85821130368, Trg svibanjskih žrtava 1995. 1,10000 Zagreb</item>
    </izvorni_sadrzaj>
    <derivirana_varijabla naziv="DomainObject.Predmet.SudioniciListAdressOIB_1">
      <item>UDRUGA GRAĐANA VAŠ HOBI, OIB 69569376038, Anina 60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69569376038</item>
      <item>, OIB 85821130368</item>
    </izvorni_sadrzaj>
    <derivirana_varijabla naziv="DomainObject.Predmet.SudioniciListNazivOIB_1">
      <item>, OIB 69569376038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B5DC5-E85B-4DC5-936B-B860F453C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3076</properties:Characters>
  <properties:Lines>93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2018-06-08T06:44:00Z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2018-06-08T10:11:00Z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(UDRUGA GRAĐANA-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