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8bd2" w14:paraId="68a8bd2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C044A1">
        <w:rPr>
          <w:rFonts w:cs="Times New Roman" w:eastAsia="Times New Roman" w:hAnsi="Times New Roman" w:ascii="Times New Roman"/>
          <w:sz w:val="24"/>
          <w:szCs w:val="24"/>
          <w:lang w:eastAsia="hr-HR"/>
        </w:rPr>
        <w:t>155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C044A1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C044A1">
        <w:rPr>
          <w:szCs w:val="24"/>
        </w:rPr>
        <w:t>TUTTO BENE j.d.o.o., Smoković, Smoković 30, OIB: 28927693481</w:t>
      </w:r>
      <w:r w:rsidR="00D57E01">
        <w:t>,</w:t>
      </w:r>
      <w:r>
        <w:rPr>
          <w:szCs w:val="24"/>
        </w:rPr>
        <w:t xml:space="preserve"> </w:t>
      </w:r>
      <w:r w:rsidR="00C044A1">
        <w:rPr>
          <w:szCs w:val="24"/>
        </w:rPr>
        <w:t>20. prosinca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044A1">
        <w:rPr>
          <w:rFonts w:cs="Times New Roman" w:eastAsia="Times New Roman" w:hAnsi="Times New Roman" w:ascii="Times New Roman"/>
          <w:sz w:val="24"/>
          <w:szCs w:val="24"/>
          <w:lang w:eastAsia="hr-HR"/>
        </w:rPr>
        <w:t>20. 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4A95" w:rsidP="00284A95" w:rsidR="00284A9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284A95" w:rsidP="00284A95" w:rsidR="00284A9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A95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84A95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4A1"/>
    <w:rsid w:val="00C04EEE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017B4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4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A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4A9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4A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4A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4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A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4A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4A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4A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28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TUTTO BENE j.d.o.o. za ugostiteljstvo i trgovinu</izvorni_sadrzaj>
    <derivirana_varijabla naziv="DomainObject.Predmet.ProtustrankaFormated_1">  TUTTO BENE j.d.o.o. za ugostiteljstvo i trgovinu</derivirana_varijabla>
  </DomainObject.Predmet.ProtustrankaFormated>
  <DomainObject.Predmet.ProtustrankaFormatedOIB>
    <izvorni_sadrzaj>  TUTTO BENE j.d.o.o. za ugostiteljstvo i trgovinu, OIB 28927693481</izvorni_sadrzaj>
    <derivirana_varijabla naziv="DomainObject.Predmet.ProtustrankaFormatedOIB_1">  TUTTO BENE j.d.o.o. za ugostiteljstvo i trgovinu, OIB 28927693481</derivirana_varijabla>
  </DomainObject.Predmet.ProtustrankaFormatedOIB>
  <DomainObject.Predmet.ProtustrankaFormatedWithAdress>
    <izvorni_sadrzaj> TUTTO BENE j.d.o.o. za ugostiteljstvo i trgovinu, Smoković 30, 23222 Smoković</izvorni_sadrzaj>
    <derivirana_varijabla naziv="DomainObject.Predmet.ProtustrankaFormatedWithAdress_1"> TUTTO BENE j.d.o.o. za ugostiteljstvo i trgovinu, Smoković 30, 23222 Smoković</derivirana_varijabla>
  </DomainObject.Predmet.ProtustrankaFormatedWithAdress>
  <DomainObject.Predmet.ProtustrankaFormatedWithAdressOIB>
    <izvorni_sadrzaj> TUTTO BENE j.d.o.o. za ugostiteljstvo i trgovinu, OIB 28927693481, Smoković 30, 23222 Smoković</izvorni_sadrzaj>
    <derivirana_varijabla naziv="DomainObject.Predmet.ProtustrankaFormatedWithAdressOIB_1"> TUTTO BENE j.d.o.o. za ugostiteljstvo i trgovinu, OIB 28927693481, Smoković 30, 23222 Smoković</derivirana_varijabla>
  </DomainObject.Predmet.ProtustrankaFormatedWithAdressOIB>
  <DomainObject.Predmet.ProtustrankaWithAdress>
    <izvorni_sadrzaj>TUTTO BENE j.d.o.o. za ugostiteljstvo i trgovinu Smoković 30, 23222 Smoković</izvorni_sadrzaj>
    <derivirana_varijabla naziv="DomainObject.Predmet.ProtustrankaWithAdress_1">TUTTO BENE j.d.o.o. za ugostiteljstvo i trgovinu Smoković 30, 23222 Smoković</derivirana_varijabla>
  </DomainObject.Predmet.ProtustrankaWithAdress>
  <DomainObject.Predmet.ProtustrankaWithAdressOIB>
    <izvorni_sadrzaj>TUTTO BENE j.d.o.o. za ugostiteljstvo i trgovinu, OIB 28927693481, Smoković 30, 23222 Smoković</izvorni_sadrzaj>
    <derivirana_varijabla naziv="DomainObject.Predmet.ProtustrankaWithAdressOIB_1">TUTTO BENE j.d.o.o. za ugostiteljstvo i trgovinu, OIB 28927693481, Smoković 30, 23222 Smoković</derivirana_varijabla>
  </DomainObject.Predmet.ProtustrankaWithAdressOIB>
  <DomainObject.Predmet.ProtustrankaNazivFormated>
    <izvorni_sadrzaj>TUTTO BENE j.d.o.o. za ugostiteljstvo i trgovinu</izvorni_sadrzaj>
    <derivirana_varijabla naziv="DomainObject.Predmet.ProtustrankaNazivFormated_1">TUTTO BENE j.d.o.o. za ugostiteljstvo i trgovinu</derivirana_varijabla>
  </DomainObject.Predmet.ProtustrankaNazivFormated>
  <DomainObject.Predmet.ProtustrankaNazivFormatedOIB>
    <izvorni_sadrzaj>TUTTO BENE j.d.o.o. za ugostiteljstvo i trgovinu, OIB 28927693481</izvorni_sadrzaj>
    <derivirana_varijabla naziv="DomainObject.Predmet.ProtustrankaNazivFormatedOIB_1">TUTTO BENE j.d.o.o. za ugostiteljstvo i trgovinu, OIB 28927693481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TUTTO BENE j.d.o.o. za ugostiteljstvo i trgovinu</item>
    </izvorni_sadrzaj>
    <derivirana_varijabla naziv="DomainObject.Predmet.ProtuStrankaListFormated_1">
      <item>TUTTO BENE j.d.o.o. za ugostiteljstvo i trgovinu</item>
    </derivirana_varijabla>
  </DomainObject.Predmet.ProtuStrankaListFormated>
  <DomainObject.Predmet.ProtuStrankaListFormatedOIB>
    <izvorni_sadrzaj>
      <item>TUTTO BENE j.d.o.o. za ugostiteljstvo i trgovinu, OIB 28927693481</item>
    </izvorni_sadrzaj>
    <derivirana_varijabla naziv="DomainObject.Predmet.ProtuStrankaListFormatedOIB_1">
      <item>TUTTO BENE j.d.o.o. za ugostiteljstvo i trgovinu, OIB 28927693481</item>
    </derivirana_varijabla>
  </DomainObject.Predmet.ProtuStrankaListFormatedOIB>
  <DomainObject.Predmet.ProtuStrankaListFormatedWithAdress>
    <izvorni_sadrzaj>
      <item>TUTTO BENE j.d.o.o. za ugostiteljstvo i trgovinu, Smoković 30, 23222 Smoković</item>
    </izvorni_sadrzaj>
    <derivirana_varijabla naziv="DomainObject.Predmet.ProtuStrankaListFormatedWithAdress_1">
      <item>TUTTO BENE j.d.o.o. za ugostiteljstvo i trgovinu, Smoković 30, 23222 Smoković</item>
    </derivirana_varijabla>
  </DomainObject.Predmet.ProtuStrankaListFormatedWithAdress>
  <DomainObject.Predmet.ProtuStrankaListFormatedWithAdressOIB>
    <izvorni_sadrzaj>
      <item>TUTTO BENE j.d.o.o. za ugostiteljstvo i trgovinu, OIB 28927693481, Smoković 30, 23222 Smoković</item>
    </izvorni_sadrzaj>
    <derivirana_varijabla naziv="DomainObject.Predmet.ProtuStrankaListFormatedWithAdressOIB_1">
      <item>TUTTO BENE j.d.o.o. za ugostiteljstvo i trgovinu, OIB 28927693481, Smoković 30, 23222 Smoković</item>
    </derivirana_varijabla>
  </DomainObject.Predmet.ProtuStrankaListFormatedWithAdressOIB>
  <DomainObject.Predmet.ProtuStrankaListNazivFormated>
    <izvorni_sadrzaj>
      <item>TUTTO BENE j.d.o.o. za ugostiteljstvo i trgovinu</item>
    </izvorni_sadrzaj>
    <derivirana_varijabla naziv="DomainObject.Predmet.ProtuStrankaListNazivFormated_1">
      <item>TUTTO BENE j.d.o.o. za ugostiteljstvo i trgovinu</item>
    </derivirana_varijabla>
  </DomainObject.Predmet.ProtuStrankaListNazivFormated>
  <DomainObject.Predmet.ProtuStrankaListNazivFormatedOIB>
    <izvorni_sadrzaj>
      <item>TUTTO BENE j.d.o.o. za ugostiteljstvo i trgovinu, OIB 28927693481</item>
    </izvorni_sadrzaj>
    <derivirana_varijabla naziv="DomainObject.Predmet.ProtuStrankaListNazivFormatedOIB_1">
      <item>TUTTO BENE j.d.o.o. za ugostiteljstvo i trgovinu, OIB 28927693481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TUTTO BENE j.d.o.o. za ugostiteljstvo i trgovinu</izvorni_sadrzaj>
    <derivirana_varijabla naziv="DomainObject.Predmet.ProtustrankaIDrugi_1">TUTTO BENE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TUTTO BENE j.d.o.o. za ugostiteljstvo i trgovinu, OIB 28927693481, Smoković 30, 23222 Smoković</izvorni_sadrzaj>
    <derivirana_varijabla naziv="DomainObject.Predmet.ProtustrankaIDrugiAdressOIB_1">TUTTO BENE j.d.o.o. za ugostiteljstvo i trgovinu, OIB 28927693481, Smoković 30,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TUTTO BENE j.d.o.o. za ugostiteljstvo i trgovinu</item>
    </izvorni_sadrzaj>
    <derivirana_varijabla naziv="DomainObject.Predmet.SudioniciListNaziv_1">
      <item>fina</item>
      <item>TUTTO BENE j.d.o.o. za ugostiteljstvo i trgovinu</item>
    </derivirana_varijabla>
  </DomainObject.Predmet.SudioniciListNaziv>
  <DomainObject.Predmet.SudioniciListAdressOIB>
    <izvorni_sadrzaj>
      <item>fina, OIB 85821130368</item>
      <item>TUTTO BENE j.d.o.o. za ugostiteljstvo i trgovinu, OIB 28927693481, Smoković 30,23222 Smoković</item>
    </izvorni_sadrzaj>
    <derivirana_varijabla naziv="DomainObject.Predmet.SudioniciListAdressOIB_1">
      <item>fina, OIB 85821130368</item>
      <item>TUTTO BENE j.d.o.o. za ugostiteljstvo i trgovinu, OIB 28927693481,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28927693481</item>
    </izvorni_sadrzaj>
    <derivirana_varijabla naziv="DomainObject.Predmet.SudioniciListNazivOIB_1">
      <item>, OIB 85821130368</item>
      <item>, OIB 28927693481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1194</properties:Characters>
  <properties:Lines>48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2017-12-14T13:20:00Z</dcterms:created>
  <dc:creator>Tina Grgas</dc:creator>
  <cp:lastModifiedBy>Martina Kalmeta</cp:lastModifiedBy>
  <cp:lastPrinted>2017-11-09T09:34:00Z</cp:lastPrinted>
  <dcterms:modified xmlns:xsi="http://www.w3.org/2001/XMLSchema-instance" xsi:type="dcterms:W3CDTF">2017-12-20T09:20:00Z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