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e0d9" w14:paraId="f0de0d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20</w:t>
      </w:r>
      <w:r w:rsidR="00250882">
        <w:t>37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764E2">
        <w:t xml:space="preserve"> </w:t>
      </w:r>
      <w:r w:rsidR="00250882">
        <w:t xml:space="preserve">EUROPA AUTOMOBILI jednostavno društvo s ograničenom odgovornošću za trgovinu i usluge Vukovar, </w:t>
      </w:r>
      <w:proofErr w:type="spellStart"/>
      <w:r w:rsidR="00250882">
        <w:t>Kudeljarska</w:t>
      </w:r>
      <w:proofErr w:type="spellEnd"/>
      <w:r w:rsidR="00250882">
        <w:t xml:space="preserve"> 26/A, OIB 54552856807, MBS 030139703</w:t>
      </w:r>
      <w:r w:rsidR="0087465B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87465B">
        <w:t>5</w:t>
      </w:r>
      <w:r w:rsidR="00F27A7F">
        <w:t>. srpnja</w:t>
      </w:r>
      <w:r w:rsidR="000764E2">
        <w:t xml:space="preserve">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250882">
        <w:t xml:space="preserve">AUTOMOBILI jednostavno društvo s ograničenom odgovornošću za trgovinu i usluge Vukovar, </w:t>
      </w:r>
      <w:proofErr w:type="spellStart"/>
      <w:r w:rsidR="00250882">
        <w:t>Kudeljarska</w:t>
      </w:r>
      <w:proofErr w:type="spellEnd"/>
      <w:r w:rsidR="00250882">
        <w:t xml:space="preserve"> 26/A, OIB 54552856807, MBS 030139703</w:t>
      </w:r>
      <w:r w:rsidR="00250882">
        <w:t xml:space="preserve"> </w:t>
      </w:r>
      <w:r w:rsidR="00F078E5">
        <w:t xml:space="preserve">iznosi </w:t>
      </w:r>
      <w:r w:rsidR="00250882">
        <w:t>76.230,11</w:t>
      </w:r>
      <w:r w:rsidR="009F4FBF">
        <w:t xml:space="preserve">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>osoba ovlaštena za zastupanje dužnika</w:t>
      </w:r>
      <w:r w:rsidR="00250882">
        <w:t xml:space="preserve"> Milan Stevanović iz Vukovara </w:t>
      </w:r>
      <w:r w:rsidR="0076077E">
        <w:t>da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20</w:t>
      </w:r>
      <w:r w:rsidR="00250882">
        <w:t>37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5</w:t>
      </w:r>
      <w:r w:rsidR="00307AAA">
        <w:t>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p w:rsidRDefault="00F77E84" w:rsidP="000222A5" w:rsidR="00F77E84"/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50882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0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8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0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8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St-2037/2016</izvorni_sadrzaj>
    <derivirana_varijabla naziv="DomainObject.Predmet.OznakaBroj_1">St-2037/2016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AUTOMOBILI jednostavno društvo s ograničenom ogovornošću za trgovinu i usluge</izvorni_sadrzaj>
    <derivirana_varijabla naziv="DomainObject.Predmet.ProtustrankaFormated_1">  EUROPA AUTOMOBILI jednostavno društvo s ograničenom ogovornošću za trgovinu i usluge</derivirana_varijabla>
  </DomainObject.Predmet.ProtustrankaFormated>
  <DomainObject.Predmet.ProtustrankaFormatedOIB>
    <izvorni_sadrzaj>  EUROPA AUTOMOBILI jednostavno društvo s ograničenom ogovornošću za trgovinu i usluge, OIB 54552856807</izvorni_sadrzaj>
    <derivirana_varijabla naziv="DomainObject.Predmet.ProtustrankaFormatedOIB_1">  EUROPA AUTOMOBILI jednostavno društvo s ograničenom ogovornošću za trgovinu i usluge, OIB 54552856807</derivirana_varijabla>
  </DomainObject.Predmet.ProtustrankaFormatedOIB>
  <DomainObject.Predmet.ProtustrankaFormatedWithAdress>
    <izvorni_sadrzaj> EUROPA AUTOMOBILI jednostavno društvo s ograničenom ogovornošću za trgovinu i usluge, Kudeljarska 26/A, 32000 Vukovar</izvorni_sadrzaj>
    <derivirana_varijabla naziv="DomainObject.Predmet.ProtustrankaFormatedWithAdress_1"> EUROPA AUTOMOBILI jednostavno društvo s ograničenom ogovornošću za trgovinu i usluge, Kudeljarska 26/A, 32000 Vukovar</derivirana_varijabla>
  </DomainObject.Predmet.ProtustrankaFormatedWithAdress>
  <DomainObject.Predmet.ProtustrankaFormatedWithAdressOIB>
    <izvorni_sadrzaj> EUROPA AUTOMOBILI jednostavno društvo s ograničenom ogovornošću za trgovinu i usluge, OIB 54552856807, Kudeljarska 26/A, 32000 Vukovar</izvorni_sadrzaj>
    <derivirana_varijabla naziv="DomainObject.Predmet.ProtustrankaFormatedWithAdressOIB_1"> EUROPA AUTOMOBILI jednostavno društvo s ograničenom ogovornošću za trgovinu i usluge, OIB 54552856807, Kudeljarska 26/A, 32000 Vukovar</derivirana_varijabla>
  </DomainObject.Predmet.ProtustrankaFormatedWithAdressOIB>
  <DomainObject.Predmet.ProtustrankaWithAdress>
    <izvorni_sadrzaj>EUROPA AUTOMOBILI jednostavno društvo s ograničenom ogovornošću za trgovinu i usluge Kudeljarska 26/A, 32000 Vukovar</izvorni_sadrzaj>
    <derivirana_varijabla naziv="DomainObject.Predmet.ProtustrankaWithAdress_1">EUROPA AUTOMOBILI jednostavno društvo s ograničenom ogovornošću za trgovinu i usluge Kudeljarska 26/A, 32000 Vukovar</derivirana_varijabla>
  </DomainObject.Predmet.ProtustrankaWithAdress>
  <DomainObject.Predmet.ProtustrankaWithAdressOIB>
    <izvorni_sadrzaj>EUROPA AUTOMOBILI jednostavno društvo s ograničenom ogovornošću za trgovinu i usluge, OIB 54552856807, Kudeljarska 26/A, 32000 Vukovar</izvorni_sadrzaj>
    <derivirana_varijabla naziv="DomainObject.Predmet.ProtustrankaWithAdressOIB_1">EUROPA AUTOMOBILI jednostavno društvo s ograničenom ogovornošću za trgovinu i usluge, OIB 54552856807, Kudeljarska 26/A, 32000 Vukovar</derivirana_varijabla>
  </DomainObject.Predmet.ProtustrankaWithAdressOIB>
  <DomainObject.Predmet.ProtustrankaNazivFormated>
    <izvorni_sadrzaj>EUROPA AUTOMOBILI jednostavno društvo s ograničenom ogovornošću za trgovinu i usluge</izvorni_sadrzaj>
    <derivirana_varijabla naziv="DomainObject.Predmet.ProtustrankaNazivFormated_1">EUROPA AUTOMOBILI jednostavno društvo s ograničenom ogovornošću za trgovinu i usluge</derivirana_varijabla>
  </DomainObject.Predmet.ProtustrankaNazivFormated>
  <DomainObject.Predmet.ProtustrankaNazivFormatedOIB>
    <izvorni_sadrzaj>EUROPA AUTOMOBILI jednostavno društvo s ograničenom ogovornošću za trgovinu i usluge, OIB 54552856807</izvorni_sadrzaj>
    <derivirana_varijabla naziv="DomainObject.Predmet.ProtustrankaNazivFormatedOIB_1">EUROPA AUTOMOBILI jednostavno društvo s ograničenom ogovornošću za trgovinu i usluge, OIB 54552856807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EUROPA AUTOMOBILI jednostavno društvo s ograničenom ogovornošću za trgovinu i usluge</item>
    </izvorni_sadrzaj>
    <derivirana_varijabla naziv="DomainObject.Predmet.ProtuStrankaListFormated_1">
      <item>EUROPA AUTOMOBILI jednostavno društvo s ograničenom ogovornošću za trgovinu i usluge</item>
    </derivirana_varijabla>
  </DomainObject.Predmet.ProtuStrankaListFormated>
  <DomainObject.Predmet.ProtuStrankaListFormatedOIB>
    <izvorni_sadrzaj>
      <item>EUROPA AUTOMOBILI jednostavno društvo s ograničenom ogovornošću za trgovinu i usluge, OIB 54552856807</item>
    </izvorni_sadrzaj>
    <derivirana_varijabla naziv="DomainObject.Predmet.ProtuStrankaListFormatedOIB_1">
      <item>EUROPA AUTOMOBILI jednostavno društvo s ograničenom ogovornošću za trgovinu i usluge, OIB 54552856807</item>
    </derivirana_varijabla>
  </DomainObject.Predmet.ProtuStrankaListFormatedOIB>
  <DomainObject.Predmet.ProtuStrankaListFormatedWithAdress>
    <izvorni_sadrzaj>
      <item>EUROPA AUTOMOBILI jednostavno društvo s ograničenom ogovornošću za trgovinu i usluge, Kudeljarska 26/A, 32000 Vukovar</item>
    </izvorni_sadrzaj>
    <derivirana_varijabla naziv="DomainObject.Predmet.ProtuStrankaListFormatedWithAdress_1">
      <item>EUROPA AUTOMOBILI jednostavno društvo s ograničenom ogovornošću za trgovinu i usluge, Kudeljarska 26/A, 32000 Vukovar</item>
    </derivirana_varijabla>
  </DomainObject.Predmet.ProtuStrankaListFormatedWithAdress>
  <DomainObject.Predmet.ProtuStrankaListFormatedWithAdressOIB>
    <izvorni_sadrzaj>
      <item>EUROPA AUTOMOBILI jednostavno društvo s ograničenom ogovornošću za trgovinu i usluge, OIB 54552856807, Kudeljarska 26/A, 32000 Vukovar</item>
    </izvorni_sadrzaj>
    <derivirana_varijabla naziv="DomainObject.Predmet.ProtuStrankaListFormatedWithAdressOIB_1">
      <item>EUROPA AUTOMOBILI jednostavno društvo s ograničenom ogovornošću za trgovinu i usluge, OIB 54552856807, Kudeljarska 26/A, 32000 Vukovar</item>
    </derivirana_varijabla>
  </DomainObject.Predmet.ProtuStrankaListFormatedWithAdressOIB>
  <DomainObject.Predmet.ProtuStrankaListNazivFormated>
    <izvorni_sadrzaj>
      <item>EUROPA AUTOMOBILI jednostavno društvo s ograničenom ogovornošću za trgovinu i usluge</item>
    </izvorni_sadrzaj>
    <derivirana_varijabla naziv="DomainObject.Predmet.ProtuStrankaListNazivFormated_1">
      <item>EUROPA AUTOMOBILI jednostavno društvo s ograničenom ogovornošću za trgovinu i usluge</item>
    </derivirana_varijabla>
  </DomainObject.Predmet.ProtuStrankaListNazivFormated>
  <DomainObject.Predmet.ProtuStrankaListNazivFormatedOIB>
    <izvorni_sadrzaj>
      <item>EUROPA AUTOMOBILI jednostavno društvo s ograničenom ogovornošću za trgovinu i usluge, OIB 54552856807</item>
    </izvorni_sadrzaj>
    <derivirana_varijabla naziv="DomainObject.Predmet.ProtuStrankaListNazivFormatedOIB_1">
      <item>EUROPA AUTOMOBILI jednostavno društvo s ograničenom ogovornošću za trgovinu i usluge, OIB 54552856807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EUROPA AUTOMOBILI jednostavno društvo s ograničenom ogovornošću za trgovinu i usluge</izvorni_sadrzaj>
    <derivirana_varijabla naziv="DomainObject.Predmet.ProtustrankaIDrugi_1">EUROPA AUTOMOBILI jednostavno društvo s ograničenom ogovornošću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EUROPA AUTOMOBILI jednostavno društvo s ograničenom ogovornošću za trgovinu i usluge, OIB 54552856807, Kudeljarska 26/A, 32000 Vukovar</izvorni_sadrzaj>
    <derivirana_varijabla naziv="DomainObject.Predmet.ProtustrankaIDrugiAdressOIB_1">EUROPA AUTOMOBILI jednostavno društvo s ograničenom ogovornošću za trgovinu i usluge, OIB 54552856807, Kudeljarska 26/A,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EUROPA AUTOMOBILI jednostavno društvo s ograničenom ogovornošću za trgovinu i usluge</item>
    </izvorni_sadrzaj>
    <derivirana_varijabla naziv="DomainObject.Predmet.SudioniciListNaziv_1">
      <item>FINA RC OSIJEK</item>
      <item>EUROPA AUTOMOBILI jednostavno društvo s ograničenom ogovornošću za trgovinu i usluge</item>
    </derivirana_varijabla>
  </DomainObject.Predmet.SudioniciListNaziv>
  <DomainObject.Predmet.SudioniciListAdressOIB>
    <izvorni_sadrzaj>
      <item>FINA RC OSIJEK, OIB 85821130368</item>
      <item>EUROPA AUTOMOBILI jednostavno društvo s ograničenom ogovornošću za trgovinu i usluge, OIB 54552856807, Kudeljarska 26/A,32000 Vukovar</item>
    </izvorni_sadrzaj>
    <derivirana_varijabla naziv="DomainObject.Predmet.SudioniciListAdressOIB_1">
      <item>FINA RC OSIJEK, OIB 85821130368</item>
      <item>EUROPA AUTOMOBILI jednostavno društvo s ograničenom ogovornošću za trgovinu i usluge, OIB 54552856807, Kudeljarska 26/A,32000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54552856807</item>
    </izvorni_sadrzaj>
    <derivirana_varijabla naziv="DomainObject.Predmet.SudioniciListNazivOIB_1">
      <item>, OIB 85821130368</item>
      <item>, OIB 54552856807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FC740-86FD-4A9E-BA15-D008D5B76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1878</properties:Characters>
  <properties:Lines>46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2016-07-05T06:39:00Z</cp:lastPrinted>
  <dcterms:modified xmlns:xsi="http://www.w3.org/2001/XMLSchema-instance" xsi:type="dcterms:W3CDTF">2016-07-05T06:39:00Z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