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19a6" w14:paraId="c4a19a6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28289E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740367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740367" w:rsidRPr="00740367">
        <w:rPr>
          <w:rFonts w:cs="Times New Roman" w:hAnsi="Times New Roman" w:ascii="Times New Roman"/>
          <w:sz w:val="24"/>
          <w:szCs w:val="24"/>
        </w:rPr>
        <w:t>Broj: 2/St-1510/2017-</w:t>
      </w:r>
      <w:r w:rsidR="00740367">
        <w:rPr>
          <w:rFonts w:cs="Times New Roman" w:hAnsi="Times New Roman" w:ascii="Times New Roman"/>
          <w:sz w:val="24"/>
          <w:szCs w:val="24"/>
        </w:rPr>
        <w:t>17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28289E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5F7081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3A0B" w:rsidP="0016469F" w:rsidR="00C13A0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24A93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824A93">
        <w:t>MBA INDUSTRISERVIS d.o.o., Slavonski Brod, Ulica 30. svibnja 1990., OIB: 94037295796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824A93">
        <w:t>28</w:t>
      </w:r>
      <w:r w:rsidRPr="0016469F">
        <w:t xml:space="preserve">. </w:t>
      </w:r>
      <w:r w:rsidR="00824A93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781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1"/>
        <w:gridCol w:w="1843"/>
        <w:gridCol w:w="1842"/>
        <w:gridCol w:w="1276"/>
      </w:tblGrid>
      <w:tr w:rsidTr="007B743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7B7432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RH, MF, Porezna uprava, Područni ured Sl. Brod</w:t>
            </w:r>
            <w:r w:rsidR="00B961A2" w:rsidRPr="001E7427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Zagreb, Katančićeva 5/a, </w:t>
            </w:r>
            <w:r w:rsidR="00346C4A" w:rsidRPr="001E7427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</w:r>
            <w:r w:rsidR="00D629AF" w:rsidRPr="001E7427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OIB: 18683136487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A233CB" w:rsidR="001336CD" w:rsidRPr="00DE30C9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1.885.764,71 kn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1.885.764,71 kn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065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417"/>
      </w:tblGrid>
      <w:tr w:rsidTr="007B743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7B743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346C4A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VIPNET d.o.o.</w:t>
            </w:r>
            <w:r w:rsidR="001E7427">
              <w:rPr>
                <w:rFonts w:cs="Times New Roman" w:hAnsi="Times New Roman" w:ascii="Times New Roman"/>
                <w:sz w:val="24"/>
                <w:szCs w:val="24"/>
              </w:rPr>
              <w:t>, Vrtni put 1, Zagreb, OIB: 29524210204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1.708,04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1.708,04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7B743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1E7427" w:rsidR="001E7427" w:rsidRPr="001E742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Sl. Brod</w:t>
            </w:r>
            <w:r w:rsidR="001E7427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1E7427" w:rsidRPr="001E7427">
              <w:rPr>
                <w:rFonts w:cs="Times New Roman" w:hAnsi="Times New Roman" w:ascii="Times New Roman"/>
                <w:sz w:val="24"/>
                <w:szCs w:val="24"/>
              </w:rPr>
              <w:t xml:space="preserve">Zagreb, Katančićeva 5/a, </w:t>
            </w:r>
          </w:p>
          <w:p w:rsidRDefault="001E7427" w:rsidP="001E7427" w:rsidR="00346C4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E7427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223.880,68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B743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B7432">
              <w:rPr>
                <w:rFonts w:cs="Times New Roman" w:hAnsi="Times New Roman" w:ascii="Times New Roman"/>
                <w:sz w:val="24"/>
                <w:szCs w:val="24"/>
              </w:rPr>
              <w:t>223.880,68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lastRenderedPageBreak/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E7427" w:rsidR="002226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1E7427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1E7427">
        <w:rPr>
          <w:rFonts w:cs="Times New Roman" w:hAnsi="Times New Roman" w:ascii="Times New Roman"/>
          <w:sz w:val="24"/>
          <w:szCs w:val="24"/>
        </w:rPr>
        <w:t>28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E7427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1E7427">
        <w:rPr>
          <w:rFonts w:cs="Times New Roman" w:hAnsi="Times New Roman" w:ascii="Times New Roman"/>
          <w:sz w:val="24"/>
          <w:szCs w:val="24"/>
        </w:rPr>
        <w:t>2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stečajn</w:t>
      </w:r>
      <w:r w:rsidR="0092186B">
        <w:rPr>
          <w:rFonts w:cs="Times New Roman" w:hAnsi="Times New Roman" w:ascii="Times New Roman"/>
          <w:sz w:val="24"/>
          <w:szCs w:val="24"/>
        </w:rPr>
        <w:t>e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2186B">
        <w:rPr>
          <w:rFonts w:cs="Times New Roman" w:hAnsi="Times New Roman" w:ascii="Times New Roman"/>
          <w:sz w:val="24"/>
          <w:szCs w:val="24"/>
        </w:rPr>
        <w:t>ice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  <w:r w:rsidR="001E74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226BAA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226BAA">
        <w:rPr>
          <w:rFonts w:cs="Times New Roman" w:hAnsi="Times New Roman" w:ascii="Times New Roman"/>
          <w:sz w:val="24"/>
          <w:szCs w:val="24"/>
        </w:rPr>
        <w:t>28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226BAA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C13A0B" w:rsidP="002226DA" w:rsidR="00C13A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3A0B" w:rsidP="002226DA" w:rsidR="00C13A0B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1A14" w:rsidP="0016469F" w:rsidR="00731A1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B58" w:rsidP="0016469F" w:rsidR="003B1B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7427" w:rsidP="0016469F" w:rsidR="001E74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C3296E">
        <w:rPr>
          <w:rFonts w:cs="Times New Roman" w:hAnsi="Times New Roman" w:ascii="Times New Roman"/>
          <w:sz w:val="24"/>
          <w:szCs w:val="24"/>
        </w:rPr>
        <w:t>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3296E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45B" w:rsidP="007A5E17" w:rsidR="00AC545B">
      <w:r>
        <w:separator/>
      </w:r>
    </w:p>
  </w:endnote>
  <w:endnote w:id="0" w:type="continuationSeparator">
    <w:p w:rsidRDefault="00AC545B" w:rsidP="007A5E17" w:rsidR="00AC5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1AC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45B" w:rsidP="007A5E17" w:rsidR="00AC545B">
      <w:r>
        <w:separator/>
      </w:r>
    </w:p>
  </w:footnote>
  <w:footnote w:id="0" w:type="continuationSeparator">
    <w:p w:rsidRDefault="00AC545B" w:rsidP="007A5E17" w:rsidR="00AC54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1E7427"/>
    <w:rsid w:val="002226DA"/>
    <w:rsid w:val="00226BAA"/>
    <w:rsid w:val="0028289E"/>
    <w:rsid w:val="00291512"/>
    <w:rsid w:val="00292DF8"/>
    <w:rsid w:val="002F4650"/>
    <w:rsid w:val="002F4E75"/>
    <w:rsid w:val="00335241"/>
    <w:rsid w:val="00346C4A"/>
    <w:rsid w:val="00346D68"/>
    <w:rsid w:val="00365730"/>
    <w:rsid w:val="00381AC8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90142"/>
    <w:rsid w:val="004A715E"/>
    <w:rsid w:val="004B7C5B"/>
    <w:rsid w:val="004E5DDB"/>
    <w:rsid w:val="00504597"/>
    <w:rsid w:val="005302E9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56332"/>
    <w:rsid w:val="00656545"/>
    <w:rsid w:val="00656812"/>
    <w:rsid w:val="00665A37"/>
    <w:rsid w:val="006B345D"/>
    <w:rsid w:val="00731A14"/>
    <w:rsid w:val="00740367"/>
    <w:rsid w:val="00773B18"/>
    <w:rsid w:val="00776F11"/>
    <w:rsid w:val="007A5E17"/>
    <w:rsid w:val="007B7432"/>
    <w:rsid w:val="007D32B1"/>
    <w:rsid w:val="00810A50"/>
    <w:rsid w:val="00824A93"/>
    <w:rsid w:val="00833AD1"/>
    <w:rsid w:val="008954E3"/>
    <w:rsid w:val="008B1FF2"/>
    <w:rsid w:val="008C6BC1"/>
    <w:rsid w:val="008D2FE4"/>
    <w:rsid w:val="008E0AD2"/>
    <w:rsid w:val="0091157B"/>
    <w:rsid w:val="00912665"/>
    <w:rsid w:val="0092186B"/>
    <w:rsid w:val="00925726"/>
    <w:rsid w:val="0095068D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675F7"/>
    <w:rsid w:val="00A95DA5"/>
    <w:rsid w:val="00AC4C9E"/>
    <w:rsid w:val="00AC545B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531D6"/>
    <w:rsid w:val="00B66E55"/>
    <w:rsid w:val="00B9320A"/>
    <w:rsid w:val="00B961A2"/>
    <w:rsid w:val="00BF22FC"/>
    <w:rsid w:val="00C11F4E"/>
    <w:rsid w:val="00C13A0B"/>
    <w:rsid w:val="00C3296E"/>
    <w:rsid w:val="00C502B0"/>
    <w:rsid w:val="00C6723F"/>
    <w:rsid w:val="00C72994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DE30C9"/>
    <w:rsid w:val="00E075FC"/>
    <w:rsid w:val="00E106B1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81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81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Vesna Lazarić</item>
      <item>Margareta Bondža</item>
      <item>Margareta Bondža</item>
    </izvorni_sadrzaj>
    <derivirana_varijabla naziv="DomainObject.Predmet.OstaliListFormated_1">
      <item>ŽDO SLAV. BROD punomoćnik sudionika u postupku REPUBLIKA HRVATSKA-MINISTARSTVO FINANCIJA</item>
      <item>Vesna Lazarić</item>
      <item>Margareta Bondža</item>
      <item>Margareta Bondža</item>
    </derivirana_varijabla>
  </DomainObject.Predmet.OstaliListFormated>
  <DomainObject.Predmet.OstaliListFormatedOIB>
    <izvorni_sadrzaj>
      <item>ŽDO SLAV. BROD punomoćnik sudionika u postupku REPUBLIKA HRVATSKA-MINISTARSTVO FINANCIJA</item>
      <item>Vesna Lazarić</item>
      <item>Margareta Bondža, OIB 43842887527</item>
      <item>Margareta Bondža</item>
    </izvorni_sadrzaj>
    <derivirana_varijabla naziv="DomainObject.Predmet.OstaliListFormatedOIB_1">
      <item>ŽDO SLAV. BROD punomoćnik sudionika u postupku REPUBLIKA HRVATSKA-MINISTARSTVO FINANCIJA</item>
      <item>Vesna Lazarić</item>
      <item>Margareta Bondža, OIB 43842887527</item>
      <item>Margareta Bondža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Vesna Lazarić</item>
      <item>Margareta Bondža, Lapovačka 30, 32100 Vinkovci</item>
      <item>Margareta Bondža</item>
    </izvorni_sadrzaj>
    <derivirana_varijabla naziv="DomainObject.Predmet.OstaliListFormatedWithAdress_1">
      <item>ŽDO SLAV. BROD punomoćnik sudionika u postupku REPUBLIKA HRVATSKA-MINISTARSTVO FINANCIJA</item>
      <item>Vesna Lazarić</item>
      <item>Margareta Bondža, Lapovačka 30, 32100 Vinkovci</item>
      <item>Margareta Bondža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Vesna Lazarić</item>
      <item>Margareta Bondža, OIB 43842887527, Lapovačka 30, 32100 Vinkovci</item>
      <item>Margareta Bondža</item>
    </izvorni_sadrzaj>
    <derivirana_varijabla naziv="DomainObject.Predmet.OstaliListFormatedWithAdressOIB_1">
      <item>ŽDO SLAV. BROD punomoćnik sudionika u postupku REPUBLIKA HRVATSKA-MINISTARSTVO FINANCIJA</item>
      <item>Vesna Lazarić</item>
      <item>Margareta Bondža, OIB 43842887527, Lapovačka 30, 32100 Vinkovci</item>
      <item>Margareta Bondža</item>
    </derivirana_varijabla>
  </DomainObject.Predmet.OstaliListFormatedWithAdressOIB>
  <DomainObject.Predmet.OstaliListNazivFormated>
    <izvorni_sadrzaj>
      <item>ŽDO SLAV. BROD</item>
      <item>Vesna Lazarić</item>
      <item>Margareta Bondža</item>
      <item>Margareta Bondža</item>
    </izvorni_sadrzaj>
    <derivirana_varijabla naziv="DomainObject.Predmet.OstaliListNazivFormated_1">
      <item>ŽDO SLAV. BROD</item>
      <item>Vesna Lazarić</item>
      <item>Margareta Bondža</item>
      <item>Margareta Bondža</item>
    </derivirana_varijabla>
  </DomainObject.Predmet.OstaliListNazivFormated>
  <DomainObject.Predmet.OstaliListNazivFormatedOIB>
    <izvorni_sadrzaj>
      <item>ŽDO SLAV. BROD</item>
      <item>Vesna Lazarić</item>
      <item>Margareta Bondža, OIB 43842887527</item>
      <item>Margareta Bondža</item>
    </izvorni_sadrzaj>
    <derivirana_varijabla naziv="DomainObject.Predmet.OstaliListNazivFormatedOIB_1">
      <item>ŽDO SLAV. BROD</item>
      <item>Vesna Lazarić</item>
      <item>Margareta Bondža, OIB 43842887527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  <item>, OIB null</item>
      <item>, OIB 43842887527</item>
      <item>, OIB null</item>
    </izvorni_sadrzaj>
    <derivirana_varijabla naziv="DomainObject.Predmet.SudioniciListNazivOIB_1">
      <item>, OIB 94037295796</item>
      <item>, OIB 18683136487</item>
      <item>, OIB null</item>
      <item>, OIB null</item>
      <item>, OIB 43842887527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St-1510/2017-6</izvorni_sadrzaj>
    <derivirana_varijabla naziv="DomainObject.PredzadnjaOdlukaIzPredmeta.Oznaka_1">St-1510/2017-6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367</properties:Words>
  <properties:Characters>1808</properties:Characters>
  <properties:Lines>128</properties:Lines>
  <properties:Paragraphs>57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2018-11-28T08:19:00Z</dcterms:created>
  <dc:creator>wsadmin</dc:creator>
  <cp:lastModifiedBy>wsadmin</cp:lastModifiedBy>
  <cp:lastPrinted>2018-09-21T06:56:00Z</cp:lastPrinted>
  <dcterms:modified xmlns:xsi="http://www.w3.org/2001/XMLSchema-instance" xsi:type="dcterms:W3CDTF">2018-11-28T08:35:00Z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I i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