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354f" w14:paraId="fe2354f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524986">
        <w:rPr>
          <w:rFonts w:cs="Times New Roman" w:hAnsi="Times New Roman" w:ascii="Times New Roman"/>
          <w:sz w:val="24"/>
          <w:szCs w:val="24"/>
        </w:rPr>
        <w:t xml:space="preserve">   </w:t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524986">
        <w:rPr>
          <w:rFonts w:cs="Times New Roman" w:hAnsi="Times New Roman" w:ascii="Times New Roman"/>
          <w:b w:val="false"/>
          <w:sz w:val="24"/>
          <w:szCs w:val="24"/>
        </w:rPr>
        <w:t>2374/18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D620BA" w:rsidR="00D620BA" w:rsidRPr="00D620BA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D620BA" w:rsidRPr="00D620BA">
        <w:t xml:space="preserve">Financijske agencije, Regionalni centar Zagreb, Zagreb, Trg Svibanjskih žrtava 1995. br. 1, OIB: 85821130368, za otvaranje stečajnog postupka nad dužnikom </w:t>
      </w:r>
      <w:r w:rsidR="00524986">
        <w:t>SITJE d.o.o., Zagreb, 3. Resnik 1, OIB: 37595987247</w:t>
      </w:r>
      <w:r w:rsidR="00D620BA" w:rsidRPr="00D620BA">
        <w:t xml:space="preserve">, </w:t>
      </w:r>
      <w:r w:rsidR="00524986">
        <w:t>19. listopada</w:t>
      </w:r>
      <w:r w:rsidR="00D620BA" w:rsidRPr="00D620BA">
        <w:t xml:space="preserve"> 2018. 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524986">
        <w:t>SITJE d.o.o., Zagreb, 3. Resnik 1, OIB: 37595987247</w:t>
      </w:r>
      <w:r w:rsidR="002512B3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524986">
        <w:t>SITJE d.o.o., Zagreb, 3. Resnik 1, OIB: 37595987247</w:t>
      </w:r>
      <w:r w:rsidR="002512B3">
        <w:t>,</w:t>
      </w:r>
      <w:r w:rsidR="00564686">
        <w:t xml:space="preserve"> </w:t>
      </w:r>
      <w:r w:rsidR="00524986">
        <w:t>Kristijanu Kukasu, Zagreb, III. Resnik 1,  OIB: 02530468765</w:t>
      </w:r>
      <w:r w:rsidR="002512B3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524986">
        <w:rPr>
          <w:b/>
        </w:rPr>
        <w:t>13. studeni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D620BA">
        <w:rPr>
          <w:b/>
        </w:rPr>
        <w:t>9</w:t>
      </w:r>
      <w:r w:rsidR="00524986">
        <w:rPr>
          <w:b/>
        </w:rPr>
        <w:t>,3</w:t>
      </w:r>
      <w:r w:rsidR="002512B3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524986">
        <w:t>20. rujna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524986">
        <w:t>SITJE d.o.o., Zagreb, 3. Resnik 1, OIB: 37595987247</w:t>
      </w:r>
      <w:r w:rsidR="002512B3">
        <w:t>,</w:t>
      </w:r>
      <w:r w:rsidR="00434CDC">
        <w:t xml:space="preserve"> </w:t>
      </w:r>
      <w:r w:rsidR="004702FA">
        <w:t>temeljem čl</w:t>
      </w:r>
      <w:r w:rsidR="00524986">
        <w:t>.</w:t>
      </w:r>
      <w:r w:rsidR="00F32EC9">
        <w:t>110. st.1.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524986">
        <w:t>19. listopada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152" w:rsidR="001C1152">
      <w:r>
        <w:separator/>
      </w:r>
    </w:p>
  </w:endnote>
  <w:endnote w:id="0" w:type="continuationSeparator">
    <w:p w:rsidRDefault="001C1152" w:rsidR="001C1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152" w:rsidR="001C1152">
      <w:r>
        <w:separator/>
      </w:r>
    </w:p>
  </w:footnote>
  <w:footnote w:id="0" w:type="continuationSeparator">
    <w:p w:rsidRDefault="001C1152" w:rsidR="001C1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40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524986">
      <w:rPr>
        <w:rFonts w:hAnsi="Verdana" w:ascii="Verdana"/>
        <w:b w:val="false"/>
        <w:sz w:val="24"/>
        <w:szCs w:val="24"/>
      </w:rPr>
      <w:t>2374/18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0111"/>
    <w:rsid w:val="00045E66"/>
    <w:rsid w:val="00050EF7"/>
    <w:rsid w:val="000758E2"/>
    <w:rsid w:val="000803CD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C1152"/>
    <w:rsid w:val="001D6B0D"/>
    <w:rsid w:val="001E5168"/>
    <w:rsid w:val="001F779E"/>
    <w:rsid w:val="00203DC3"/>
    <w:rsid w:val="0022013D"/>
    <w:rsid w:val="002365A1"/>
    <w:rsid w:val="002372CB"/>
    <w:rsid w:val="00250DAF"/>
    <w:rsid w:val="002512B3"/>
    <w:rsid w:val="00283EB7"/>
    <w:rsid w:val="0028452C"/>
    <w:rsid w:val="002B2DD7"/>
    <w:rsid w:val="002B565F"/>
    <w:rsid w:val="002C4255"/>
    <w:rsid w:val="002C5A29"/>
    <w:rsid w:val="002D0942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B4023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4986"/>
    <w:rsid w:val="00525D5A"/>
    <w:rsid w:val="00542324"/>
    <w:rsid w:val="00554276"/>
    <w:rsid w:val="00563A60"/>
    <w:rsid w:val="00564686"/>
    <w:rsid w:val="00576FF2"/>
    <w:rsid w:val="005A2F77"/>
    <w:rsid w:val="005A46FA"/>
    <w:rsid w:val="005B4F2D"/>
    <w:rsid w:val="005C121F"/>
    <w:rsid w:val="005D705F"/>
    <w:rsid w:val="00607035"/>
    <w:rsid w:val="00632774"/>
    <w:rsid w:val="0064769E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323E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6560"/>
    <w:rsid w:val="00870ADA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1588D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620BA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56DAE"/>
    <w:rsid w:val="00E854EF"/>
    <w:rsid w:val="00E95616"/>
    <w:rsid w:val="00EA6F5E"/>
    <w:rsid w:val="00EB4685"/>
    <w:rsid w:val="00EC43FD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4E4A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0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02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0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0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0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02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0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0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2374</izvorni_sadrzaj>
    <derivirana_varijabla naziv="DomainObject.Predmet.Broj_1">2374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St-2374/2018</izvorni_sadrzaj>
    <derivirana_varijabla naziv="DomainObject.Predmet.OznakaBroj_1">St-2374/2018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SITJE d.o.o.</izvorni_sadrzaj>
    <derivirana_varijabla naziv="DomainObject.Predmet.ProtustrankaFormated_1">  SITJE d.o.o.</derivirana_varijabla>
  </DomainObject.Predmet.ProtustrankaFormated>
  <DomainObject.Predmet.ProtustrankaFormatedOIB>
    <izvorni_sadrzaj>  SITJE d.o.o., OIB 37595987247</izvorni_sadrzaj>
    <derivirana_varijabla naziv="DomainObject.Predmet.ProtustrankaFormatedOIB_1">  SITJE d.o.o., OIB 37595987247</derivirana_varijabla>
  </DomainObject.Predmet.ProtustrankaFormatedOIB>
  <DomainObject.Predmet.ProtustrankaFormatedWithAdress>
    <izvorni_sadrzaj> SITJE d.o.o., 3. Resnik 1, 10000 Zagreb</izvorni_sadrzaj>
    <derivirana_varijabla naziv="DomainObject.Predmet.ProtustrankaFormatedWithAdress_1"> SITJE d.o.o., 3. Resnik 1, 10000 Zagreb</derivirana_varijabla>
  </DomainObject.Predmet.ProtustrankaFormatedWithAdress>
  <DomainObject.Predmet.ProtustrankaFormatedWithAdressOIB>
    <izvorni_sadrzaj> SITJE d.o.o., OIB 37595987247, 3. Resnik 1, 10000 Zagreb</izvorni_sadrzaj>
    <derivirana_varijabla naziv="DomainObject.Predmet.ProtustrankaFormatedWithAdressOIB_1"> SITJE d.o.o., OIB 37595987247, 3. Resnik 1, 10000 Zagreb</derivirana_varijabla>
  </DomainObject.Predmet.ProtustrankaFormatedWithAdressOIB>
  <DomainObject.Predmet.ProtustrankaWithAdress>
    <izvorni_sadrzaj>SITJE d.o.o. 3. Resnik 1, 10000 Zagreb</izvorni_sadrzaj>
    <derivirana_varijabla naziv="DomainObject.Predmet.ProtustrankaWithAdress_1">SITJE d.o.o. 3. Resnik 1, 10000 Zagreb</derivirana_varijabla>
  </DomainObject.Predmet.ProtustrankaWithAdress>
  <DomainObject.Predmet.ProtustrankaWithAdressOIB>
    <izvorni_sadrzaj>SITJE d.o.o., OIB 37595987247, 3. Resnik 1, 10000 Zagreb</izvorni_sadrzaj>
    <derivirana_varijabla naziv="DomainObject.Predmet.ProtustrankaWithAdressOIB_1">SITJE d.o.o., OIB 37595987247, 3. Resnik 1, 10000 Zagreb</derivirana_varijabla>
  </DomainObject.Predmet.ProtustrankaWithAdressOIB>
  <DomainObject.Predmet.ProtustrankaNazivFormated>
    <izvorni_sadrzaj>SITJE d.o.o.</izvorni_sadrzaj>
    <derivirana_varijabla naziv="DomainObject.Predmet.ProtustrankaNazivFormated_1">SITJE d.o.o.</derivirana_varijabla>
  </DomainObject.Predmet.ProtustrankaNazivFormated>
  <DomainObject.Predmet.ProtustrankaNazivFormatedOIB>
    <izvorni_sadrzaj>SITJE d.o.o., OIB 37595987247</izvorni_sadrzaj>
    <derivirana_varijabla naziv="DomainObject.Predmet.ProtustrankaNazivFormatedOIB_1">SITJE d.o.o., OIB 37595987247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SITJE d.o.o.</item>
    </izvorni_sadrzaj>
    <derivirana_varijabla naziv="DomainObject.Predmet.ProtuStrankaListFormated_1">
      <item>SITJE d.o.o.</item>
    </derivirana_varijabla>
  </DomainObject.Predmet.ProtuStrankaListFormated>
  <DomainObject.Predmet.ProtuStrankaListFormatedOIB>
    <izvorni_sadrzaj>
      <item>SITJE d.o.o., OIB 37595987247</item>
    </izvorni_sadrzaj>
    <derivirana_varijabla naziv="DomainObject.Predmet.ProtuStrankaListFormatedOIB_1">
      <item>SITJE d.o.o., OIB 37595987247</item>
    </derivirana_varijabla>
  </DomainObject.Predmet.ProtuStrankaListFormatedOIB>
  <DomainObject.Predmet.ProtuStrankaListFormatedWithAdress>
    <izvorni_sadrzaj>
      <item>SITJE d.o.o., 3. Resnik 1, 10000 Zagreb</item>
    </izvorni_sadrzaj>
    <derivirana_varijabla naziv="DomainObject.Predmet.ProtuStrankaListFormatedWithAdress_1">
      <item>SITJE d.o.o., 3. Resnik 1, 10000 Zagreb</item>
    </derivirana_varijabla>
  </DomainObject.Predmet.ProtuStrankaListFormatedWithAdress>
  <DomainObject.Predmet.ProtuStrankaListFormatedWithAdressOIB>
    <izvorni_sadrzaj>
      <item>SITJE d.o.o., OIB 37595987247, 3. Resnik 1, 10000 Zagreb</item>
    </izvorni_sadrzaj>
    <derivirana_varijabla naziv="DomainObject.Predmet.ProtuStrankaListFormatedWithAdressOIB_1">
      <item>SITJE d.o.o., OIB 37595987247, 3. Resnik 1, 10000 Zagreb</item>
    </derivirana_varijabla>
  </DomainObject.Predmet.ProtuStrankaListFormatedWithAdressOIB>
  <DomainObject.Predmet.ProtuStrankaListNazivFormated>
    <izvorni_sadrzaj>
      <item>SITJE d.o.o.</item>
    </izvorni_sadrzaj>
    <derivirana_varijabla naziv="DomainObject.Predmet.ProtuStrankaListNazivFormated_1">
      <item>SITJE d.o.o.</item>
    </derivirana_varijabla>
  </DomainObject.Predmet.ProtuStrankaListNazivFormated>
  <DomainObject.Predmet.ProtuStrankaListNazivFormatedOIB>
    <izvorni_sadrzaj>
      <item>SITJE d.o.o., OIB 37595987247</item>
    </izvorni_sadrzaj>
    <derivirana_varijabla naziv="DomainObject.Predmet.ProtuStrankaListNazivFormatedOIB_1">
      <item>SITJE d.o.o., OIB 37595987247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SITJE d.o.o.</izvorni_sadrzaj>
    <derivirana_varijabla naziv="DomainObject.Predmet.ProtustrankaIDrugi_1">SITJE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SITJE d.o.o., OIB 37595987247, 3. Resnik 1, 10000 Zagreb</izvorni_sadrzaj>
    <derivirana_varijabla naziv="DomainObject.Predmet.ProtustrankaIDrugiAdressOIB_1">SITJE d.o.o., OIB 37595987247, 3. Resnik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SITJE d.o.o.</item>
    </izvorni_sadrzaj>
    <derivirana_varijabla naziv="DomainObject.Predmet.SudioniciListNaziv_1">
      <item>FINA Regionalni centar Zagreb</item>
      <item>SITJE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SITJE d.o.o., OIB 37595987247, 3. Resnik 1,10000 Zagreb</item>
    </izvorni_sadrzaj>
    <derivirana_varijabla naziv="DomainObject.Predmet.SudioniciListAdressOIB_1">
      <item>FINA Regionalni centar Zagreb, OIB 85821130368, Trg svibanjskih žrtava 1995. 1,10000 Zagreb</item>
      <item>SITJE d.o.o., OIB 37595987247, 3. Resnik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37595987247</item>
    </izvorni_sadrzaj>
    <derivirana_varijabla naziv="DomainObject.Predmet.SudioniciListNazivOIB_1">
      <item>, OIB 85821130368</item>
      <item>, OIB 37595987247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55DF1B-1786-4355-AA2A-47CFC4B0AD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888</properties:Words>
  <properties:Characters>4574</properties:Characters>
  <properties:Lines>134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2018-10-19T11:17:00Z</dcterms:created>
  <dc:creator>Korisnik</dc:creator>
  <cp:lastModifiedBy>Draženka Prpić</cp:lastModifiedBy>
  <cp:lastPrinted>2018-10-19T11:19:00Z</cp:lastPrinted>
  <dcterms:modified xmlns:xsi="http://www.w3.org/2001/XMLSchema-instance" xsi:type="dcterms:W3CDTF">2018-10-19T11:19:00Z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FINE - ČL. 110..st.1.-St-2374-18-Na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