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a8f17" w14:paraId="42a8f17" w:rsidRDefault="00B14284" w:rsidP="00E823A8" w:rsidR="00B14284" w:rsidRPr="0020634F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20634F">
        <w:rPr>
          <w:rFonts w:cs="Times New Roman" w:hAnsi="Times New Roman" w:ascii="Times New Roman"/>
          <w:sz w:val="24"/>
          <w:szCs w:val="24"/>
        </w:rPr>
        <w:tab/>
      </w:r>
      <w:r w:rsidR="00E823A8" w:rsidRPr="0020634F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20634F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20634F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20634F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20634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0634F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20634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0634F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20634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0634F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20634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20634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20634F" w:rsidP="007145AD" w:rsidR="0020634F" w:rsidRPr="0020634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0634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0634F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20634F">
        <w:rPr>
          <w:rFonts w:cs="Times New Roman" w:hAnsi="Times New Roman" w:ascii="Times New Roman"/>
          <w:sz w:val="24"/>
          <w:szCs w:val="24"/>
        </w:rPr>
        <w:t xml:space="preserve"> </w:t>
      </w:r>
      <w:r w:rsidRPr="0020634F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20634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0634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0634F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20634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0634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AD2F4D" w:rsidR="007145AD" w:rsidRPr="0020634F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0634F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4F117C" w:rsidRPr="0020634F">
        <w:rPr>
          <w:rFonts w:cs="Times New Roman" w:hAnsi="Times New Roman" w:ascii="Times New Roman"/>
          <w:sz w:val="24"/>
          <w:szCs w:val="24"/>
        </w:rPr>
        <w:t>MULTI - MARINUS društvo s ograničenom odgovornošću za usluge i trgovinu Lovran, Tuliševica, Tuliševica</w:t>
      </w:r>
      <w:r w:rsidR="0020634F">
        <w:rPr>
          <w:rFonts w:cs="Times New Roman" w:hAnsi="Times New Roman" w:ascii="Times New Roman"/>
          <w:sz w:val="24"/>
          <w:szCs w:val="24"/>
        </w:rPr>
        <w:t xml:space="preserve"> 51/A </w:t>
      </w:r>
      <w:r w:rsidR="004F117C" w:rsidRPr="0020634F">
        <w:rPr>
          <w:rFonts w:cs="Times New Roman" w:hAnsi="Times New Roman" w:ascii="Times New Roman"/>
          <w:sz w:val="24"/>
          <w:szCs w:val="24"/>
        </w:rPr>
        <w:t>( MBS 040235250 – OIB 03373767241 )</w:t>
      </w:r>
      <w:r w:rsidR="00AD2F4D" w:rsidRPr="0020634F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20634F">
        <w:rPr>
          <w:rFonts w:cs="Times New Roman" w:hAnsi="Times New Roman" w:ascii="Times New Roman"/>
          <w:sz w:val="24"/>
          <w:szCs w:val="24"/>
        </w:rPr>
        <w:t>dana</w:t>
      </w:r>
      <w:r w:rsidR="00A24B6C" w:rsidRPr="0020634F">
        <w:rPr>
          <w:rFonts w:cs="Times New Roman" w:hAnsi="Times New Roman" w:ascii="Times New Roman"/>
          <w:sz w:val="24"/>
          <w:szCs w:val="24"/>
        </w:rPr>
        <w:t xml:space="preserve"> </w:t>
      </w:r>
      <w:r w:rsidR="0020634F">
        <w:rPr>
          <w:rFonts w:cs="Times New Roman" w:hAnsi="Times New Roman" w:ascii="Times New Roman"/>
          <w:sz w:val="24"/>
          <w:szCs w:val="24"/>
        </w:rPr>
        <w:t>2</w:t>
      </w:r>
      <w:r w:rsidR="00AD2F4D" w:rsidRPr="0020634F">
        <w:rPr>
          <w:rFonts w:cs="Times New Roman" w:hAnsi="Times New Roman" w:ascii="Times New Roman"/>
          <w:sz w:val="24"/>
          <w:szCs w:val="24"/>
        </w:rPr>
        <w:t>5</w:t>
      </w:r>
      <w:r w:rsidR="0032181B" w:rsidRPr="0020634F">
        <w:rPr>
          <w:rFonts w:cs="Times New Roman" w:hAnsi="Times New Roman" w:ascii="Times New Roman"/>
          <w:sz w:val="24"/>
          <w:szCs w:val="24"/>
        </w:rPr>
        <w:t xml:space="preserve">. travnja </w:t>
      </w:r>
      <w:r w:rsidR="007145AD" w:rsidRPr="0020634F">
        <w:rPr>
          <w:rFonts w:cs="Times New Roman" w:hAnsi="Times New Roman" w:ascii="Times New Roman"/>
          <w:sz w:val="24"/>
          <w:szCs w:val="24"/>
        </w:rPr>
        <w:t xml:space="preserve">2016. </w:t>
      </w:r>
      <w:r w:rsidRPr="0020634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A7EF1" w:rsidP="007145AD" w:rsidR="007A7EF1" w:rsidRPr="0020634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0634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0634F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20634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20634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20634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0634F">
        <w:rPr>
          <w:rFonts w:cs="Times New Roman" w:hAnsi="Times New Roman" w:ascii="Times New Roman"/>
          <w:sz w:val="24"/>
          <w:szCs w:val="24"/>
        </w:rPr>
        <w:t>I.</w:t>
      </w:r>
      <w:r w:rsidRPr="0020634F">
        <w:rPr>
          <w:rFonts w:cs="Times New Roman" w:hAnsi="Times New Roman" w:ascii="Times New Roman"/>
          <w:sz w:val="24"/>
          <w:szCs w:val="24"/>
        </w:rPr>
        <w:tab/>
      </w:r>
      <w:r w:rsidR="007145AD" w:rsidRPr="0020634F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4F117C" w:rsidRPr="0020634F">
        <w:rPr>
          <w:rFonts w:cs="Times New Roman" w:hAnsi="Times New Roman" w:ascii="Times New Roman"/>
          <w:sz w:val="24"/>
          <w:szCs w:val="24"/>
        </w:rPr>
        <w:t>MULTI - MARINUS društvo s ograničenom odgovornošću za usluge i trgovinu Lovran, Tuliševica, Tuliševica</w:t>
      </w:r>
      <w:r w:rsidR="0020634F">
        <w:rPr>
          <w:rFonts w:cs="Times New Roman" w:hAnsi="Times New Roman" w:ascii="Times New Roman"/>
          <w:sz w:val="24"/>
          <w:szCs w:val="24"/>
        </w:rPr>
        <w:t xml:space="preserve"> 51/A </w:t>
      </w:r>
      <w:r w:rsidR="004F117C" w:rsidRPr="0020634F">
        <w:rPr>
          <w:rFonts w:cs="Times New Roman" w:hAnsi="Times New Roman" w:ascii="Times New Roman"/>
          <w:sz w:val="24"/>
          <w:szCs w:val="24"/>
        </w:rPr>
        <w:t>( MBS 040235250 – OIB 03373767241 )</w:t>
      </w:r>
      <w:r w:rsidR="007145AD" w:rsidRPr="0020634F">
        <w:rPr>
          <w:rFonts w:cs="Times New Roman" w:hAnsi="Times New Roman" w:ascii="Times New Roman"/>
          <w:sz w:val="24"/>
          <w:szCs w:val="24"/>
        </w:rPr>
        <w:t>.</w:t>
      </w:r>
      <w:r w:rsidR="00B14284" w:rsidRPr="0020634F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20634F">
        <w:rPr>
          <w:rFonts w:cs="Times New Roman" w:hAnsi="Times New Roman" w:ascii="Times New Roman"/>
          <w:sz w:val="24"/>
          <w:szCs w:val="24"/>
        </w:rPr>
        <w:t>2</w:t>
      </w:r>
      <w:r w:rsidR="00AD2F4D" w:rsidRPr="0020634F">
        <w:rPr>
          <w:rFonts w:cs="Times New Roman" w:hAnsi="Times New Roman" w:ascii="Times New Roman"/>
          <w:sz w:val="24"/>
          <w:szCs w:val="24"/>
        </w:rPr>
        <w:t>5</w:t>
      </w:r>
      <w:r w:rsidR="0032181B" w:rsidRPr="0020634F">
        <w:rPr>
          <w:rFonts w:cs="Times New Roman" w:hAnsi="Times New Roman" w:ascii="Times New Roman"/>
          <w:sz w:val="24"/>
          <w:szCs w:val="24"/>
        </w:rPr>
        <w:t>. travnja 2016</w:t>
      </w:r>
      <w:r w:rsidR="00B14284" w:rsidRPr="0020634F">
        <w:rPr>
          <w:rFonts w:cs="Times New Roman" w:hAnsi="Times New Roman" w:ascii="Times New Roman"/>
          <w:sz w:val="24"/>
          <w:szCs w:val="24"/>
        </w:rPr>
        <w:t xml:space="preserve">. u </w:t>
      </w:r>
      <w:r w:rsidR="00BA2032" w:rsidRPr="0020634F">
        <w:rPr>
          <w:rFonts w:cs="Times New Roman" w:hAnsi="Times New Roman" w:ascii="Times New Roman"/>
          <w:sz w:val="24"/>
          <w:szCs w:val="24"/>
        </w:rPr>
        <w:t xml:space="preserve">  </w:t>
      </w:r>
      <w:r w:rsidR="00B14284" w:rsidRPr="0020634F">
        <w:rPr>
          <w:rFonts w:cs="Times New Roman" w:hAnsi="Times New Roman" w:ascii="Times New Roman"/>
          <w:sz w:val="24"/>
          <w:szCs w:val="24"/>
        </w:rPr>
        <w:t xml:space="preserve"> </w:t>
      </w:r>
      <w:r w:rsidR="0020634F">
        <w:rPr>
          <w:rFonts w:cs="Times New Roman" w:hAnsi="Times New Roman" w:ascii="Times New Roman"/>
          <w:sz w:val="24"/>
          <w:szCs w:val="24"/>
        </w:rPr>
        <w:t xml:space="preserve">13,35 </w:t>
      </w:r>
      <w:r w:rsidR="00B14284" w:rsidRPr="0020634F">
        <w:rPr>
          <w:rFonts w:cs="Times New Roman" w:hAnsi="Times New Roman" w:ascii="Times New Roman"/>
          <w:sz w:val="24"/>
          <w:szCs w:val="24"/>
        </w:rPr>
        <w:t>sati, kad</w:t>
      </w:r>
      <w:r w:rsidR="0020634F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20634F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20634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20634F" w:rsidR="00BA2032" w:rsidRPr="0020634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0634F">
        <w:rPr>
          <w:rFonts w:cs="Times New Roman" w:hAnsi="Times New Roman" w:ascii="Times New Roman"/>
          <w:sz w:val="24"/>
          <w:szCs w:val="24"/>
        </w:rPr>
        <w:t>II.</w:t>
      </w:r>
      <w:r w:rsidR="00F719CD" w:rsidRPr="0020634F">
        <w:rPr>
          <w:rFonts w:cs="Times New Roman" w:hAnsi="Times New Roman" w:ascii="Times New Roman"/>
          <w:sz w:val="24"/>
          <w:szCs w:val="24"/>
        </w:rPr>
        <w:tab/>
      </w:r>
      <w:r w:rsidRPr="0020634F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20634F" w:rsidRPr="0020634F">
        <w:rPr>
          <w:rFonts w:cs="Times New Roman" w:hAnsi="Times New Roman" w:ascii="Times New Roman"/>
          <w:sz w:val="24"/>
          <w:szCs w:val="24"/>
        </w:rPr>
        <w:t xml:space="preserve"> Renato </w:t>
      </w:r>
      <w:r w:rsidR="00D46C43" w:rsidRPr="0020634F">
        <w:rPr>
          <w:rFonts w:cs="Times New Roman" w:hAnsi="Times New Roman" w:ascii="Times New Roman"/>
          <w:sz w:val="24"/>
          <w:szCs w:val="24"/>
        </w:rPr>
        <w:t xml:space="preserve">Sabljić </w:t>
      </w:r>
      <w:r w:rsidR="0020634F" w:rsidRPr="0020634F">
        <w:rPr>
          <w:rFonts w:cs="Times New Roman" w:hAnsi="Times New Roman" w:ascii="Times New Roman"/>
          <w:sz w:val="24"/>
          <w:szCs w:val="24"/>
        </w:rPr>
        <w:t xml:space="preserve">(OIB </w:t>
      </w:r>
      <w:r w:rsidR="00D46C43" w:rsidRPr="0020634F">
        <w:rPr>
          <w:rFonts w:cs="Times New Roman" w:hAnsi="Times New Roman" w:ascii="Times New Roman"/>
          <w:sz w:val="24"/>
          <w:szCs w:val="24"/>
        </w:rPr>
        <w:t>74644810692</w:t>
      </w:r>
      <w:r w:rsidR="0020634F" w:rsidRPr="0020634F">
        <w:rPr>
          <w:rFonts w:cs="Times New Roman" w:hAnsi="Times New Roman" w:ascii="Times New Roman"/>
          <w:sz w:val="24"/>
          <w:szCs w:val="24"/>
        </w:rPr>
        <w:t>)</w:t>
      </w:r>
      <w:r w:rsidR="00D46C43" w:rsidRPr="0020634F">
        <w:rPr>
          <w:rFonts w:cs="Times New Roman" w:hAnsi="Times New Roman" w:ascii="Times New Roman"/>
          <w:sz w:val="24"/>
          <w:szCs w:val="24"/>
        </w:rPr>
        <w:t>, Zdenački zavoj 14, Zagreb</w:t>
      </w:r>
      <w:r w:rsidR="0020634F" w:rsidRPr="0020634F">
        <w:rPr>
          <w:rFonts w:cs="Times New Roman" w:hAnsi="Times New Roman" w:ascii="Times New Roman"/>
          <w:sz w:val="24"/>
          <w:szCs w:val="24"/>
        </w:rPr>
        <w:t>.</w:t>
      </w:r>
    </w:p>
    <w:p w:rsidRDefault="00BA2032" w:rsidP="0020634F" w:rsidR="00BA2032" w:rsidRPr="0020634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2C1210" w:rsidR="002C1210" w:rsidRPr="0020634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0634F">
        <w:rPr>
          <w:rFonts w:cs="Times New Roman" w:hAnsi="Times New Roman" w:ascii="Times New Roman"/>
          <w:sz w:val="24"/>
          <w:szCs w:val="24"/>
        </w:rPr>
        <w:t>III.</w:t>
      </w:r>
      <w:r w:rsidR="00F719CD" w:rsidRPr="0020634F">
        <w:rPr>
          <w:rFonts w:cs="Times New Roman" w:hAnsi="Times New Roman" w:ascii="Times New Roman"/>
          <w:sz w:val="24"/>
          <w:szCs w:val="24"/>
        </w:rPr>
        <w:tab/>
      </w:r>
      <w:r w:rsidRPr="0020634F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4F117C" w:rsidRPr="0020634F">
        <w:rPr>
          <w:rFonts w:cs="Times New Roman" w:hAnsi="Times New Roman" w:ascii="Times New Roman"/>
          <w:sz w:val="24"/>
          <w:szCs w:val="24"/>
        </w:rPr>
        <w:t>MULTI - MARINUS društvo s ograničenom odgovornošću za usluge i trgovinu Lovran</w:t>
      </w:r>
      <w:r w:rsidR="001C1DBB">
        <w:rPr>
          <w:rFonts w:cs="Times New Roman" w:hAnsi="Times New Roman" w:ascii="Times New Roman"/>
          <w:sz w:val="24"/>
          <w:szCs w:val="24"/>
        </w:rPr>
        <w:t xml:space="preserve">, Tuliševica, Tuliševica 51/A </w:t>
      </w:r>
      <w:r w:rsidR="004F117C" w:rsidRPr="0020634F">
        <w:rPr>
          <w:rFonts w:cs="Times New Roman" w:hAnsi="Times New Roman" w:ascii="Times New Roman"/>
          <w:sz w:val="24"/>
          <w:szCs w:val="24"/>
        </w:rPr>
        <w:t>( MBS 040235250 – OIB 03373767241 )</w:t>
      </w:r>
      <w:r w:rsidR="00956D5A" w:rsidRPr="0020634F">
        <w:rPr>
          <w:rFonts w:cs="Times New Roman" w:hAnsi="Times New Roman" w:ascii="Times New Roman"/>
          <w:sz w:val="24"/>
          <w:szCs w:val="24"/>
        </w:rPr>
        <w:t>.</w:t>
      </w:r>
    </w:p>
    <w:p w:rsidRDefault="00956D5A" w:rsidP="002C1210" w:rsidR="00956D5A" w:rsidRPr="0020634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20634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0634F">
        <w:rPr>
          <w:rFonts w:cs="Times New Roman" w:hAnsi="Times New Roman" w:ascii="Times New Roman"/>
          <w:sz w:val="24"/>
          <w:szCs w:val="24"/>
        </w:rPr>
        <w:t>I</w:t>
      </w:r>
      <w:r w:rsidR="007145AD" w:rsidRPr="0020634F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20634F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20634F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20634F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20634F">
        <w:rPr>
          <w:rFonts w:cs="Times New Roman" w:hAnsi="Times New Roman" w:ascii="Times New Roman"/>
          <w:sz w:val="24"/>
          <w:szCs w:val="24"/>
        </w:rPr>
        <w:t>registra</w:t>
      </w:r>
      <w:r w:rsidR="00A77972" w:rsidRPr="0020634F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20634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20634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0634F">
        <w:rPr>
          <w:rFonts w:cs="Times New Roman" w:hAnsi="Times New Roman" w:ascii="Times New Roman"/>
          <w:sz w:val="24"/>
          <w:szCs w:val="24"/>
        </w:rPr>
        <w:t>V.</w:t>
      </w:r>
      <w:r w:rsidR="00F719CD" w:rsidRPr="0020634F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20634F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20634F">
        <w:rPr>
          <w:rFonts w:cs="Times New Roman" w:hAnsi="Times New Roman" w:ascii="Times New Roman"/>
          <w:sz w:val="24"/>
          <w:szCs w:val="24"/>
        </w:rPr>
        <w:t xml:space="preserve">će se </w:t>
      </w:r>
      <w:r w:rsidRPr="0020634F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20634F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20634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0634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0634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0634F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20634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0634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C1DBB" w:rsidP="009449B3" w:rsidR="009449B3" w:rsidRPr="0020634F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20634F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20634F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20634F">
        <w:rPr>
          <w:rFonts w:cs="Times New Roman" w:hAnsi="Times New Roman" w:ascii="Times New Roman"/>
          <w:sz w:val="24"/>
          <w:szCs w:val="24"/>
        </w:rPr>
        <w:t>temelj</w:t>
      </w:r>
      <w:r w:rsidR="00636FCE" w:rsidRPr="0020634F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20634F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20634F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20634F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4F117C" w:rsidRPr="0020634F">
        <w:rPr>
          <w:rFonts w:cs="Times New Roman" w:hAnsi="Times New Roman" w:ascii="Times New Roman"/>
          <w:sz w:val="24"/>
          <w:szCs w:val="24"/>
        </w:rPr>
        <w:t xml:space="preserve">MULTI - MARINUS d.o.o. Lovran, Tuliševica, </w:t>
      </w:r>
      <w:r>
        <w:rPr>
          <w:rFonts w:cs="Times New Roman" w:hAnsi="Times New Roman" w:ascii="Times New Roman"/>
          <w:sz w:val="24"/>
          <w:szCs w:val="24"/>
        </w:rPr>
        <w:lastRenderedPageBreak/>
        <w:t xml:space="preserve">Tuliševica 51/A </w:t>
      </w:r>
      <w:r w:rsidR="004F117C" w:rsidRPr="0020634F">
        <w:rPr>
          <w:rFonts w:cs="Times New Roman" w:hAnsi="Times New Roman" w:ascii="Times New Roman"/>
          <w:sz w:val="24"/>
          <w:szCs w:val="24"/>
        </w:rPr>
        <w:t>( OIB 03373767241 )</w:t>
      </w:r>
      <w:r w:rsidR="00E80F1A" w:rsidRPr="0020634F">
        <w:rPr>
          <w:rFonts w:cs="Times New Roman" w:hAnsi="Times New Roman" w:ascii="Times New Roman"/>
          <w:sz w:val="24"/>
          <w:szCs w:val="24"/>
        </w:rPr>
        <w:t>.</w:t>
      </w:r>
      <w:r w:rsidR="00636FCE" w:rsidRPr="0020634F">
        <w:rPr>
          <w:rFonts w:cs="Times New Roman" w:hAnsi="Times New Roman" w:ascii="Times New Roman"/>
          <w:sz w:val="24"/>
          <w:szCs w:val="24"/>
        </w:rPr>
        <w:t xml:space="preserve"> Podnositelj zahtjeva je u</w:t>
      </w:r>
      <w:r w:rsidR="00E15BD0" w:rsidRPr="0020634F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20634F">
        <w:rPr>
          <w:rFonts w:cs="Times New Roman" w:hAnsi="Times New Roman" w:ascii="Times New Roman"/>
          <w:sz w:val="24"/>
          <w:szCs w:val="24"/>
        </w:rPr>
        <w:t>nave</w:t>
      </w:r>
      <w:r w:rsidR="00636FCE" w:rsidRPr="0020634F">
        <w:rPr>
          <w:rFonts w:cs="Times New Roman" w:hAnsi="Times New Roman" w:ascii="Times New Roman"/>
          <w:sz w:val="24"/>
          <w:szCs w:val="24"/>
        </w:rPr>
        <w:t>o</w:t>
      </w:r>
      <w:r w:rsidR="00E15BD0" w:rsidRPr="0020634F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20634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20634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20634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20634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20634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20634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20634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20634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F13582" w:rsidRPr="0020634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1. rujna 2015.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evidentiran</w:t>
      </w:r>
      <w:r w:rsidR="009449B3" w:rsidRPr="0020634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na temelju neizvršenih osnova za plaćanje </w:t>
      </w:r>
      <w:r w:rsidR="001C77A5" w:rsidRPr="0020634F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20634F">
        <w:rPr>
          <w:rFonts w:cs="Times New Roman" w:hAnsi="Times New Roman" w:ascii="Times New Roman"/>
          <w:sz w:val="24"/>
          <w:szCs w:val="24"/>
        </w:rPr>
        <w:t xml:space="preserve">, </w:t>
      </w:r>
      <w:r w:rsidR="0020011C" w:rsidRPr="0020634F">
        <w:rPr>
          <w:rFonts w:cs="Times New Roman" w:hAnsi="Times New Roman" w:ascii="Times New Roman"/>
          <w:sz w:val="24"/>
          <w:szCs w:val="24"/>
        </w:rPr>
        <w:t xml:space="preserve">odnosno </w:t>
      </w:r>
      <w:r w:rsidR="004F117C" w:rsidRPr="0020634F">
        <w:rPr>
          <w:rFonts w:cs="Times New Roman" w:hAnsi="Times New Roman" w:ascii="Times New Roman"/>
          <w:sz w:val="24"/>
          <w:szCs w:val="24"/>
        </w:rPr>
        <w:t>657</w:t>
      </w:r>
      <w:r w:rsidR="0020011C" w:rsidRPr="0020634F">
        <w:rPr>
          <w:rFonts w:cs="Times New Roman" w:hAnsi="Times New Roman" w:ascii="Times New Roman"/>
          <w:sz w:val="24"/>
          <w:szCs w:val="24"/>
        </w:rPr>
        <w:t xml:space="preserve"> dana, </w:t>
      </w:r>
      <w:r w:rsidR="001C77A5" w:rsidRPr="0020634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4F117C" w:rsidRPr="0020634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1.528,02</w:t>
      </w:r>
      <w:r w:rsidR="00AD2F4D" w:rsidRPr="0020634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20634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20634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0634F">
        <w:rPr>
          <w:rFonts w:cs="Times New Roman" w:hAnsi="Times New Roman" w:ascii="Times New Roman"/>
          <w:sz w:val="24"/>
          <w:szCs w:val="24"/>
        </w:rPr>
        <w:t>O</w:t>
      </w:r>
      <w:r w:rsidR="00F719CD" w:rsidRPr="0020634F">
        <w:rPr>
          <w:rFonts w:cs="Times New Roman" w:hAnsi="Times New Roman" w:ascii="Times New Roman"/>
          <w:sz w:val="24"/>
          <w:szCs w:val="24"/>
        </w:rPr>
        <w:t>dredb</w:t>
      </w:r>
      <w:r w:rsidRPr="0020634F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20634F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20634F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20634F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20634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20634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0634F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20634F">
        <w:rPr>
          <w:rFonts w:cs="Times New Roman" w:hAnsi="Times New Roman" w:ascii="Times New Roman"/>
          <w:sz w:val="24"/>
          <w:szCs w:val="24"/>
        </w:rPr>
        <w:t>ukl</w:t>
      </w:r>
      <w:r w:rsidR="001C1DBB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20634F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20634F">
        <w:rPr>
          <w:rFonts w:cs="Times New Roman" w:hAnsi="Times New Roman" w:ascii="Times New Roman"/>
          <w:sz w:val="24"/>
          <w:szCs w:val="24"/>
        </w:rPr>
        <w:t xml:space="preserve">je </w:t>
      </w:r>
      <w:r w:rsidRPr="0020634F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20634F">
        <w:rPr>
          <w:rFonts w:cs="Times New Roman" w:hAnsi="Times New Roman" w:ascii="Times New Roman"/>
          <w:sz w:val="24"/>
          <w:szCs w:val="24"/>
        </w:rPr>
        <w:t>pribav</w:t>
      </w:r>
      <w:r w:rsidR="009449B3" w:rsidRPr="0020634F">
        <w:rPr>
          <w:rFonts w:cs="Times New Roman" w:hAnsi="Times New Roman" w:ascii="Times New Roman"/>
          <w:sz w:val="24"/>
          <w:szCs w:val="24"/>
        </w:rPr>
        <w:t xml:space="preserve">io </w:t>
      </w:r>
      <w:r w:rsidRPr="0020634F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20634F">
        <w:rPr>
          <w:rFonts w:cs="Times New Roman" w:hAnsi="Times New Roman" w:ascii="Times New Roman"/>
          <w:sz w:val="24"/>
          <w:szCs w:val="24"/>
        </w:rPr>
        <w:t xml:space="preserve">sudskog </w:t>
      </w:r>
      <w:r w:rsidRPr="0020634F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20634F">
        <w:rPr>
          <w:rFonts w:cs="Times New Roman" w:hAnsi="Times New Roman" w:ascii="Times New Roman"/>
          <w:sz w:val="24"/>
          <w:szCs w:val="24"/>
        </w:rPr>
        <w:t xml:space="preserve"> </w:t>
      </w:r>
      <w:r w:rsidRPr="0020634F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20634F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20634F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20634F">
        <w:rPr>
          <w:rFonts w:cs="Times New Roman" w:hAnsi="Times New Roman" w:ascii="Times New Roman"/>
          <w:sz w:val="24"/>
          <w:szCs w:val="24"/>
        </w:rPr>
        <w:t xml:space="preserve">, </w:t>
      </w:r>
      <w:r w:rsidRPr="0020634F">
        <w:rPr>
          <w:rFonts w:cs="Times New Roman" w:hAnsi="Times New Roman" w:ascii="Times New Roman"/>
          <w:sz w:val="24"/>
          <w:szCs w:val="24"/>
        </w:rPr>
        <w:t>te potvrd</w:t>
      </w:r>
      <w:r w:rsidR="009449B3" w:rsidRPr="0020634F">
        <w:rPr>
          <w:rFonts w:cs="Times New Roman" w:hAnsi="Times New Roman" w:ascii="Times New Roman"/>
          <w:sz w:val="24"/>
          <w:szCs w:val="24"/>
        </w:rPr>
        <w:t>u</w:t>
      </w:r>
      <w:r w:rsidR="001C1DBB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20634F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20634F">
        <w:rPr>
          <w:rFonts w:cs="Times New Roman" w:hAnsi="Times New Roman" w:ascii="Times New Roman"/>
          <w:sz w:val="24"/>
          <w:szCs w:val="24"/>
        </w:rPr>
        <w:t xml:space="preserve"> </w:t>
      </w:r>
      <w:r w:rsidRPr="0020634F">
        <w:rPr>
          <w:rFonts w:cs="Times New Roman" w:hAnsi="Times New Roman" w:ascii="Times New Roman"/>
          <w:sz w:val="24"/>
          <w:szCs w:val="24"/>
        </w:rPr>
        <w:t xml:space="preserve">( list </w:t>
      </w:r>
      <w:r w:rsidR="002C1210" w:rsidRPr="0020634F">
        <w:rPr>
          <w:rFonts w:cs="Times New Roman" w:hAnsi="Times New Roman" w:ascii="Times New Roman"/>
          <w:sz w:val="24"/>
          <w:szCs w:val="24"/>
        </w:rPr>
        <w:t>6</w:t>
      </w:r>
      <w:r w:rsidR="006E15DC" w:rsidRPr="0020634F">
        <w:rPr>
          <w:rFonts w:cs="Times New Roman" w:hAnsi="Times New Roman" w:ascii="Times New Roman"/>
          <w:sz w:val="24"/>
          <w:szCs w:val="24"/>
        </w:rPr>
        <w:t xml:space="preserve"> </w:t>
      </w:r>
      <w:r w:rsidRPr="0020634F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20634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20634F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20634F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20634F">
        <w:rPr>
          <w:rFonts w:cs="Times New Roman" w:hAnsi="Times New Roman" w:ascii="Times New Roman"/>
          <w:sz w:val="24"/>
          <w:szCs w:val="24"/>
        </w:rPr>
        <w:t xml:space="preserve">članka </w:t>
      </w:r>
      <w:r w:rsidR="001C1DB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20634F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20634F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20634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20634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20634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20634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20634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20634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20634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20634F">
        <w:rPr>
          <w:rFonts w:cs="Times New Roman" w:hAnsi="Times New Roman" w:ascii="Times New Roman"/>
          <w:sz w:val="24"/>
          <w:szCs w:val="24"/>
        </w:rPr>
        <w:t xml:space="preserve">dana </w:t>
      </w:r>
      <w:r w:rsidR="004F117C" w:rsidRPr="0020634F">
        <w:rPr>
          <w:rFonts w:cs="Times New Roman" w:hAnsi="Times New Roman" w:ascii="Times New Roman"/>
          <w:sz w:val="24"/>
          <w:szCs w:val="24"/>
        </w:rPr>
        <w:t>1. veljače</w:t>
      </w:r>
      <w:r w:rsidR="004D4904" w:rsidRPr="0020634F">
        <w:rPr>
          <w:rFonts w:cs="Times New Roman" w:hAnsi="Times New Roman" w:ascii="Times New Roman"/>
          <w:sz w:val="24"/>
          <w:szCs w:val="24"/>
        </w:rPr>
        <w:t xml:space="preserve"> </w:t>
      </w:r>
      <w:r w:rsidR="00636FCE" w:rsidRPr="0020634F">
        <w:rPr>
          <w:rFonts w:cs="Times New Roman" w:hAnsi="Times New Roman" w:ascii="Times New Roman"/>
          <w:sz w:val="24"/>
          <w:szCs w:val="24"/>
        </w:rPr>
        <w:t>201</w:t>
      </w:r>
      <w:r w:rsidR="004D4904" w:rsidRPr="0020634F">
        <w:rPr>
          <w:rFonts w:cs="Times New Roman" w:hAnsi="Times New Roman" w:ascii="Times New Roman"/>
          <w:sz w:val="24"/>
          <w:szCs w:val="24"/>
        </w:rPr>
        <w:t>6</w:t>
      </w:r>
      <w:r w:rsidR="00636FCE" w:rsidRPr="0020634F">
        <w:rPr>
          <w:rFonts w:cs="Times New Roman" w:hAnsi="Times New Roman" w:ascii="Times New Roman"/>
          <w:sz w:val="24"/>
          <w:szCs w:val="24"/>
        </w:rPr>
        <w:t xml:space="preserve">. </w:t>
      </w:r>
      <w:r w:rsidRPr="0020634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20634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20634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20634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20634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20634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20634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20634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20634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20634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20634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20634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20634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20634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20634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20634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20634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20634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20634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20634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Zakona.</w:t>
      </w:r>
    </w:p>
    <w:p w:rsidRDefault="009449B3" w:rsidP="008A20D4" w:rsidR="009449B3" w:rsidRPr="0020634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20634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0634F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20634F">
        <w:rPr>
          <w:rFonts w:cs="Times New Roman" w:hAnsi="Times New Roman" w:ascii="Times New Roman"/>
          <w:sz w:val="24"/>
          <w:szCs w:val="24"/>
        </w:rPr>
        <w:t>sob</w:t>
      </w:r>
      <w:r w:rsidRPr="0020634F">
        <w:rPr>
          <w:rFonts w:cs="Times New Roman" w:hAnsi="Times New Roman" w:ascii="Times New Roman"/>
          <w:sz w:val="24"/>
          <w:szCs w:val="24"/>
        </w:rPr>
        <w:t>e</w:t>
      </w:r>
      <w:r w:rsidR="007145AD" w:rsidRPr="0020634F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20634F">
        <w:rPr>
          <w:rFonts w:cs="Times New Roman" w:hAnsi="Times New Roman" w:ascii="Times New Roman"/>
          <w:sz w:val="24"/>
          <w:szCs w:val="24"/>
        </w:rPr>
        <w:t>e</w:t>
      </w:r>
      <w:r w:rsidR="007145AD" w:rsidRPr="0020634F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20634F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20634F">
        <w:rPr>
          <w:rFonts w:cs="Times New Roman" w:hAnsi="Times New Roman" w:ascii="Times New Roman"/>
          <w:sz w:val="24"/>
          <w:szCs w:val="24"/>
        </w:rPr>
        <w:t xml:space="preserve">u </w:t>
      </w:r>
      <w:r w:rsidRPr="0020634F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20634F">
        <w:rPr>
          <w:rFonts w:cs="Times New Roman" w:hAnsi="Times New Roman" w:ascii="Times New Roman"/>
          <w:sz w:val="24"/>
          <w:szCs w:val="24"/>
        </w:rPr>
        <w:t>dostavi</w:t>
      </w:r>
      <w:r w:rsidRPr="0020634F">
        <w:rPr>
          <w:rFonts w:cs="Times New Roman" w:hAnsi="Times New Roman" w:ascii="Times New Roman"/>
          <w:sz w:val="24"/>
          <w:szCs w:val="24"/>
        </w:rPr>
        <w:t>l</w:t>
      </w:r>
      <w:r w:rsidR="001C1DBB">
        <w:rPr>
          <w:rFonts w:cs="Times New Roman" w:hAnsi="Times New Roman" w:ascii="Times New Roman"/>
          <w:sz w:val="24"/>
          <w:szCs w:val="24"/>
        </w:rPr>
        <w:t>e</w:t>
      </w:r>
      <w:r w:rsidRPr="0020634F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20634F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20634F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20634F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20634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20634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0634F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20634F">
        <w:rPr>
          <w:rFonts w:cs="Times New Roman" w:hAnsi="Times New Roman" w:ascii="Times New Roman"/>
          <w:sz w:val="24"/>
          <w:szCs w:val="24"/>
        </w:rPr>
        <w:t xml:space="preserve">anku </w:t>
      </w:r>
      <w:r w:rsidRPr="0020634F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20634F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20634F">
        <w:rPr>
          <w:rFonts w:cs="Times New Roman" w:hAnsi="Times New Roman" w:ascii="Times New Roman"/>
          <w:sz w:val="24"/>
          <w:szCs w:val="24"/>
        </w:rPr>
        <w:t>S</w:t>
      </w:r>
      <w:r w:rsidR="001C1DBB">
        <w:rPr>
          <w:rFonts w:cs="Times New Roman" w:hAnsi="Times New Roman" w:ascii="Times New Roman"/>
          <w:sz w:val="24"/>
          <w:szCs w:val="24"/>
        </w:rPr>
        <w:t>Z</w:t>
      </w:r>
      <w:r w:rsidR="00752DB4" w:rsidRPr="0020634F">
        <w:rPr>
          <w:rFonts w:cs="Times New Roman" w:hAnsi="Times New Roman" w:ascii="Times New Roman"/>
          <w:sz w:val="24"/>
          <w:szCs w:val="24"/>
        </w:rPr>
        <w:t xml:space="preserve"> ima </w:t>
      </w:r>
      <w:r w:rsidRPr="0020634F">
        <w:rPr>
          <w:rFonts w:cs="Times New Roman" w:hAnsi="Times New Roman" w:ascii="Times New Roman"/>
          <w:sz w:val="24"/>
          <w:szCs w:val="24"/>
        </w:rPr>
        <w:t>smatra</w:t>
      </w:r>
      <w:r w:rsidR="00752DB4" w:rsidRPr="0020634F">
        <w:rPr>
          <w:rFonts w:cs="Times New Roman" w:hAnsi="Times New Roman" w:ascii="Times New Roman"/>
          <w:sz w:val="24"/>
          <w:szCs w:val="24"/>
        </w:rPr>
        <w:t xml:space="preserve">ti </w:t>
      </w:r>
      <w:r w:rsidRPr="0020634F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20634F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20634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20634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0634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20634F">
        <w:rPr>
          <w:rFonts w:cs="Times New Roman" w:hAnsi="Times New Roman" w:ascii="Times New Roman"/>
          <w:sz w:val="24"/>
          <w:szCs w:val="24"/>
        </w:rPr>
        <w:t xml:space="preserve">sud </w:t>
      </w:r>
      <w:r w:rsidR="001C1DBB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20634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20634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20634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20634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1C1DB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20634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20634F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20634F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20634F">
        <w:rPr>
          <w:rFonts w:cs="Times New Roman" w:hAnsi="Times New Roman" w:ascii="Times New Roman"/>
          <w:sz w:val="24"/>
          <w:szCs w:val="24"/>
        </w:rPr>
        <w:t>čl</w:t>
      </w:r>
      <w:r w:rsidR="00C31028" w:rsidRPr="0020634F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20634F">
        <w:rPr>
          <w:rFonts w:cs="Times New Roman" w:hAnsi="Times New Roman" w:ascii="Times New Roman"/>
          <w:sz w:val="24"/>
          <w:szCs w:val="24"/>
        </w:rPr>
        <w:t>132. SZ</w:t>
      </w:r>
      <w:r w:rsidR="00C31028" w:rsidRPr="0020634F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20634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20634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1C1DBB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20634F">
        <w:rPr>
          <w:rFonts w:cs="Times New Roman" w:hAnsi="Times New Roman" w:ascii="Times New Roman"/>
          <w:sz w:val="24"/>
          <w:szCs w:val="24"/>
        </w:rPr>
        <w:t>SZ odluč</w:t>
      </w:r>
      <w:r w:rsidRPr="0020634F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20634F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20634F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20634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0634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20634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0634F">
        <w:rPr>
          <w:rFonts w:cs="Times New Roman" w:hAnsi="Times New Roman" w:ascii="Times New Roman"/>
          <w:sz w:val="24"/>
          <w:szCs w:val="24"/>
        </w:rPr>
        <w:t xml:space="preserve">U Rijeci, </w:t>
      </w:r>
      <w:r w:rsidR="001C1DBB">
        <w:rPr>
          <w:rFonts w:cs="Times New Roman" w:hAnsi="Times New Roman" w:ascii="Times New Roman"/>
          <w:sz w:val="24"/>
          <w:szCs w:val="24"/>
        </w:rPr>
        <w:t>2</w:t>
      </w:r>
      <w:r w:rsidR="00AD2F4D" w:rsidRPr="0020634F">
        <w:rPr>
          <w:rFonts w:cs="Times New Roman" w:hAnsi="Times New Roman" w:ascii="Times New Roman"/>
          <w:sz w:val="24"/>
          <w:szCs w:val="24"/>
        </w:rPr>
        <w:t>5</w:t>
      </w:r>
      <w:r w:rsidR="0032181B" w:rsidRPr="0020634F">
        <w:rPr>
          <w:rFonts w:cs="Times New Roman" w:hAnsi="Times New Roman" w:ascii="Times New Roman"/>
          <w:sz w:val="24"/>
          <w:szCs w:val="24"/>
        </w:rPr>
        <w:t>. travnja 2016</w:t>
      </w:r>
      <w:r w:rsidR="007145AD" w:rsidRPr="0020634F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20634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0634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0634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20634F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1C1DBB">
        <w:rPr>
          <w:rFonts w:cs="Times New Roman" w:hAnsi="Times New Roman" w:ascii="Times New Roman"/>
          <w:sz w:val="24"/>
          <w:szCs w:val="24"/>
        </w:rPr>
        <w:t xml:space="preserve">   </w:t>
      </w:r>
      <w:r w:rsidR="00C31028" w:rsidRPr="0020634F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1C1DBB" w:rsidP="001C1DBB" w:rsidR="007145AD" w:rsidRPr="0020634F">
      <w:pPr>
        <w:pStyle w:val="Bezproreda"/>
        <w:ind w:left="708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C31028" w:rsidRPr="0020634F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20634F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C31028" w:rsidR="001C77A5" w:rsidRPr="0020634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0634F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1C77A5" w:rsidR="001C77A5" w:rsidRPr="0020634F">
      <w:pPr>
        <w:jc w:val="both"/>
        <w:rPr>
          <w:rFonts w:cs="Times New Roman" w:hAnsi="Times New Roman" w:ascii="Times New Roman"/>
          <w:sz w:val="24"/>
          <w:szCs w:val="24"/>
        </w:rPr>
      </w:pPr>
      <w:r w:rsidRPr="0020634F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p w:rsidRDefault="001C77A5" w:rsidP="007145AD" w:rsidR="001C77A5" w:rsidRPr="0020634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05D8C" w:rsidP="007145AD" w:rsidR="007145AD" w:rsidRPr="0020634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0634F">
        <w:rPr>
          <w:rFonts w:cs="Times New Roman" w:hAnsi="Times New Roman" w:ascii="Times New Roman"/>
          <w:sz w:val="24"/>
          <w:szCs w:val="24"/>
        </w:rPr>
        <w:t>Rj.</w:t>
      </w:r>
    </w:p>
    <w:p w:rsidRDefault="00D05D8C" w:rsidP="007145AD" w:rsidR="00C31028" w:rsidRPr="0020634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0634F">
        <w:rPr>
          <w:rFonts w:cs="Times New Roman" w:hAnsi="Times New Roman" w:ascii="Times New Roman"/>
          <w:sz w:val="24"/>
          <w:szCs w:val="24"/>
        </w:rPr>
        <w:t>I.</w:t>
      </w:r>
      <w:r w:rsidRPr="0020634F">
        <w:rPr>
          <w:rFonts w:cs="Times New Roman" w:hAnsi="Times New Roman" w:ascii="Times New Roman"/>
          <w:sz w:val="24"/>
          <w:szCs w:val="24"/>
        </w:rPr>
        <w:tab/>
      </w:r>
      <w:r w:rsidR="007145AD" w:rsidRPr="0020634F">
        <w:rPr>
          <w:rFonts w:cs="Times New Roman" w:hAnsi="Times New Roman" w:ascii="Times New Roman"/>
          <w:sz w:val="24"/>
          <w:szCs w:val="24"/>
        </w:rPr>
        <w:t>DNA</w:t>
      </w:r>
    </w:p>
    <w:p w:rsidRDefault="00F87671" w:rsidP="00F87671" w:rsidR="00F87671" w:rsidRPr="0020634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0634F">
        <w:rPr>
          <w:rFonts w:cs="Times New Roman" w:hAnsi="Times New Roman" w:ascii="Times New Roman"/>
          <w:sz w:val="24"/>
          <w:szCs w:val="24"/>
        </w:rPr>
        <w:t xml:space="preserve">1. </w:t>
      </w:r>
      <w:r w:rsidRPr="0020634F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F87671" w:rsidP="00F87671" w:rsidR="00F87671" w:rsidRPr="0020634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0634F">
        <w:rPr>
          <w:rFonts w:cs="Times New Roman" w:hAnsi="Times New Roman" w:ascii="Times New Roman"/>
          <w:sz w:val="24"/>
          <w:szCs w:val="24"/>
        </w:rPr>
        <w:t>2.</w:t>
      </w:r>
      <w:r w:rsidRPr="0020634F">
        <w:rPr>
          <w:rFonts w:cs="Times New Roman" w:hAnsi="Times New Roman" w:ascii="Times New Roman"/>
          <w:sz w:val="24"/>
          <w:szCs w:val="24"/>
        </w:rPr>
        <w:tab/>
        <w:t xml:space="preserve">Rješenje dostaviti:    </w:t>
      </w:r>
    </w:p>
    <w:p w:rsidRDefault="00F87671" w:rsidP="00F87671" w:rsidR="00F87671" w:rsidRPr="0020634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0634F">
        <w:rPr>
          <w:rFonts w:cs="Times New Roman" w:hAnsi="Times New Roman" w:ascii="Times New Roman"/>
          <w:sz w:val="24"/>
          <w:szCs w:val="24"/>
        </w:rPr>
        <w:t>-</w:t>
      </w:r>
      <w:r w:rsidRPr="0020634F">
        <w:rPr>
          <w:rFonts w:cs="Times New Roman" w:hAnsi="Times New Roman" w:ascii="Times New Roman"/>
          <w:sz w:val="24"/>
          <w:szCs w:val="24"/>
        </w:rPr>
        <w:tab/>
        <w:t xml:space="preserve">podnositelju zahtjeva FINI   </w:t>
      </w:r>
    </w:p>
    <w:p w:rsidRDefault="00F87671" w:rsidP="00F87671" w:rsidR="00F87671" w:rsidRPr="0020634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0634F">
        <w:rPr>
          <w:rFonts w:cs="Times New Roman" w:hAnsi="Times New Roman" w:ascii="Times New Roman"/>
          <w:sz w:val="24"/>
          <w:szCs w:val="24"/>
        </w:rPr>
        <w:t>-</w:t>
      </w:r>
      <w:r w:rsidRPr="0020634F">
        <w:rPr>
          <w:rFonts w:cs="Times New Roman" w:hAnsi="Times New Roman" w:ascii="Times New Roman"/>
          <w:sz w:val="24"/>
          <w:szCs w:val="24"/>
        </w:rPr>
        <w:tab/>
        <w:t>zastupniku po zakonu dužnika - putem e-oglasne ploče suda i putem pošte</w:t>
      </w:r>
    </w:p>
    <w:p w:rsidRDefault="00F87671" w:rsidP="00F87671" w:rsidR="00F87671" w:rsidRPr="0020634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0634F">
        <w:rPr>
          <w:rFonts w:cs="Times New Roman" w:hAnsi="Times New Roman" w:ascii="Times New Roman"/>
          <w:sz w:val="24"/>
          <w:szCs w:val="24"/>
        </w:rPr>
        <w:t>-</w:t>
      </w:r>
      <w:r w:rsidRPr="0020634F">
        <w:rPr>
          <w:rFonts w:cs="Times New Roman" w:hAnsi="Times New Roman" w:ascii="Times New Roman"/>
          <w:sz w:val="24"/>
          <w:szCs w:val="24"/>
        </w:rPr>
        <w:tab/>
        <w:t xml:space="preserve">stečajnom upravitelju  </w:t>
      </w:r>
    </w:p>
    <w:p w:rsidRDefault="00F87671" w:rsidP="00F87671" w:rsidR="00F87671" w:rsidRPr="0020634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0634F">
        <w:rPr>
          <w:rFonts w:cs="Times New Roman" w:hAnsi="Times New Roman" w:ascii="Times New Roman"/>
          <w:sz w:val="24"/>
          <w:szCs w:val="24"/>
        </w:rPr>
        <w:t>-</w:t>
      </w:r>
      <w:r w:rsidRPr="0020634F">
        <w:rPr>
          <w:rFonts w:cs="Times New Roman" w:hAnsi="Times New Roman" w:ascii="Times New Roman"/>
          <w:sz w:val="24"/>
          <w:szCs w:val="24"/>
        </w:rPr>
        <w:tab/>
        <w:t xml:space="preserve">ŽDO Rijeka  </w:t>
      </w:r>
    </w:p>
    <w:p w:rsidRDefault="00F87671" w:rsidP="00F87671" w:rsidR="00F87671" w:rsidRPr="0020634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0634F">
        <w:rPr>
          <w:rFonts w:cs="Times New Roman" w:hAnsi="Times New Roman" w:ascii="Times New Roman"/>
          <w:sz w:val="24"/>
          <w:szCs w:val="24"/>
        </w:rPr>
        <w:t>-</w:t>
      </w:r>
      <w:r w:rsidRPr="0020634F">
        <w:rPr>
          <w:rFonts w:cs="Times New Roman" w:hAnsi="Times New Roman" w:ascii="Times New Roman"/>
          <w:sz w:val="24"/>
          <w:szCs w:val="24"/>
        </w:rPr>
        <w:tab/>
        <w:t xml:space="preserve">Poreznoj upravi  </w:t>
      </w:r>
    </w:p>
    <w:p w:rsidRDefault="00F87671" w:rsidP="00F87671" w:rsidR="00F87671" w:rsidRPr="0020634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0634F">
        <w:rPr>
          <w:rFonts w:cs="Times New Roman" w:hAnsi="Times New Roman" w:ascii="Times New Roman"/>
          <w:sz w:val="24"/>
          <w:szCs w:val="24"/>
        </w:rPr>
        <w:t>3.</w:t>
      </w:r>
      <w:r w:rsidRPr="0020634F">
        <w:rPr>
          <w:rFonts w:cs="Times New Roman" w:hAnsi="Times New Roman" w:ascii="Times New Roman"/>
          <w:sz w:val="24"/>
          <w:szCs w:val="24"/>
        </w:rPr>
        <w:tab/>
        <w:t xml:space="preserve">Rješenje dostaviti </w:t>
      </w:r>
      <w:r w:rsidR="00D443EF" w:rsidRPr="0020634F">
        <w:rPr>
          <w:rFonts w:cs="Times New Roman" w:hAnsi="Times New Roman" w:ascii="Times New Roman"/>
          <w:sz w:val="24"/>
          <w:szCs w:val="24"/>
        </w:rPr>
        <w:t xml:space="preserve">sudskom </w:t>
      </w:r>
      <w:r w:rsidR="006A3620" w:rsidRPr="0020634F">
        <w:rPr>
          <w:rFonts w:cs="Times New Roman" w:hAnsi="Times New Roman" w:ascii="Times New Roman"/>
          <w:sz w:val="24"/>
          <w:szCs w:val="24"/>
        </w:rPr>
        <w:t>r</w:t>
      </w:r>
      <w:r w:rsidRPr="0020634F">
        <w:rPr>
          <w:rFonts w:cs="Times New Roman" w:hAnsi="Times New Roman" w:ascii="Times New Roman"/>
          <w:sz w:val="24"/>
          <w:szCs w:val="24"/>
        </w:rPr>
        <w:t xml:space="preserve">egistru </w:t>
      </w:r>
      <w:r w:rsidR="00D443EF" w:rsidRPr="0020634F">
        <w:rPr>
          <w:rFonts w:cs="Times New Roman" w:hAnsi="Times New Roman" w:ascii="Times New Roman"/>
          <w:sz w:val="24"/>
          <w:szCs w:val="24"/>
        </w:rPr>
        <w:t xml:space="preserve"> </w:t>
      </w:r>
      <w:r w:rsidR="006A3620" w:rsidRPr="0020634F">
        <w:rPr>
          <w:rFonts w:cs="Times New Roman" w:hAnsi="Times New Roman" w:ascii="Times New Roman"/>
          <w:sz w:val="24"/>
          <w:szCs w:val="24"/>
        </w:rPr>
        <w:t xml:space="preserve">po </w:t>
      </w:r>
      <w:r w:rsidRPr="0020634F">
        <w:rPr>
          <w:rFonts w:cs="Times New Roman" w:hAnsi="Times New Roman" w:ascii="Times New Roman"/>
          <w:sz w:val="24"/>
          <w:szCs w:val="24"/>
        </w:rPr>
        <w:t>pravomoćnosti rješenja</w:t>
      </w:r>
    </w:p>
    <w:p w:rsidRDefault="00D05D8C" w:rsidP="007145AD" w:rsidR="00D05D8C" w:rsidRPr="0020634F">
      <w:pPr>
        <w:rPr>
          <w:rFonts w:cs="Times New Roman" w:hAnsi="Times New Roman" w:ascii="Times New Roman"/>
          <w:sz w:val="24"/>
          <w:szCs w:val="24"/>
        </w:rPr>
      </w:pPr>
      <w:r w:rsidRPr="0020634F">
        <w:rPr>
          <w:rFonts w:cs="Times New Roman" w:hAnsi="Times New Roman" w:ascii="Times New Roman"/>
          <w:sz w:val="24"/>
          <w:szCs w:val="24"/>
        </w:rPr>
        <w:t xml:space="preserve">II. spis u kal. </w:t>
      </w:r>
      <w:r w:rsidR="003143E2" w:rsidRPr="0020634F">
        <w:rPr>
          <w:rFonts w:cs="Times New Roman" w:hAnsi="Times New Roman" w:ascii="Times New Roman"/>
          <w:sz w:val="24"/>
          <w:szCs w:val="24"/>
        </w:rPr>
        <w:t xml:space="preserve">30. svibnja </w:t>
      </w:r>
      <w:r w:rsidR="0032181B" w:rsidRPr="0020634F">
        <w:rPr>
          <w:rFonts w:cs="Times New Roman" w:hAnsi="Times New Roman" w:ascii="Times New Roman"/>
          <w:sz w:val="24"/>
          <w:szCs w:val="24"/>
        </w:rPr>
        <w:t>2016</w:t>
      </w:r>
      <w:r w:rsidRPr="0020634F">
        <w:rPr>
          <w:rFonts w:cs="Times New Roman" w:hAnsi="Times New Roman" w:ascii="Times New Roman"/>
          <w:sz w:val="24"/>
          <w:szCs w:val="24"/>
        </w:rPr>
        <w:t>.</w:t>
      </w:r>
    </w:p>
    <w:p w:rsidRDefault="00F87671" w:rsidP="007145AD" w:rsidR="007145AD" w:rsidRPr="0020634F">
      <w:pPr>
        <w:rPr>
          <w:rFonts w:cs="Times New Roman" w:hAnsi="Times New Roman" w:ascii="Times New Roman"/>
          <w:sz w:val="24"/>
          <w:szCs w:val="24"/>
        </w:rPr>
      </w:pPr>
      <w:r w:rsidRPr="0020634F">
        <w:rPr>
          <w:rFonts w:cs="Times New Roman" w:hAnsi="Times New Roman" w:ascii="Times New Roman"/>
          <w:sz w:val="24"/>
          <w:szCs w:val="24"/>
        </w:rPr>
        <w:t xml:space="preserve">U </w:t>
      </w:r>
      <w:r w:rsidR="001C1DBB">
        <w:rPr>
          <w:rFonts w:cs="Times New Roman" w:hAnsi="Times New Roman" w:ascii="Times New Roman"/>
          <w:sz w:val="24"/>
          <w:szCs w:val="24"/>
        </w:rPr>
        <w:t>R</w:t>
      </w:r>
      <w:r w:rsidRPr="0020634F">
        <w:rPr>
          <w:rFonts w:cs="Times New Roman" w:hAnsi="Times New Roman" w:ascii="Times New Roman"/>
          <w:sz w:val="24"/>
          <w:szCs w:val="24"/>
        </w:rPr>
        <w:t xml:space="preserve">ijeci, </w:t>
      </w:r>
      <w:r w:rsidR="001C1DBB">
        <w:rPr>
          <w:rFonts w:cs="Times New Roman" w:hAnsi="Times New Roman" w:ascii="Times New Roman"/>
          <w:sz w:val="24"/>
          <w:szCs w:val="24"/>
        </w:rPr>
        <w:t>2</w:t>
      </w:r>
      <w:r w:rsidR="00AD2F4D" w:rsidRPr="0020634F">
        <w:rPr>
          <w:rFonts w:cs="Times New Roman" w:hAnsi="Times New Roman" w:ascii="Times New Roman"/>
          <w:sz w:val="24"/>
          <w:szCs w:val="24"/>
        </w:rPr>
        <w:t>5</w:t>
      </w:r>
      <w:r w:rsidR="0032181B" w:rsidRPr="0020634F">
        <w:rPr>
          <w:rFonts w:cs="Times New Roman" w:hAnsi="Times New Roman" w:ascii="Times New Roman"/>
          <w:sz w:val="24"/>
          <w:szCs w:val="24"/>
        </w:rPr>
        <w:t>. travnja 2016</w:t>
      </w:r>
      <w:r w:rsidRPr="0020634F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20634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0634F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20634F">
      <w:pPr>
        <w:rPr>
          <w:rFonts w:cs="Times New Roman" w:hAnsi="Times New Roman" w:ascii="Times New Roman"/>
          <w:sz w:val="24"/>
          <w:szCs w:val="24"/>
        </w:rPr>
      </w:pPr>
    </w:p>
    <w:sectPr w:rsidSect="0020634F" w:rsidR="000A5CAD" w:rsidRPr="0020634F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0216" w:rsidP="001C77A5" w:rsidR="00E00216">
      <w:pPr>
        <w:spacing w:lineRule="auto" w:line="240" w:after="0"/>
      </w:pPr>
      <w:r>
        <w:separator/>
      </w:r>
    </w:p>
  </w:endnote>
  <w:endnote w:id="0" w:type="continuationSeparator">
    <w:p w:rsidRDefault="00E00216" w:rsidP="001C77A5" w:rsidR="00E0021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68702642"/>
      <w:docPartObj>
        <w:docPartGallery w:val="Page Numbers (Bottom of Page)"/>
        <w:docPartUnique/>
      </w:docPartObj>
    </w:sdtPr>
    <w:sdtEndPr/>
    <w:sdtContent>
      <w:p w:rsidRDefault="0020634F" w:rsidR="0020634F">
        <w:pPr>
          <w:pStyle w:val="Podnoje"/>
          <w:jc w:val="center"/>
        </w:pPr>
        <w:r w:rsidRPr="0020634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20634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20634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9729F5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20634F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20634F" w:rsidR="0020634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0216" w:rsidP="001C77A5" w:rsidR="00E00216">
      <w:pPr>
        <w:spacing w:lineRule="auto" w:line="240" w:after="0"/>
      </w:pPr>
      <w:r>
        <w:separator/>
      </w:r>
    </w:p>
  </w:footnote>
  <w:footnote w:id="0" w:type="continuationSeparator">
    <w:p w:rsidRDefault="00E00216" w:rsidP="001C77A5" w:rsidR="00E0021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AD2F4D">
      <w:rPr>
        <w:rFonts w:cs="Times New Roman" w:hAnsi="Times New Roman" w:ascii="Times New Roman"/>
        <w:sz w:val="24"/>
        <w:szCs w:val="24"/>
      </w:rPr>
      <w:t>9</w:t>
    </w:r>
    <w:r w:rsidR="00956D5A">
      <w:rPr>
        <w:rFonts w:cs="Times New Roman" w:hAnsi="Times New Roman" w:ascii="Times New Roman"/>
        <w:sz w:val="24"/>
        <w:szCs w:val="24"/>
      </w:rPr>
      <w:t>5</w:t>
    </w:r>
    <w:r w:rsidR="004F117C">
      <w:rPr>
        <w:rFonts w:cs="Times New Roman" w:hAnsi="Times New Roman" w:ascii="Times New Roman"/>
        <w:sz w:val="24"/>
        <w:szCs w:val="24"/>
      </w:rPr>
      <w:t>9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2015-</w:t>
    </w:r>
    <w:r w:rsidR="00A77972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2812"/>
    <w:rsid w:val="00014326"/>
    <w:rsid w:val="00016537"/>
    <w:rsid w:val="00024636"/>
    <w:rsid w:val="00036E2A"/>
    <w:rsid w:val="00047B9D"/>
    <w:rsid w:val="00053730"/>
    <w:rsid w:val="00081371"/>
    <w:rsid w:val="00092934"/>
    <w:rsid w:val="000A5CAD"/>
    <w:rsid w:val="000C6A1B"/>
    <w:rsid w:val="000D5E8B"/>
    <w:rsid w:val="000E5302"/>
    <w:rsid w:val="00112CCC"/>
    <w:rsid w:val="00114B3A"/>
    <w:rsid w:val="00131D11"/>
    <w:rsid w:val="001444F3"/>
    <w:rsid w:val="001606CF"/>
    <w:rsid w:val="00164426"/>
    <w:rsid w:val="0019427E"/>
    <w:rsid w:val="001A644E"/>
    <w:rsid w:val="001C080C"/>
    <w:rsid w:val="001C1103"/>
    <w:rsid w:val="001C1DBB"/>
    <w:rsid w:val="001C527A"/>
    <w:rsid w:val="001C77A5"/>
    <w:rsid w:val="001E0536"/>
    <w:rsid w:val="001E123C"/>
    <w:rsid w:val="001E6A9F"/>
    <w:rsid w:val="001F0AC8"/>
    <w:rsid w:val="0020011C"/>
    <w:rsid w:val="002034D9"/>
    <w:rsid w:val="0020447C"/>
    <w:rsid w:val="0020634F"/>
    <w:rsid w:val="002328B7"/>
    <w:rsid w:val="0027234D"/>
    <w:rsid w:val="002778AC"/>
    <w:rsid w:val="0029543F"/>
    <w:rsid w:val="002C1210"/>
    <w:rsid w:val="002D113C"/>
    <w:rsid w:val="002D348D"/>
    <w:rsid w:val="002D5318"/>
    <w:rsid w:val="002E02EC"/>
    <w:rsid w:val="002E3F7D"/>
    <w:rsid w:val="002F1F46"/>
    <w:rsid w:val="002F255E"/>
    <w:rsid w:val="002F302C"/>
    <w:rsid w:val="002F63CA"/>
    <w:rsid w:val="003143E2"/>
    <w:rsid w:val="0032181B"/>
    <w:rsid w:val="003252CA"/>
    <w:rsid w:val="003253EE"/>
    <w:rsid w:val="0038043C"/>
    <w:rsid w:val="00384F59"/>
    <w:rsid w:val="00394B78"/>
    <w:rsid w:val="00395187"/>
    <w:rsid w:val="003A6B8E"/>
    <w:rsid w:val="003B5246"/>
    <w:rsid w:val="003B6A84"/>
    <w:rsid w:val="003B7CBA"/>
    <w:rsid w:val="003C13A2"/>
    <w:rsid w:val="003E02E1"/>
    <w:rsid w:val="003F0853"/>
    <w:rsid w:val="003F728E"/>
    <w:rsid w:val="0041212C"/>
    <w:rsid w:val="00420B0F"/>
    <w:rsid w:val="0042434A"/>
    <w:rsid w:val="00436ED4"/>
    <w:rsid w:val="00455810"/>
    <w:rsid w:val="004624D4"/>
    <w:rsid w:val="004645B5"/>
    <w:rsid w:val="00467E4A"/>
    <w:rsid w:val="00483F37"/>
    <w:rsid w:val="004A5CF9"/>
    <w:rsid w:val="004B6DF4"/>
    <w:rsid w:val="004B7EE9"/>
    <w:rsid w:val="004C4633"/>
    <w:rsid w:val="004D4904"/>
    <w:rsid w:val="004D639D"/>
    <w:rsid w:val="004F117C"/>
    <w:rsid w:val="004F2E5F"/>
    <w:rsid w:val="004F5058"/>
    <w:rsid w:val="00506AA1"/>
    <w:rsid w:val="00545656"/>
    <w:rsid w:val="00570AF0"/>
    <w:rsid w:val="005A0020"/>
    <w:rsid w:val="005A1112"/>
    <w:rsid w:val="005B47BC"/>
    <w:rsid w:val="005C0230"/>
    <w:rsid w:val="005C3AFF"/>
    <w:rsid w:val="005C683A"/>
    <w:rsid w:val="005E1BAB"/>
    <w:rsid w:val="005E483F"/>
    <w:rsid w:val="005F5F40"/>
    <w:rsid w:val="006148D1"/>
    <w:rsid w:val="00620417"/>
    <w:rsid w:val="00635C00"/>
    <w:rsid w:val="00636FCE"/>
    <w:rsid w:val="00647C13"/>
    <w:rsid w:val="00651993"/>
    <w:rsid w:val="00654A93"/>
    <w:rsid w:val="00654DF8"/>
    <w:rsid w:val="00657188"/>
    <w:rsid w:val="006835B5"/>
    <w:rsid w:val="006A2400"/>
    <w:rsid w:val="006A3620"/>
    <w:rsid w:val="006B51A8"/>
    <w:rsid w:val="006E15DC"/>
    <w:rsid w:val="006E4363"/>
    <w:rsid w:val="006F1F98"/>
    <w:rsid w:val="007145AD"/>
    <w:rsid w:val="00727F64"/>
    <w:rsid w:val="00752DB4"/>
    <w:rsid w:val="00755B51"/>
    <w:rsid w:val="00770B88"/>
    <w:rsid w:val="0078563D"/>
    <w:rsid w:val="00786CB6"/>
    <w:rsid w:val="007A7EF1"/>
    <w:rsid w:val="007B3A7B"/>
    <w:rsid w:val="007B3F3D"/>
    <w:rsid w:val="007E5C4C"/>
    <w:rsid w:val="00831E9F"/>
    <w:rsid w:val="008605A8"/>
    <w:rsid w:val="00866CE7"/>
    <w:rsid w:val="00880BB0"/>
    <w:rsid w:val="008A20D4"/>
    <w:rsid w:val="008D0B79"/>
    <w:rsid w:val="008D0EEF"/>
    <w:rsid w:val="008E2BD0"/>
    <w:rsid w:val="00905227"/>
    <w:rsid w:val="00920AD4"/>
    <w:rsid w:val="009331AF"/>
    <w:rsid w:val="009400D8"/>
    <w:rsid w:val="00942201"/>
    <w:rsid w:val="0094334B"/>
    <w:rsid w:val="009449B3"/>
    <w:rsid w:val="00956D5A"/>
    <w:rsid w:val="00966775"/>
    <w:rsid w:val="00967574"/>
    <w:rsid w:val="009729F5"/>
    <w:rsid w:val="00987D95"/>
    <w:rsid w:val="009B6FE0"/>
    <w:rsid w:val="009E7D67"/>
    <w:rsid w:val="00A0011D"/>
    <w:rsid w:val="00A009B9"/>
    <w:rsid w:val="00A11721"/>
    <w:rsid w:val="00A24B6C"/>
    <w:rsid w:val="00A256B4"/>
    <w:rsid w:val="00A4775D"/>
    <w:rsid w:val="00A77972"/>
    <w:rsid w:val="00AA7426"/>
    <w:rsid w:val="00AC5A1A"/>
    <w:rsid w:val="00AD2F4D"/>
    <w:rsid w:val="00AE2AB8"/>
    <w:rsid w:val="00B01CCD"/>
    <w:rsid w:val="00B131B2"/>
    <w:rsid w:val="00B14284"/>
    <w:rsid w:val="00B14E47"/>
    <w:rsid w:val="00B5214B"/>
    <w:rsid w:val="00B67741"/>
    <w:rsid w:val="00B96CE7"/>
    <w:rsid w:val="00BA150F"/>
    <w:rsid w:val="00BA2032"/>
    <w:rsid w:val="00BC427B"/>
    <w:rsid w:val="00BE12BF"/>
    <w:rsid w:val="00C06E6D"/>
    <w:rsid w:val="00C1125C"/>
    <w:rsid w:val="00C1248B"/>
    <w:rsid w:val="00C21785"/>
    <w:rsid w:val="00C24153"/>
    <w:rsid w:val="00C31028"/>
    <w:rsid w:val="00C31842"/>
    <w:rsid w:val="00C525E6"/>
    <w:rsid w:val="00C52960"/>
    <w:rsid w:val="00C53E34"/>
    <w:rsid w:val="00C72577"/>
    <w:rsid w:val="00C8585D"/>
    <w:rsid w:val="00C97E9B"/>
    <w:rsid w:val="00CC4452"/>
    <w:rsid w:val="00CD04B3"/>
    <w:rsid w:val="00CE1806"/>
    <w:rsid w:val="00D00030"/>
    <w:rsid w:val="00D05D8C"/>
    <w:rsid w:val="00D114BD"/>
    <w:rsid w:val="00D22311"/>
    <w:rsid w:val="00D23AA8"/>
    <w:rsid w:val="00D23D69"/>
    <w:rsid w:val="00D443EF"/>
    <w:rsid w:val="00D46C43"/>
    <w:rsid w:val="00D545D6"/>
    <w:rsid w:val="00D57954"/>
    <w:rsid w:val="00D72234"/>
    <w:rsid w:val="00D77210"/>
    <w:rsid w:val="00D85740"/>
    <w:rsid w:val="00DB1013"/>
    <w:rsid w:val="00DD3E4E"/>
    <w:rsid w:val="00DD5459"/>
    <w:rsid w:val="00DE7F28"/>
    <w:rsid w:val="00DF6B99"/>
    <w:rsid w:val="00E00216"/>
    <w:rsid w:val="00E15BD0"/>
    <w:rsid w:val="00E21D99"/>
    <w:rsid w:val="00E25244"/>
    <w:rsid w:val="00E47296"/>
    <w:rsid w:val="00E47907"/>
    <w:rsid w:val="00E5317A"/>
    <w:rsid w:val="00E80F1A"/>
    <w:rsid w:val="00E823A8"/>
    <w:rsid w:val="00EB05EC"/>
    <w:rsid w:val="00EB3159"/>
    <w:rsid w:val="00EB69E8"/>
    <w:rsid w:val="00EE1BA9"/>
    <w:rsid w:val="00F124BF"/>
    <w:rsid w:val="00F12AB8"/>
    <w:rsid w:val="00F13582"/>
    <w:rsid w:val="00F26C2C"/>
    <w:rsid w:val="00F61346"/>
    <w:rsid w:val="00F719CD"/>
    <w:rsid w:val="00F87671"/>
    <w:rsid w:val="00FA6552"/>
    <w:rsid w:val="00FB1E3C"/>
    <w:rsid w:val="00FB4AFB"/>
    <w:rsid w:val="00FD0574"/>
    <w:rsid w:val="00FD0A17"/>
    <w:rsid w:val="00FD7261"/>
    <w:rsid w:val="00FD7A8A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729F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729F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29F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29F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29F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729F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729F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29F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29F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29F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959</izvorni_sadrzaj>
    <derivirana_varijabla naziv="DomainObject.Predmet.Broj_1">959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St-959/2015</izvorni_sadrzaj>
    <derivirana_varijabla naziv="DomainObject.Predmet.OznakaBroj_1">St-959/2015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MULTI - MARINUS d.o.o.  Lovran</izvorni_sadrzaj>
    <derivirana_varijabla naziv="DomainObject.Predmet.ProtustrankaFormated_1">  MULTI - MARINUS d.o.o.  Lovran</derivirana_varijabla>
  </DomainObject.Predmet.ProtustrankaFormated>
  <DomainObject.Predmet.ProtustrankaFormatedOIB>
    <izvorni_sadrzaj>  MULTI - MARINUS d.o.o.  Lovran, OIB 03373767241</izvorni_sadrzaj>
    <derivirana_varijabla naziv="DomainObject.Predmet.ProtustrankaFormatedOIB_1">  MULTI - MARINUS d.o.o.  Lovran, OIB 03373767241</derivirana_varijabla>
  </DomainObject.Predmet.ProtustrankaFormatedOIB>
  <DomainObject.Predmet.ProtustrankaFormatedWithAdress>
    <izvorni_sadrzaj> MULTI - MARINUS d.o.o.  Lovran, Tuliševica 51a, 51415 Lovran</izvorni_sadrzaj>
    <derivirana_varijabla naziv="DomainObject.Predmet.ProtustrankaFormatedWithAdress_1"> MULTI - MARINUS d.o.o.  Lovran, Tuliševica 51a, 51415 Lovran</derivirana_varijabla>
  </DomainObject.Predmet.ProtustrankaFormatedWithAdress>
  <DomainObject.Predmet.ProtustrankaFormatedWithAdressOIB>
    <izvorni_sadrzaj> MULTI - MARINUS d.o.o.  Lovran, OIB 03373767241, Tuliševica 51a, 51415 Lovran</izvorni_sadrzaj>
    <derivirana_varijabla naziv="DomainObject.Predmet.ProtustrankaFormatedWithAdressOIB_1"> MULTI - MARINUS d.o.o.  Lovran, OIB 03373767241, Tuliševica 51a, 51415 Lovran</derivirana_varijabla>
  </DomainObject.Predmet.ProtustrankaFormatedWithAdressOIB>
  <DomainObject.Predmet.ProtustrankaWithAdress>
    <izvorni_sadrzaj>MULTI - MARINUS d.o.o.  Lovran Tuliševica 51a, 51415 Lovran</izvorni_sadrzaj>
    <derivirana_varijabla naziv="DomainObject.Predmet.ProtustrankaWithAdress_1">MULTI - MARINUS d.o.o.  Lovran Tuliševica 51a, 51415 Lovran</derivirana_varijabla>
  </DomainObject.Predmet.ProtustrankaWithAdress>
  <DomainObject.Predmet.ProtustrankaWithAdressOIB>
    <izvorni_sadrzaj>MULTI - MARINUS d.o.o.  Lovran, OIB 03373767241, Tuliševica 51a, 51415 Lovran</izvorni_sadrzaj>
    <derivirana_varijabla naziv="DomainObject.Predmet.ProtustrankaWithAdressOIB_1">MULTI - MARINUS d.o.o.  Lovran, OIB 03373767241, Tuliševica 51a, 51415 Lovran</derivirana_varijabla>
  </DomainObject.Predmet.ProtustrankaWithAdressOIB>
  <DomainObject.Predmet.ProtustrankaNazivFormated>
    <izvorni_sadrzaj>MULTI - MARINUS d.o.o.  Lovran</izvorni_sadrzaj>
    <derivirana_varijabla naziv="DomainObject.Predmet.ProtustrankaNazivFormated_1">MULTI - MARINUS d.o.o.  Lovran</derivirana_varijabla>
  </DomainObject.Predmet.ProtustrankaNazivFormated>
  <DomainObject.Predmet.ProtustrankaNazivFormatedOIB>
    <izvorni_sadrzaj>MULTI - MARINUS d.o.o.  Lovran, OIB 03373767241</izvorni_sadrzaj>
    <derivirana_varijabla naziv="DomainObject.Predmet.ProtustrankaNazivFormatedOIB_1">MULTI - MARINUS d.o.o.  Lovran, OIB 03373767241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MULTI - MARINUS d.o.o.  Lovran</item>
    </izvorni_sadrzaj>
    <derivirana_varijabla naziv="DomainObject.Predmet.ProtuStrankaListFormated_1">
      <item>MULTI - MARINUS d.o.o.  Lovran</item>
    </derivirana_varijabla>
  </DomainObject.Predmet.ProtuStrankaListFormated>
  <DomainObject.Predmet.ProtuStrankaListFormatedOIB>
    <izvorni_sadrzaj>
      <item>MULTI - MARINUS d.o.o.  Lovran, OIB 03373767241</item>
    </izvorni_sadrzaj>
    <derivirana_varijabla naziv="DomainObject.Predmet.ProtuStrankaListFormatedOIB_1">
      <item>MULTI - MARINUS d.o.o.  Lovran, OIB 03373767241</item>
    </derivirana_varijabla>
  </DomainObject.Predmet.ProtuStrankaListFormatedOIB>
  <DomainObject.Predmet.ProtuStrankaListFormatedWithAdress>
    <izvorni_sadrzaj>
      <item>MULTI - MARINUS d.o.o.  Lovran, Tuliševica 51a, 51415 Lovran</item>
    </izvorni_sadrzaj>
    <derivirana_varijabla naziv="DomainObject.Predmet.ProtuStrankaListFormatedWithAdress_1">
      <item>MULTI - MARINUS d.o.o.  Lovran, Tuliševica 51a, 51415 Lovran</item>
    </derivirana_varijabla>
  </DomainObject.Predmet.ProtuStrankaListFormatedWithAdress>
  <DomainObject.Predmet.ProtuStrankaListFormatedWithAdressOIB>
    <izvorni_sadrzaj>
      <item>MULTI - MARINUS d.o.o.  Lovran, OIB 03373767241, Tuliševica 51a, 51415 Lovran</item>
    </izvorni_sadrzaj>
    <derivirana_varijabla naziv="DomainObject.Predmet.ProtuStrankaListFormatedWithAdressOIB_1">
      <item>MULTI - MARINUS d.o.o.  Lovran, OIB 03373767241, Tuliševica 51a, 51415 Lovran</item>
    </derivirana_varijabla>
  </DomainObject.Predmet.ProtuStrankaListFormatedWithAdressOIB>
  <DomainObject.Predmet.ProtuStrankaListNazivFormated>
    <izvorni_sadrzaj>
      <item>MULTI - MARINUS d.o.o.  Lovran</item>
    </izvorni_sadrzaj>
    <derivirana_varijabla naziv="DomainObject.Predmet.ProtuStrankaListNazivFormated_1">
      <item>MULTI - MARINUS d.o.o.  Lovran</item>
    </derivirana_varijabla>
  </DomainObject.Predmet.ProtuStrankaListNazivFormated>
  <DomainObject.Predmet.ProtuStrankaListNazivFormatedOIB>
    <izvorni_sadrzaj>
      <item>MULTI - MARINUS d.o.o.  Lovran, OIB 03373767241</item>
    </izvorni_sadrzaj>
    <derivirana_varijabla naziv="DomainObject.Predmet.ProtuStrankaListNazivFormatedOIB_1">
      <item>MULTI - MARINUS d.o.o.  Lovran, OIB 03373767241</item>
    </derivirana_varijabla>
  </DomainObject.Predmet.ProtuStrankaListNazivFormatedOIB>
  <DomainObject.Predmet.OstaliListFormated>
    <izvorni_sadrzaj>
      <item>Sandro Dakić</item>
      <item>Zvjezdana Dakić</item>
    </izvorni_sadrzaj>
    <derivirana_varijabla naziv="DomainObject.Predmet.OstaliListFormated_1">
      <item>Sandro Dakić</item>
      <item>Zvjezdana Dakić</item>
    </derivirana_varijabla>
  </DomainObject.Predmet.OstaliListFormated>
  <DomainObject.Predmet.OstaliListFormatedOIB>
    <izvorni_sadrzaj>
      <item>Sandro Dakić, OIB 51464710312</item>
      <item>Zvjezdana Dakić, OIB 19919543966</item>
    </izvorni_sadrzaj>
    <derivirana_varijabla naziv="DomainObject.Predmet.OstaliListFormatedOIB_1">
      <item>Sandro Dakić, OIB 51464710312</item>
      <item>Zvjezdana Dakić, OIB 19919543966</item>
    </derivirana_varijabla>
  </DomainObject.Predmet.OstaliListFormatedOIB>
  <DomainObject.Predmet.OstaliListFormatedWithAdress>
    <izvorni_sadrzaj>
      <item>Sandro Dakić, Tuliševica 51/A, 51415 Tuliševica</item>
      <item>Zvjezdana Dakić, Tuliševica bb, 51415 Tuliševica</item>
    </izvorni_sadrzaj>
    <derivirana_varijabla naziv="DomainObject.Predmet.OstaliListFormatedWithAdress_1">
      <item>Sandro Dakić, Tuliševica 51/A, 51415 Tuliševica</item>
      <item>Zvjezdana Dakić, Tuliševica bb, 51415 Tuliševica</item>
    </derivirana_varijabla>
  </DomainObject.Predmet.OstaliListFormatedWithAdress>
  <DomainObject.Predmet.OstaliListFormatedWithAdressOIB>
    <izvorni_sadrzaj>
      <item>Sandro Dakić, OIB 51464710312, Tuliševica 51/A, 51415 Tuliševica</item>
      <item>Zvjezdana Dakić, OIB 19919543966, Tuliševica bb, 51415 Tuliševica</item>
    </izvorni_sadrzaj>
    <derivirana_varijabla naziv="DomainObject.Predmet.OstaliListFormatedWithAdressOIB_1">
      <item>Sandro Dakić, OIB 51464710312, Tuliševica 51/A, 51415 Tuliševica</item>
      <item>Zvjezdana Dakić, OIB 19919543966, Tuliševica bb, 51415 Tuliševica</item>
    </derivirana_varijabla>
  </DomainObject.Predmet.OstaliListFormatedWithAdressOIB>
  <DomainObject.Predmet.OstaliListNazivFormated>
    <izvorni_sadrzaj>
      <item>Sandro Dakić</item>
      <item>Zvjezdana Dakić</item>
    </izvorni_sadrzaj>
    <derivirana_varijabla naziv="DomainObject.Predmet.OstaliListNazivFormated_1">
      <item>Sandro Dakić</item>
      <item>Zvjezdana Dakić</item>
    </derivirana_varijabla>
  </DomainObject.Predmet.OstaliListNazivFormated>
  <DomainObject.Predmet.OstaliListNazivFormatedOIB>
    <izvorni_sadrzaj>
      <item>Sandro Dakić, OIB 51464710312</item>
      <item>Zvjezdana Dakić, OIB 19919543966</item>
    </izvorni_sadrzaj>
    <derivirana_varijabla naziv="DomainObject.Predmet.OstaliListNazivFormatedOIB_1">
      <item>Sandro Dakić, OIB 51464710312</item>
      <item>Zvjezdana Dakić, OIB 19919543966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MULTI - MARINUS d.o.o.  Lovran</izvorni_sadrzaj>
    <derivirana_varijabla naziv="DomainObject.Predmet.ProtustrankaIDrugi_1">MULTI - MARINUS d.o.o.  Lovran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MULTI - MARINUS d.o.o.  Lovran, OIB 03373767241, Tuliševica 51a, 51415 Lovran</izvorni_sadrzaj>
    <derivirana_varijabla naziv="DomainObject.Predmet.ProtustrankaIDrugiAdressOIB_1">MULTI - MARINUS d.o.o.  Lovran, OIB 03373767241, Tuliševica 51a, 51415 Lovran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MULTI - MARINUS d.o.o.  Lovran</item>
      <item>Sandro Dakić</item>
      <item>Zvjezdana Dakić</item>
    </izvorni_sadrzaj>
    <derivirana_varijabla naziv="DomainObject.Predmet.SudioniciListNaziv_1">
      <item>FINA  Rijeka</item>
      <item>MULTI - MARINUS d.o.o.  Lovran</item>
      <item>Sandro Dakić</item>
      <item>Zvjezdana Dakić</item>
    </derivirana_varijabla>
  </DomainObject.Predmet.SudioniciListNaziv>
  <DomainObject.Predmet.SudioniciListAdressOIB>
    <izvorni_sadrzaj>
      <item>FINA  Rijeka, OIB 85821130368, Frana Kurelca 8,51000 Rijeka</item>
      <item>MULTI - MARINUS d.o.o.  Lovran, OIB 03373767241, Tuliševica 51a,51415 Lovran</item>
      <item>Sandro Dakić, OIB 51464710312, Tuliševica 51/A,51415 Tuliševica</item>
      <item>Zvjezdana Dakić, OIB 19919543966, Tuliševica bb,51415 Tuliševica</item>
    </izvorni_sadrzaj>
    <derivirana_varijabla naziv="DomainObject.Predmet.SudioniciListAdressOIB_1">
      <item>FINA  Rijeka, OIB 85821130368, Frana Kurelca 8,51000 Rijeka</item>
      <item>MULTI - MARINUS d.o.o.  Lovran, OIB 03373767241, Tuliševica 51a,51415 Lovran</item>
      <item>Sandro Dakić, OIB 51464710312, Tuliševica 51/A,51415 Tuliševica</item>
      <item>Zvjezdana Dakić, OIB 19919543966, Tuliševica bb,51415 Tuliševica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03373767241</item>
      <item>, OIB 51464710312</item>
      <item>, OIB 19919543966</item>
    </izvorni_sadrzaj>
    <derivirana_varijabla naziv="DomainObject.Predmet.SudioniciListNazivOIB_1">
      <item>, OIB 85821130368</item>
      <item>, OIB 03373767241</item>
      <item>, OIB 51464710312</item>
      <item>, OIB 19919543966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763</properties:Words>
  <properties:Characters>4062</properties:Characters>
  <properties:Lines>108</properties:Lines>
  <properties:Paragraphs>37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2016-04-25T06:16:00Z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2016-04-25T11:00:00Z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