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d634" w14:paraId="ff5d634" w:rsidRDefault="009E0A28" w:rsidP="009E0A28" w:rsidR="009E0A28" w:rsidRPr="00E34C5A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E34C5A">
        <w:rPr>
          <w:rFonts w:hAnsi="Bookman Old Style" w:ascii="Bookman Old Style"/>
          <w:b/>
          <w:sz w:val="24"/>
          <w:szCs w:val="24"/>
        </w:rPr>
        <w:t>Obrazac 20.</w:t>
      </w:r>
    </w:p>
    <w:p w:rsidRDefault="0068780B" w:rsidP="009E0A28" w:rsidR="0068780B" w:rsidRPr="00E34C5A">
      <w:pPr>
        <w:jc w:val="center"/>
        <w:rPr>
          <w:rFonts w:hAnsi="Bookman Old Style" w:ascii="Bookman Old Style"/>
          <w:b/>
          <w:sz w:val="28"/>
        </w:rPr>
      </w:pPr>
    </w:p>
    <w:p w:rsidRDefault="009E0A28" w:rsidP="009E0A28" w:rsidR="009E0A28" w:rsidRPr="00E34C5A">
      <w:pPr>
        <w:jc w:val="center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b/>
          <w:sz w:val="24"/>
        </w:rPr>
        <w:t xml:space="preserve">IZVJEŠĆE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UPRAVITELJA O TIJEKU </w:t>
      </w:r>
      <w:r w:rsidRPr="00E34C5A">
        <w:rPr>
          <w:rFonts w:hAnsi="Bookman Old Style" w:ascii="Bookman Old Style"/>
          <w:b/>
          <w:sz w:val="24"/>
          <w:szCs w:val="24"/>
        </w:rPr>
        <w:t>STEČAJNOGA</w:t>
      </w:r>
      <w:r w:rsidRPr="00E34C5A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9E0A28" w:rsidP="009E0A28" w:rsidR="009E0A28" w:rsidRPr="00E34C5A">
      <w:pPr>
        <w:jc w:val="center"/>
        <w:rPr>
          <w:rFonts w:hAnsi="Bookman Old Style" w:ascii="Bookman Old Style"/>
          <w:sz w:val="24"/>
        </w:rPr>
      </w:pPr>
    </w:p>
    <w:p w:rsidRDefault="009E0A28" w:rsidP="009E0A28" w:rsidR="00934DB8" w:rsidRPr="00E34C5A">
      <w:pPr>
        <w:jc w:val="both"/>
        <w:rPr>
          <w:rFonts w:hAnsi="Bookman Old Style" w:ascii="Bookman Old Style"/>
          <w:b/>
          <w:sz w:val="24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Nadle</w:t>
      </w:r>
      <w:r w:rsidRPr="00E34C5A">
        <w:rPr>
          <w:rFonts w:hAnsi="Bookman Old Style" w:ascii="Bookman Old Style"/>
          <w:sz w:val="24"/>
        </w:rPr>
        <w:t>ž</w:t>
      </w:r>
      <w:r w:rsidRPr="00E34C5A">
        <w:rPr>
          <w:rFonts w:hAnsi="Bookman Old Style" w:ascii="Bookman Old Style"/>
          <w:sz w:val="24"/>
          <w:szCs w:val="24"/>
          <w:lang w:val="pl-PL"/>
        </w:rPr>
        <w:t>ni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trgova</w:t>
      </w:r>
      <w:r w:rsidRPr="00E34C5A">
        <w:rPr>
          <w:rFonts w:hAnsi="Bookman Old Style" w:ascii="Bookman Old Style"/>
          <w:sz w:val="24"/>
        </w:rPr>
        <w:t>č</w:t>
      </w:r>
      <w:r w:rsidRPr="00E34C5A">
        <w:rPr>
          <w:rFonts w:hAnsi="Bookman Old Style" w:ascii="Bookman Old Style"/>
          <w:sz w:val="24"/>
          <w:szCs w:val="24"/>
          <w:lang w:val="pl-PL"/>
        </w:rPr>
        <w:t>ki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E34C5A">
        <w:rPr>
          <w:rFonts w:hAnsi="Bookman Old Style" w:ascii="Bookman Old Style"/>
          <w:sz w:val="24"/>
          <w:szCs w:val="24"/>
          <w:lang w:val="pl-PL"/>
        </w:rPr>
        <w:t>sud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u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Varaždinu </w:t>
      </w:r>
    </w:p>
    <w:p w:rsidRDefault="009E0A28" w:rsidP="009E0A28" w:rsidR="009E0A28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Poslovni broj spisa</w:t>
      </w:r>
      <w:r w:rsidR="00934DB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A50A6" w:rsidRPr="00E34C5A">
        <w:rPr>
          <w:rFonts w:hAnsi="Bookman Old Style" w:ascii="Bookman Old Style"/>
          <w:sz w:val="24"/>
          <w:szCs w:val="24"/>
          <w:lang w:val="pl-PL"/>
        </w:rPr>
        <w:t xml:space="preserve">: </w:t>
      </w:r>
      <w:r w:rsidR="00BD58BA" w:rsidRPr="00E34C5A">
        <w:rPr>
          <w:rFonts w:hAnsi="Bookman Old Style" w:ascii="Bookman Old Style"/>
          <w:b/>
          <w:sz w:val="24"/>
          <w:szCs w:val="24"/>
          <w:lang w:val="pl-PL"/>
        </w:rPr>
        <w:t>St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–</w:t>
      </w:r>
      <w:r w:rsidR="006A50A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172/16</w:t>
      </w:r>
    </w:p>
    <w:p w:rsidRDefault="00934DB8" w:rsidP="009E0A28" w:rsidR="009E0A28" w:rsidRPr="00E34C5A">
      <w:pPr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Dužnik : </w:t>
      </w:r>
      <w:r w:rsidR="009E0A28" w:rsidRPr="00E34C5A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Građevinsko poduzetništvo Blagaj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d.o.o. u stečaju, </w:t>
      </w:r>
      <w:r w:rsidR="002D1E03" w:rsidRPr="00E34C5A">
        <w:rPr>
          <w:rFonts w:hAnsi="Bookman Old Style" w:ascii="Bookman Old Style"/>
          <w:b/>
          <w:sz w:val="24"/>
          <w:szCs w:val="24"/>
          <w:lang w:val="pl-PL"/>
        </w:rPr>
        <w:t>Selnik, Glavna 46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,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OIB: </w:t>
      </w:r>
      <w:r w:rsidR="002D1E03" w:rsidRPr="00E34C5A">
        <w:rPr>
          <w:rFonts w:hAnsi="Bookman Old Style" w:ascii="Bookman Old Style"/>
          <w:b/>
          <w:color w:val="000000"/>
          <w:spacing w:val="3"/>
          <w:szCs w:val="24"/>
        </w:rPr>
        <w:t>90618931788</w:t>
      </w:r>
      <w:r w:rsidR="002D1E03" w:rsidRPr="00E34C5A">
        <w:rPr>
          <w:rFonts w:hAnsi="Bookman Old Style" w:ascii="Bookman Old Style"/>
          <w:color w:val="000000"/>
          <w:spacing w:val="3"/>
          <w:szCs w:val="24"/>
        </w:rPr>
        <w:t xml:space="preserve"> </w:t>
      </w:r>
    </w:p>
    <w:p w:rsidRDefault="009E0A28" w:rsidP="00F14871" w:rsidR="009E0A28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E34C5A" w:rsidP="00F14871" w:rsidR="00E34C5A" w:rsidRPr="00E34C5A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F14871" w:rsidR="00C4300B">
      <w:pPr>
        <w:jc w:val="center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TIJEK STEČAJNOGA POSTUPKA </w:t>
      </w:r>
      <w:r w:rsidR="00C4300B">
        <w:rPr>
          <w:rFonts w:hAnsi="Bookman Old Style" w:ascii="Bookman Old Style"/>
          <w:b/>
          <w:sz w:val="24"/>
          <w:szCs w:val="24"/>
          <w:lang w:val="pl-PL"/>
        </w:rPr>
        <w:t xml:space="preserve"> U RAZDOBLJU </w:t>
      </w:r>
    </w:p>
    <w:p w:rsidRDefault="006A40B1" w:rsidP="00F14871" w:rsidR="009E0A28" w:rsidRPr="00E60EA1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 xml:space="preserve">OD </w:t>
      </w:r>
      <w:r w:rsidR="00AF0AD8">
        <w:rPr>
          <w:rFonts w:hAnsi="Bookman Old Style" w:ascii="Bookman Old Style"/>
          <w:b/>
          <w:sz w:val="24"/>
          <w:szCs w:val="24"/>
          <w:lang w:val="pl-PL"/>
        </w:rPr>
        <w:t>RUJNA 2018.</w:t>
      </w:r>
      <w:r w:rsidR="00530959">
        <w:rPr>
          <w:rFonts w:hAnsi="Bookman Old Style" w:ascii="Bookman Old Style"/>
          <w:b/>
          <w:sz w:val="24"/>
          <w:szCs w:val="24"/>
          <w:lang w:val="pl-PL"/>
        </w:rPr>
        <w:t xml:space="preserve"> DO PROSINCA 2018.</w:t>
      </w:r>
    </w:p>
    <w:p w:rsidRDefault="00D223E6" w:rsidP="00D223E6" w:rsidR="00D223E6">
      <w:pPr>
        <w:ind w:firstLine="705"/>
        <w:jc w:val="both"/>
        <w:rPr>
          <w:rFonts w:hAnsi="Bookman Old Style" w:ascii="Bookman Old Style"/>
          <w:sz w:val="24"/>
          <w:szCs w:val="24"/>
        </w:rPr>
      </w:pPr>
    </w:p>
    <w:p w:rsidRDefault="00D223E6" w:rsidP="00530959" w:rsidR="00D223E6" w:rsidRPr="00D223E6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</w:t>
      </w:r>
      <w:r w:rsidRPr="00D223E6">
        <w:rPr>
          <w:rFonts w:hAnsi="Bookman Old Style" w:ascii="Bookman Old Style"/>
          <w:sz w:val="24"/>
          <w:szCs w:val="24"/>
        </w:rPr>
        <w:t xml:space="preserve">vanaesto ročište za otvaranje pismenih ponuda za kupnju nekretnine stečajnog dužnika prema zaključku o prodaji broj St-172/16-62 od 27.9.2018. održano je 06.11.2018. </w:t>
      </w:r>
      <w:r>
        <w:rPr>
          <w:rFonts w:hAnsi="Bookman Old Style" w:ascii="Bookman Old Style"/>
          <w:sz w:val="24"/>
          <w:szCs w:val="24"/>
        </w:rPr>
        <w:t xml:space="preserve"> Sud je na zapisnik k</w:t>
      </w:r>
      <w:r w:rsidRPr="00D223E6">
        <w:rPr>
          <w:rFonts w:hAnsi="Bookman Old Style" w:ascii="Bookman Old Style"/>
          <w:sz w:val="24"/>
          <w:szCs w:val="24"/>
        </w:rPr>
        <w:t>onstatira</w:t>
      </w:r>
      <w:r>
        <w:rPr>
          <w:rFonts w:hAnsi="Bookman Old Style" w:ascii="Bookman Old Style"/>
          <w:sz w:val="24"/>
          <w:szCs w:val="24"/>
        </w:rPr>
        <w:t>o</w:t>
      </w:r>
      <w:r w:rsidRPr="00D223E6">
        <w:rPr>
          <w:rFonts w:hAnsi="Bookman Old Style" w:ascii="Bookman Old Style"/>
          <w:sz w:val="24"/>
          <w:szCs w:val="24"/>
        </w:rPr>
        <w:t xml:space="preserve"> da nije zaprimljena ni jedna ponuda, te da jamčevina nije uplaćena</w:t>
      </w:r>
      <w:r w:rsidR="00530959">
        <w:rPr>
          <w:rFonts w:hAnsi="Bookman Old Style" w:ascii="Bookman Old Style"/>
          <w:sz w:val="24"/>
          <w:szCs w:val="24"/>
        </w:rPr>
        <w:t>.</w:t>
      </w:r>
    </w:p>
    <w:p w:rsidRDefault="00530959" w:rsidP="00530959" w:rsidR="00530959">
      <w:pPr>
        <w:jc w:val="both"/>
        <w:rPr>
          <w:rFonts w:hAnsi="Bookman Old Style" w:ascii="Bookman Old Style"/>
          <w:sz w:val="24"/>
          <w:szCs w:val="24"/>
        </w:rPr>
      </w:pPr>
    </w:p>
    <w:p w:rsidRDefault="00530959" w:rsidP="00530959" w:rsidR="00530959" w:rsidRPr="00530959">
      <w:pPr>
        <w:jc w:val="both"/>
        <w:rPr>
          <w:rFonts w:hAnsi="Bookman Old Style" w:ascii="Bookman Old Style"/>
          <w:sz w:val="24"/>
          <w:szCs w:val="24"/>
        </w:rPr>
      </w:pPr>
      <w:r w:rsidRPr="00530959">
        <w:rPr>
          <w:rFonts w:hAnsi="Bookman Old Style" w:ascii="Bookman Old Style"/>
          <w:sz w:val="24"/>
          <w:szCs w:val="24"/>
        </w:rPr>
        <w:t>Sud je donio  rješenje da će se od Privredne banke Zagreb d.d. zatražiti  da dostavi na uvid Sporazum o osiguranju novčane tražbine zasnivanja založnog prava na nekretnini i pravu na neposrednu ovrhu od 29. ožujka 2005. kojim je uknjiženo pravo zaloga za dug od 80.600,00 EUR-a i Sporazum o osiguranju novčane tražbine zasnivanjem založnog prava na nekretnini i pravo na neposrednu ovrhu od 21. studenog 2008. kojim je uknjiženo pravo zaloga u iznosu od 700.000,00 kn, a vezano za upis zabilježbe u teretovnici C pod brojem Z-348/02 od 27.2.2002. i to Ugovora o darovanju od 20. veljače 2002. kojim se uknjižuje pravo služnosti doživotnog uživanja u korist Blagaj Marijana iz Selnika, Glavna 46, u roku od 15 dana.</w:t>
      </w:r>
    </w:p>
    <w:p w:rsidRDefault="00F14871" w:rsidP="00CA71E6" w:rsidR="00F14871">
      <w:pPr>
        <w:rPr>
          <w:rFonts w:hAnsi="Bookman Old Style" w:ascii="Bookman Old Style"/>
          <w:lang w:val="pl-PL"/>
        </w:rPr>
      </w:pPr>
    </w:p>
    <w:p w:rsidRDefault="00DB76F9" w:rsidP="00DA16CA" w:rsidR="00DA16CA" w:rsidRPr="00530959">
      <w:pPr>
        <w:spacing w:after="0"/>
        <w:jc w:val="both"/>
        <w:rPr>
          <w:rFonts w:hAnsi="Bookman Old Style" w:ascii="Bookman Old Style"/>
          <w:sz w:val="24"/>
          <w:szCs w:val="24"/>
          <w:u w:val="single"/>
        </w:rPr>
      </w:pPr>
      <w:r w:rsidRPr="00530959">
        <w:rPr>
          <w:rFonts w:hAnsi="Bookman Old Style" w:ascii="Bookman Old Style"/>
          <w:sz w:val="24"/>
          <w:szCs w:val="24"/>
          <w:u w:val="single"/>
        </w:rPr>
        <w:t>V</w:t>
      </w:r>
      <w:r w:rsidR="00DA16CA" w:rsidRPr="00530959">
        <w:rPr>
          <w:rFonts w:hAnsi="Bookman Old Style" w:ascii="Bookman Old Style"/>
          <w:sz w:val="24"/>
          <w:szCs w:val="24"/>
          <w:u w:val="single"/>
        </w:rPr>
        <w:t>rijednost nekretnine</w:t>
      </w:r>
      <w:r w:rsidRPr="00530959">
        <w:rPr>
          <w:rFonts w:hAnsi="Bookman Old Style" w:ascii="Bookman Old Style"/>
          <w:sz w:val="24"/>
          <w:szCs w:val="24"/>
          <w:u w:val="single"/>
        </w:rPr>
        <w:t xml:space="preserve"> na ročištu </w:t>
      </w:r>
      <w:r w:rsidR="003F536A" w:rsidRPr="00530959">
        <w:rPr>
          <w:rFonts w:hAnsi="Bookman Old Style" w:ascii="Bookman Old Style"/>
          <w:sz w:val="24"/>
          <w:szCs w:val="24"/>
          <w:u w:val="single"/>
        </w:rPr>
        <w:t xml:space="preserve">dana </w:t>
      </w:r>
      <w:r w:rsidR="00530959" w:rsidRPr="00530959">
        <w:rPr>
          <w:rFonts w:hAnsi="Bookman Old Style" w:ascii="Bookman Old Style"/>
          <w:sz w:val="24"/>
          <w:szCs w:val="24"/>
          <w:u w:val="single"/>
        </w:rPr>
        <w:t>06.11</w:t>
      </w:r>
      <w:r w:rsidR="003F536A" w:rsidRPr="00530959">
        <w:rPr>
          <w:rFonts w:hAnsi="Bookman Old Style" w:ascii="Bookman Old Style"/>
          <w:sz w:val="24"/>
          <w:szCs w:val="24"/>
          <w:u w:val="single"/>
        </w:rPr>
        <w:t xml:space="preserve">.2018. </w:t>
      </w:r>
      <w:r w:rsidR="00DA16CA" w:rsidRPr="00530959">
        <w:rPr>
          <w:rFonts w:hAnsi="Bookman Old Style" w:ascii="Bookman Old Style"/>
          <w:sz w:val="24"/>
          <w:szCs w:val="24"/>
          <w:u w:val="single"/>
        </w:rPr>
        <w:t>iznosi</w:t>
      </w:r>
      <w:r w:rsidR="00530959" w:rsidRPr="00530959">
        <w:rPr>
          <w:rFonts w:hAnsi="Bookman Old Style" w:ascii="Bookman Old Style"/>
          <w:sz w:val="24"/>
          <w:szCs w:val="24"/>
          <w:u w:val="single"/>
        </w:rPr>
        <w:t>la je</w:t>
      </w:r>
      <w:r w:rsidR="00CA71E6" w:rsidRPr="00530959">
        <w:rPr>
          <w:rFonts w:hAnsi="Bookman Old Style" w:ascii="Bookman Old Style"/>
          <w:sz w:val="24"/>
          <w:szCs w:val="24"/>
          <w:u w:val="single"/>
        </w:rPr>
        <w:t xml:space="preserve"> 270.000 kn.</w:t>
      </w:r>
      <w:r w:rsidRPr="00530959">
        <w:rPr>
          <w:rFonts w:hAnsi="Bookman Old Style" w:ascii="Bookman Old Style"/>
          <w:sz w:val="24"/>
          <w:szCs w:val="24"/>
          <w:u w:val="single"/>
        </w:rPr>
        <w:t xml:space="preserve"> </w:t>
      </w:r>
    </w:p>
    <w:p w:rsidRDefault="00DA16CA" w:rsidP="00DA16CA" w:rsidR="00DA16CA">
      <w:pPr>
        <w:spacing w:after="0"/>
        <w:ind w:firstLine="709"/>
        <w:jc w:val="both"/>
        <w:rPr>
          <w:rFonts w:hAnsi="Bookman Old Style" w:ascii="Bookman Old Style"/>
          <w:b/>
          <w:sz w:val="24"/>
          <w:szCs w:val="24"/>
        </w:rPr>
      </w:pPr>
    </w:p>
    <w:p w:rsidRDefault="00613994" w:rsidP="004F11B8" w:rsidR="00613994" w:rsidRPr="004F11B8">
      <w:pPr>
        <w:spacing w:after="0"/>
        <w:jc w:val="center"/>
        <w:rPr>
          <w:rFonts w:hAnsi="Bookman Old Style" w:ascii="Bookman Old Style"/>
        </w:rPr>
      </w:pPr>
    </w:p>
    <w:p w:rsidRDefault="00D90536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N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astavak poslovanja i mogućnost za izradu </w:t>
      </w:r>
      <w:r w:rsidRPr="00E34C5A">
        <w:rPr>
          <w:rFonts w:hAnsi="Bookman Old Style" w:ascii="Bookman Old Style"/>
          <w:b/>
          <w:sz w:val="24"/>
          <w:szCs w:val="24"/>
          <w:lang w:val="pl-PL"/>
        </w:rPr>
        <w:t>stečajnoga plana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87F31" w:rsidP="009E0A28" w:rsidR="00787F31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787F31" w:rsidP="00E34C5A" w:rsidR="00E34C5A" w:rsidRPr="00836DEC">
      <w:pPr>
        <w:shd w:fill="FFFFFF" w:color="auto" w:val="clear"/>
        <w:spacing w:lineRule="exact" w:line="295"/>
        <w:ind w:hanging="14" w:right="382" w:left="14"/>
        <w:jc w:val="both"/>
        <w:rPr>
          <w:rFonts w:hAnsi="Bookman Old Style" w:ascii="Bookman Old Style"/>
          <w:color w:val="000000"/>
          <w:spacing w:val="6"/>
          <w:sz w:val="24"/>
          <w:szCs w:val="24"/>
        </w:rPr>
      </w:pPr>
      <w:r w:rsidRPr="00836DEC">
        <w:rPr>
          <w:rFonts w:hAnsi="Bookman Old Style" w:ascii="Bookman Old Style"/>
          <w:sz w:val="24"/>
          <w:szCs w:val="24"/>
          <w:lang w:val="pl-PL"/>
        </w:rPr>
        <w:t>Dužnik nema izgleda za nastavak poslovanja te nema mogućnosti za izradu stečajnog plan</w:t>
      </w:r>
      <w:r w:rsidR="00C146E9" w:rsidRPr="00836DEC">
        <w:rPr>
          <w:rFonts w:hAnsi="Bookman Old Style" w:ascii="Bookman Old Style"/>
          <w:sz w:val="24"/>
          <w:szCs w:val="24"/>
          <w:lang w:val="pl-PL"/>
        </w:rPr>
        <w:t xml:space="preserve">a. Pregledom financijsko knjigovodstvene dokumentacije utvrđeno je da je dužnik 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u 2015. </w:t>
      </w:r>
      <w:r w:rsidR="00836DEC">
        <w:rPr>
          <w:rFonts w:hAnsi="Bookman Old Style" w:ascii="Bookman Old Style"/>
          <w:sz w:val="24"/>
          <w:szCs w:val="24"/>
          <w:lang w:val="pl-PL"/>
        </w:rPr>
        <w:t>g</w:t>
      </w:r>
      <w:r w:rsidR="00E34C5A" w:rsidRPr="00836DEC">
        <w:rPr>
          <w:rFonts w:hAnsi="Bookman Old Style" w:ascii="Bookman Old Style"/>
          <w:sz w:val="24"/>
          <w:szCs w:val="24"/>
          <w:lang w:val="pl-PL"/>
        </w:rPr>
        <w:t xml:space="preserve">odini </w:t>
      </w:r>
      <w:r w:rsidR="00E34C5A" w:rsidRPr="00836DEC">
        <w:rPr>
          <w:rFonts w:hAnsi="Bookman Old Style" w:ascii="Bookman Old Style"/>
          <w:color w:val="000000"/>
          <w:spacing w:val="6"/>
          <w:sz w:val="24"/>
          <w:szCs w:val="24"/>
        </w:rPr>
        <w:t xml:space="preserve">nije ostvario niti prihode niti rashode te sukladno tome nije bilo niti dobiti odnosno gubitka.   </w:t>
      </w:r>
    </w:p>
    <w:p w:rsidRDefault="00840E88" w:rsidP="009E0A28" w:rsidR="00840E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0536" w:rsidP="009E0A28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M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išljenje </w:t>
      </w:r>
      <w:r w:rsidR="00C146E9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stečajne upraviteljice </w:t>
      </w:r>
      <w:r w:rsidR="009E0A28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o mogućnosti zaključenja stečajnoga postupka, odnosno što sprječava </w:t>
      </w:r>
      <w:r w:rsidR="0063220F" w:rsidRPr="00E34C5A">
        <w:rPr>
          <w:rFonts w:hAnsi="Bookman Old Style" w:ascii="Bookman Old Style"/>
          <w:b/>
          <w:sz w:val="24"/>
          <w:szCs w:val="24"/>
          <w:lang w:val="pl-PL"/>
        </w:rPr>
        <w:t>zaključenje stečajnoga postupka:</w:t>
      </w:r>
    </w:p>
    <w:p w:rsidRDefault="00D90536" w:rsidP="009E0A28" w:rsidR="00F14871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Nakon prodaje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nekretnine opterećen</w:t>
      </w:r>
      <w:r w:rsidR="00455350" w:rsidRPr="00E34C5A">
        <w:rPr>
          <w:rFonts w:hAnsi="Bookman Old Style" w:ascii="Bookman Old Style"/>
          <w:sz w:val="24"/>
          <w:szCs w:val="24"/>
          <w:lang w:val="pl-PL"/>
        </w:rPr>
        <w:t>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razlučnim pravom stečajni postupak</w:t>
      </w:r>
      <w:r w:rsidRPr="00E34C5A">
        <w:rPr>
          <w:rFonts w:hAnsi="Bookman Old Style" w:ascii="Bookman Old Style"/>
          <w:sz w:val="24"/>
          <w:szCs w:val="24"/>
          <w:lang w:val="pl-PL"/>
        </w:rPr>
        <w:t xml:space="preserve"> će se</w:t>
      </w:r>
      <w:r w:rsidR="00F14871" w:rsidRPr="00E34C5A">
        <w:rPr>
          <w:rFonts w:hAnsi="Bookman Old Style" w:ascii="Bookman Old Style"/>
          <w:sz w:val="24"/>
          <w:szCs w:val="24"/>
          <w:lang w:val="pl-PL"/>
        </w:rPr>
        <w:t xml:space="preserve"> moći zaključiti.</w:t>
      </w:r>
    </w:p>
    <w:p w:rsidRDefault="00CA71E6" w:rsidP="009E0A28" w:rsidR="00CA71E6">
      <w:pPr>
        <w:rPr>
          <w:rFonts w:hAnsi="Bookman Old Style" w:ascii="Bookman Old Style"/>
          <w:sz w:val="24"/>
          <w:szCs w:val="24"/>
          <w:lang w:val="pl-PL"/>
        </w:rPr>
      </w:pPr>
    </w:p>
    <w:p w:rsidRDefault="00CA71E6" w:rsidP="00CA71E6" w:rsidR="00CA71E6">
      <w:pPr>
        <w:jc w:val="center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-2-</w:t>
      </w:r>
    </w:p>
    <w:p w:rsidRDefault="00CA71E6" w:rsidP="009E0A28" w:rsidR="00CA71E6" w:rsidRPr="00E34C5A">
      <w:pPr>
        <w:rPr>
          <w:rFonts w:hAnsi="Bookman Old Style" w:ascii="Bookman Old Style"/>
          <w:sz w:val="24"/>
          <w:szCs w:val="24"/>
          <w:lang w:val="pl-PL"/>
        </w:rPr>
      </w:pPr>
    </w:p>
    <w:p w:rsidRDefault="009E0A28" w:rsidP="009E0A28" w:rsidR="009E0A28" w:rsidRPr="00E34C5A">
      <w:pPr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BC2BED" w:rsidP="00BC2BED" w:rsidR="00934D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S</w:t>
      </w:r>
      <w:r w:rsidR="00902AC6" w:rsidRPr="00E34C5A">
        <w:rPr>
          <w:rFonts w:hAnsi="Bookman Old Style" w:ascii="Bookman Old Style"/>
          <w:b/>
          <w:sz w:val="24"/>
          <w:szCs w:val="24"/>
          <w:lang w:val="pl-PL"/>
        </w:rPr>
        <w:t xml:space="preserve">ustavan pregled predmeta stečajne mase </w:t>
      </w:r>
      <w:r w:rsidR="00E34C5A">
        <w:rPr>
          <w:rFonts w:hAnsi="Bookman Old Style" w:ascii="Bookman Old Style"/>
          <w:b/>
          <w:sz w:val="24"/>
          <w:szCs w:val="24"/>
          <w:lang w:val="pl-PL"/>
        </w:rPr>
        <w:t xml:space="preserve">: </w:t>
      </w:r>
    </w:p>
    <w:p w:rsidRDefault="00E34C5A" w:rsidP="00BC2BED" w:rsidR="00E34C5A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E34C5A" w:rsidP="00E34C5A" w:rsidR="00E34C5A" w:rsidRPr="008F18B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sz w:val="24"/>
          <w:szCs w:val="24"/>
        </w:rPr>
        <w:t>Stečajni Dužnik Građevinsko poduzetništvo Blagaj d.o.o. u stečaju</w:t>
      </w:r>
      <w:r w:rsidRPr="00E34C5A">
        <w:rPr>
          <w:rFonts w:hAnsi="Bookman Old Style" w:ascii="Bookman Old Style"/>
          <w:sz w:val="24"/>
          <w:szCs w:val="24"/>
          <w:u w:val="single"/>
        </w:rPr>
        <w:t xml:space="preserve"> </w:t>
      </w:r>
      <w:r w:rsidRPr="008F18BA">
        <w:rPr>
          <w:rFonts w:hAnsi="Bookman Old Style" w:ascii="Bookman Old Style"/>
          <w:sz w:val="24"/>
          <w:szCs w:val="24"/>
          <w:u w:val="single"/>
        </w:rPr>
        <w:t xml:space="preserve">upisan je kao vlasnik </w:t>
      </w:r>
      <w:r w:rsidRPr="008F18BA">
        <w:rPr>
          <w:rFonts w:hAnsi="Bookman Old Style" w:ascii="Bookman Old Style"/>
          <w:sz w:val="24"/>
          <w:szCs w:val="24"/>
        </w:rPr>
        <w:t xml:space="preserve">u zemljišnim knjigama na području Općinskog građanskog suda u Zagrebu i to nekretnine zk.ul 2769, k.o. Ludbreg, upisane na kč.br. 1096/8, u naravi  zgrada i igralište u ulici I. Gundulića površine 2606 m2. Prema nalazu i mišljenju stalnog sudskog vještaka Martine Cesar Kelemen od 15.lipnja 2016. utvrđena vrijednost </w:t>
      </w:r>
      <w:r w:rsidR="00FD797E">
        <w:rPr>
          <w:rFonts w:hAnsi="Bookman Old Style" w:ascii="Bookman Old Style"/>
          <w:sz w:val="24"/>
          <w:szCs w:val="24"/>
        </w:rPr>
        <w:t>iznosi 1.524.601 kn = 201.400 Eur.</w:t>
      </w:r>
    </w:p>
    <w:p w:rsidRDefault="00422C3C" w:rsidP="00E34C5A" w:rsidR="005404E5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  </w:t>
      </w:r>
    </w:p>
    <w:p w:rsidRDefault="00E34C5A" w:rsidP="00E34C5A" w:rsid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 </w:t>
      </w:r>
      <w:r w:rsidRPr="00422C3C">
        <w:rPr>
          <w:rFonts w:hAnsi="Bookman Old Style" w:ascii="Bookman Old Style"/>
          <w:b/>
          <w:sz w:val="24"/>
          <w:szCs w:val="24"/>
          <w:u w:val="single"/>
        </w:rPr>
        <w:t>Privredna banka Zagreb d.d.</w:t>
      </w:r>
      <w:r w:rsidRPr="00E34C5A">
        <w:rPr>
          <w:rFonts w:hAnsi="Bookman Old Style" w:ascii="Bookman Old Style"/>
          <w:sz w:val="24"/>
          <w:szCs w:val="24"/>
        </w:rPr>
        <w:t xml:space="preserve"> t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emeljem solemn. Sporazuma o osiguranju novčane tražbine zasnivanjem založnog prava na nekretnini i pravu na neposrednu ovrhu od 29. ožujka 2005. godine, uknjižuje se pravo zaloga za dug od 80.600,00 EUR-a (osamdesetisućašestoeura), s kamatom i uvjetima otplate prema Ugovoru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 na</w:t>
      </w:r>
      <w:r w:rsidRPr="00E34C5A">
        <w:rPr>
          <w:rFonts w:cs="Tahoma" w:hAnsi="Tahoma" w:ascii="Tahoma"/>
          <w:color w:val="000000"/>
          <w:sz w:val="24"/>
          <w:szCs w:val="24"/>
          <w:shd w:fill="FFFFFF" w:color="auto" w:val="clear"/>
        </w:rPr>
        <w:t xml:space="preserve">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temelju Sporazuma o osiguranju novčane tražbine zasnivanjem založnog prava na nekretnini i pravu na neposrednu ovrhu od 21. studena 2008.godine, uknjižuje se pravo zaloga u iznosu 700.000,00 kn (sedamstotisućakuna) s redovnom kamatom u visini prinosa na trezorske zapise Ministarstva financija Republike Hrvatske na bazi 182 dana uvećano za 3,75 postotnih poena, godišnje, promjenjiva, u skladu s aktima Vjerovnika, s kamatom po dospijeću u visini zakonske zatezne kamate, a koja u trenutku sklapanja Sporazuma iznosi 17% godišnje, te s ostalim troškovima i uvjetima utvrđenim Ugovorom i Sporazumom.</w:t>
      </w:r>
    </w:p>
    <w:p w:rsidRDefault="004023E2" w:rsidP="00E34C5A" w:rsidR="004023E2" w:rsidRPr="00E34C5A">
      <w:pPr>
        <w:jc w:val="both"/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</w:pPr>
    </w:p>
    <w:p w:rsidRDefault="00E34C5A" w:rsidP="00E34C5A" w:rsidR="00E34C5A" w:rsidRPr="00E34C5A">
      <w:pPr>
        <w:jc w:val="both"/>
        <w:rPr>
          <w:rFonts w:hAnsi="Bookman Old Style" w:ascii="Bookman Old Style"/>
          <w:sz w:val="24"/>
          <w:szCs w:val="24"/>
        </w:rPr>
      </w:pPr>
      <w:r w:rsidRPr="00E34C5A">
        <w:rPr>
          <w:rFonts w:hAnsi="Bookman Old Style" w:ascii="Bookman Old Style"/>
          <w:b/>
          <w:sz w:val="24"/>
          <w:szCs w:val="24"/>
        </w:rPr>
        <w:t>Razlučno pravo</w:t>
      </w:r>
      <w:r w:rsidRPr="00E34C5A">
        <w:rPr>
          <w:rFonts w:hAnsi="Bookman Old Style" w:ascii="Bookman Old Style"/>
          <w:sz w:val="24"/>
          <w:szCs w:val="24"/>
        </w:rPr>
        <w:t xml:space="preserve"> na nekretnini stečajnog dužnika upisano je za korist</w:t>
      </w:r>
      <w:r w:rsidRPr="00E34C5A">
        <w:rPr>
          <w:rFonts w:cs="Tahoma" w:hAnsi="Tahoma" w:ascii="Tahoma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Republika hrvatska</w:t>
      </w:r>
      <w:r w:rsidRPr="00422C3C">
        <w:rPr>
          <w:rFonts w:cs="Tahoma" w:hAnsi="Bookman Old Style" w:ascii="Bookman Old Style"/>
          <w:bCs/>
          <w:color w:val="000000"/>
          <w:sz w:val="24"/>
          <w:szCs w:val="24"/>
          <w:u w:val="single"/>
          <w:shd w:fill="FFFFFF" w:color="auto" w:val="clear"/>
        </w:rPr>
        <w:t xml:space="preserve">, </w:t>
      </w:r>
      <w:r w:rsid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M</w:t>
      </w:r>
      <w:r w:rsidRPr="00422C3C">
        <w:rPr>
          <w:rFonts w:cs="Tahoma" w:hAnsi="Bookman Old Style" w:ascii="Bookman Old Style"/>
          <w:b/>
          <w:bCs/>
          <w:color w:val="000000"/>
          <w:sz w:val="24"/>
          <w:szCs w:val="24"/>
          <w:u w:val="single"/>
          <w:shd w:fill="FFFFFF" w:color="auto" w:val="clear"/>
        </w:rPr>
        <w:t>inistarstvo financija</w:t>
      </w:r>
      <w:r w:rsidRPr="00E34C5A">
        <w:rPr>
          <w:rFonts w:cs="Tahoma" w:hAnsi="Bookman Old Style" w:ascii="Bookman Old Style"/>
          <w:b/>
          <w:bCs/>
          <w:color w:val="000000"/>
          <w:sz w:val="24"/>
          <w:szCs w:val="24"/>
          <w:shd w:fill="FFFFFF" w:color="auto" w:val="clear"/>
        </w:rPr>
        <w:t xml:space="preserve">, </w:t>
      </w:r>
      <w:r w:rsidRPr="00E34C5A">
        <w:rPr>
          <w:rFonts w:cs="Tahoma" w:hAnsi="Bookman Old Style" w:ascii="Bookman Old Style"/>
          <w:bCs/>
          <w:color w:val="000000"/>
          <w:sz w:val="24"/>
          <w:szCs w:val="24"/>
          <w:shd w:fill="FFFFFF" w:color="auto" w:val="clear"/>
        </w:rPr>
        <w:t xml:space="preserve">porezna uprava, područni ured varaždin temeljem 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rješenja o osiguranju broj 17-Ovr.4214/12-2 od 30. studenog 2012.godine uknjižuje se pravo zaloga za iznos od 161.079,54 KN (stošezdesetjednatisućanulasedamd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esetdevetkunapedesetčetirilipe)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 xml:space="preserve">sa </w:t>
      </w:r>
      <w:r w:rsidR="004023E2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za</w:t>
      </w:r>
      <w:r w:rsidRPr="00E34C5A"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teznom zakonskom kamatom, tekućom na iznos glavnice od 152.570,23 kune od 28.09.2012. godine do isplate, te sve poreze i doprinose pobliže navedene u spomenutom rješenju, te troškova ovršnog prijedloga od 2.500,00 kuna</w:t>
      </w:r>
      <w:r>
        <w:rPr>
          <w:rFonts w:cs="Tahoma" w:hAnsi="Bookman Old Style" w:ascii="Bookman Old Style"/>
          <w:color w:val="000000"/>
          <w:sz w:val="24"/>
          <w:szCs w:val="24"/>
          <w:shd w:fill="FFFFFF" w:color="auto" w:val="clear"/>
        </w:rPr>
        <w:t>.</w:t>
      </w:r>
    </w:p>
    <w:p w:rsidRDefault="004F11B8" w:rsidP="006A50A6" w:rsidR="004F11B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>UNOVČENI PREDMETI STEČAJNE MASE</w:t>
      </w:r>
      <w:r>
        <w:rPr>
          <w:rFonts w:hAnsi="Bookman Old Style" w:ascii="Bookman Old Style"/>
          <w:b/>
          <w:sz w:val="24"/>
          <w:szCs w:val="24"/>
          <w:lang w:val="pl-PL"/>
        </w:rPr>
        <w:t>:</w:t>
      </w:r>
    </w:p>
    <w:p w:rsidRDefault="00754AE0" w:rsidP="00A91747" w:rsidR="00754AE0" w:rsidRPr="00E34C5A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 xml:space="preserve">Nema unovčenih predmeta stečajne mase. </w:t>
      </w:r>
    </w:p>
    <w:p w:rsidRDefault="00613994" w:rsidP="006A50A6" w:rsidR="00613994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F18BA" w:rsidP="006A50A6" w:rsidR="009E0A2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E34C5A">
        <w:rPr>
          <w:rFonts w:hAnsi="Bookman Old Style" w:ascii="Bookman Old Style"/>
          <w:b/>
          <w:sz w:val="24"/>
          <w:szCs w:val="24"/>
          <w:lang w:val="pl-PL"/>
        </w:rPr>
        <w:t xml:space="preserve">PREDMETI STEČAJNE MASE KOJI NISU UNOVČENI UZ NAVOĐENJE OBRAZLOŽENJA </w:t>
      </w:r>
    </w:p>
    <w:p w:rsidRDefault="004023E2" w:rsidP="006A50A6" w:rsidR="004023E2" w:rsidRPr="00E34C5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11046" w:rsidP="00D11046" w:rsidR="00D11046" w:rsidRPr="00C623D7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623D7">
        <w:rPr>
          <w:rFonts w:hAnsi="Bookman Old Style" w:ascii="Bookman Old Style"/>
          <w:sz w:val="24"/>
          <w:szCs w:val="24"/>
          <w:lang w:val="pl-PL"/>
        </w:rPr>
        <w:t>Nekretnina na kojoj postoji razlučno pravo PBZ d.d. nije unovčena iz razloga što nije bilo uplaćenih jamčevina na ročišt</w:t>
      </w:r>
      <w:r w:rsidR="00613994">
        <w:rPr>
          <w:rFonts w:hAnsi="Bookman Old Style" w:ascii="Bookman Old Style"/>
          <w:sz w:val="24"/>
          <w:szCs w:val="24"/>
          <w:lang w:val="pl-PL"/>
        </w:rPr>
        <w:t>u</w:t>
      </w:r>
      <w:r w:rsidR="00530959">
        <w:rPr>
          <w:rFonts w:hAnsi="Bookman Old Style" w:ascii="Bookman Old Style"/>
          <w:sz w:val="24"/>
          <w:szCs w:val="24"/>
          <w:lang w:val="pl-PL"/>
        </w:rPr>
        <w:t xml:space="preserve"> 06.11.2018.</w:t>
      </w:r>
      <w:r w:rsidRPr="00C623D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CA71E6">
        <w:rPr>
          <w:rFonts w:hAnsi="Bookman Old Style" w:ascii="Bookman Old Style"/>
          <w:sz w:val="24"/>
          <w:szCs w:val="24"/>
          <w:lang w:val="pl-PL"/>
        </w:rPr>
        <w:t xml:space="preserve">odnosno nije pristupio nitko od ponuditelja. </w:t>
      </w:r>
    </w:p>
    <w:p w:rsidRDefault="00C146E9" w:rsidP="00C146E9" w:rsidR="00C146E9" w:rsidRPr="00E34C5A">
      <w:pPr>
        <w:pStyle w:val="Odlomakpopisa"/>
        <w:ind w:left="644"/>
        <w:jc w:val="both"/>
        <w:rPr>
          <w:rFonts w:hAnsi="Bookman Old Style" w:ascii="Bookman Old Style"/>
          <w:lang w:val="pl-PL"/>
        </w:rPr>
      </w:pPr>
    </w:p>
    <w:p w:rsidRDefault="00E2534A" w:rsidP="000F1F8A" w:rsidR="00E2534A">
      <w:pPr>
        <w:pStyle w:val="Odlomakpopisa"/>
        <w:rPr>
          <w:rFonts w:hAnsi="Bookman Old Style" w:ascii="Bookman Old Style"/>
          <w:lang w:val="pl-PL"/>
        </w:rPr>
      </w:pPr>
    </w:p>
    <w:p w:rsidRDefault="00CA71E6" w:rsidP="00CA71E6" w:rsidR="00CA71E6">
      <w:pPr>
        <w:pStyle w:val="Odlomakpopisa"/>
        <w:jc w:val="center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lang w:val="pl-PL"/>
        </w:rPr>
        <w:t>-3-</w:t>
      </w:r>
    </w:p>
    <w:p w:rsidRDefault="00CA71E6" w:rsidP="000F1F8A" w:rsidR="00CA71E6">
      <w:pPr>
        <w:pStyle w:val="Odlomakpopisa"/>
        <w:rPr>
          <w:rFonts w:hAnsi="Bookman Old Style" w:ascii="Bookman Old Style"/>
          <w:lang w:val="pl-PL"/>
        </w:rPr>
      </w:pPr>
    </w:p>
    <w:p w:rsidRDefault="00CA71E6" w:rsidP="000F1F8A" w:rsidR="00CA71E6" w:rsidRPr="00E34C5A">
      <w:pPr>
        <w:pStyle w:val="Odlomakpopisa"/>
        <w:rPr>
          <w:rFonts w:hAnsi="Bookman Old Style" w:ascii="Bookman Old Style"/>
          <w:lang w:val="pl-PL"/>
        </w:rPr>
      </w:pPr>
    </w:p>
    <w:p w:rsidRDefault="001D3852" w:rsidP="00836DEC" w:rsidR="001D385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E0A28" w:rsidP="00836DEC" w:rsidR="009E0A28" w:rsidRPr="008F18BA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8F18BA">
        <w:rPr>
          <w:rFonts w:hAnsi="Bookman Old Style" w:ascii="Bookman Old Style"/>
          <w:b/>
          <w:sz w:val="24"/>
          <w:szCs w:val="24"/>
          <w:lang w:val="pl-PL"/>
        </w:rPr>
        <w:t>RADNJE KOJE ĆE SE PODUZETI U NAREDNOM RAZDOBLJU</w:t>
      </w:r>
      <w:r w:rsidR="005C103D" w:rsidRPr="008F18BA">
        <w:rPr>
          <w:rFonts w:hAnsi="Bookman Old Style" w:ascii="Bookman Old Style"/>
          <w:b/>
          <w:sz w:val="24"/>
          <w:szCs w:val="24"/>
          <w:lang w:val="pl-PL"/>
        </w:rPr>
        <w:t xml:space="preserve"> SA PRIJEDLOZIMA ODLUKA:</w:t>
      </w:r>
    </w:p>
    <w:p w:rsidRDefault="000F1F8A" w:rsidP="00422C3C" w:rsidR="000F1F8A">
      <w:pPr>
        <w:rPr>
          <w:rFonts w:hAnsi="Bookman Old Style" w:ascii="Bookman Old Style"/>
          <w:b/>
          <w:lang w:val="pl-PL"/>
        </w:rPr>
      </w:pPr>
    </w:p>
    <w:p w:rsidRDefault="00422C3C" w:rsidP="00422C3C" w:rsidR="00422C3C" w:rsidRPr="00CA71E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CA71E6">
        <w:rPr>
          <w:rFonts w:hAnsi="Bookman Old Style" w:ascii="Bookman Old Style"/>
          <w:sz w:val="24"/>
          <w:szCs w:val="24"/>
          <w:lang w:val="pl-PL"/>
        </w:rPr>
        <w:t>Održavanje</w:t>
      </w:r>
      <w:r w:rsidR="00530959">
        <w:rPr>
          <w:rFonts w:hAnsi="Bookman Old Style" w:ascii="Bookman Old Style"/>
          <w:sz w:val="24"/>
          <w:szCs w:val="24"/>
          <w:lang w:val="pl-PL"/>
        </w:rPr>
        <w:t xml:space="preserve"> trinaestog (13.)</w:t>
      </w:r>
      <w:r w:rsidRPr="00CA71E6">
        <w:rPr>
          <w:rFonts w:hAnsi="Bookman Old Style" w:ascii="Bookman Old Style"/>
          <w:sz w:val="24"/>
          <w:szCs w:val="24"/>
          <w:lang w:val="pl-PL"/>
        </w:rPr>
        <w:t xml:space="preserve"> ročišta za otvaranje pisanih ponuda za kupnju nekretnine. </w:t>
      </w:r>
    </w:p>
    <w:p w:rsidRDefault="008F18BA" w:rsidP="008F18BA" w:rsidR="008F18BA" w:rsidRPr="008F18BA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836DEC" w:rsidP="00836DEC" w:rsidR="00836DEC">
      <w:pPr>
        <w:rPr>
          <w:rFonts w:hAnsi="Bookman Old Style" w:ascii="Bookman Old Style"/>
          <w:sz w:val="24"/>
          <w:szCs w:val="24"/>
          <w:lang w:val="pl-PL"/>
        </w:rPr>
      </w:pPr>
    </w:p>
    <w:p w:rsidRDefault="00C4300B" w:rsidP="00836DEC" w:rsidR="00C4300B">
      <w:pPr>
        <w:rPr>
          <w:rFonts w:hAnsi="Bookman Old Style" w:ascii="Bookman Old Style"/>
          <w:sz w:val="24"/>
          <w:szCs w:val="24"/>
          <w:lang w:val="pl-PL"/>
        </w:rPr>
      </w:pPr>
    </w:p>
    <w:p w:rsidRDefault="00836DEC" w:rsidP="00836DEC" w:rsidR="00836DEC" w:rsidRPr="00E34C5A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Osijek, </w:t>
      </w:r>
      <w:r w:rsidR="00530959">
        <w:rPr>
          <w:rFonts w:hAnsi="Bookman Old Style" w:ascii="Bookman Old Style"/>
          <w:sz w:val="24"/>
          <w:szCs w:val="24"/>
          <w:lang w:val="pl-PL"/>
        </w:rPr>
        <w:t>03.12</w:t>
      </w:r>
      <w:r w:rsidR="00CA71E6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C7FCE" w:rsidP="00EC7FCE" w:rsidR="00EC7FCE" w:rsidRPr="00E34C5A">
      <w:pPr>
        <w:pStyle w:val="Odlomakpopisa"/>
        <w:ind w:left="1080"/>
        <w:jc w:val="both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455350" w:rsidP="00455350" w:rsidR="00455350" w:rsidRPr="00E34C5A">
      <w:pPr>
        <w:pStyle w:val="Odlomakpopisa"/>
        <w:ind w:left="1080"/>
        <w:rPr>
          <w:rFonts w:hAnsi="Bookman Old Style" w:ascii="Bookman Old Style"/>
          <w:lang w:val="pl-PL"/>
        </w:rPr>
      </w:pPr>
    </w:p>
    <w:p w:rsidRDefault="009E0A28" w:rsidP="009E0A28" w:rsidR="009E0A28" w:rsidRPr="00E34C5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9E0A28" w:rsidP="00836DEC" w:rsidR="009E0A28">
      <w:pPr>
        <w:jc w:val="right"/>
        <w:rPr>
          <w:rFonts w:hAnsi="Bookman Old Style" w:ascii="Bookman Old Style"/>
          <w:sz w:val="24"/>
          <w:szCs w:val="24"/>
          <w:lang w:val="pl-PL"/>
        </w:rPr>
      </w:pP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</w:r>
      <w:r w:rsidRPr="00E34C5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A91747" w:rsidP="00836DEC" w:rsidR="00836DEC" w:rsidRPr="00E34C5A">
      <w:pPr>
        <w:jc w:val="right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Dr.sc </w:t>
      </w:r>
      <w:r w:rsidR="00836DEC">
        <w:rPr>
          <w:rFonts w:hAnsi="Bookman Old Style" w:ascii="Bookman Old Style"/>
          <w:sz w:val="24"/>
          <w:szCs w:val="24"/>
          <w:lang w:val="pl-PL"/>
        </w:rPr>
        <w:t xml:space="preserve">Daša Panjaković Senjić </w:t>
      </w:r>
    </w:p>
    <w:p w:rsidRDefault="00A62C0C" w:rsidR="00A62C0C" w:rsidRPr="00E34C5A">
      <w:pPr>
        <w:rPr>
          <w:rFonts w:hAnsi="Bookman Old Style" w:ascii="Bookman Old Style"/>
        </w:rPr>
      </w:pPr>
    </w:p>
    <w:sectPr w:rsidSect="00E2534A" w:rsidR="00A62C0C" w:rsidRPr="00E34C5A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8AE" w:rsidP="00840E88" w:rsidR="003008AE">
      <w:pPr>
        <w:spacing w:after="0"/>
      </w:pPr>
      <w:r>
        <w:separator/>
      </w:r>
    </w:p>
  </w:endnote>
  <w:endnote w:id="0" w:type="continuationSeparator">
    <w:p w:rsidRDefault="003008AE" w:rsidP="00840E88" w:rsidR="003008A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8AE" w:rsidP="00840E88" w:rsidR="003008AE">
      <w:pPr>
        <w:spacing w:after="0"/>
      </w:pPr>
      <w:r>
        <w:separator/>
      </w:r>
    </w:p>
  </w:footnote>
  <w:footnote w:id="0" w:type="continuationSeparator">
    <w:p w:rsidRDefault="003008AE" w:rsidP="00840E88" w:rsidR="003008A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1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7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1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11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6C1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422"/>
    <w:rsid w:val="000679C5"/>
    <w:rsid w:val="00070356"/>
    <w:rsid w:val="00071442"/>
    <w:rsid w:val="000716BE"/>
    <w:rsid w:val="00071C11"/>
    <w:rsid w:val="00071EFD"/>
    <w:rsid w:val="00072C26"/>
    <w:rsid w:val="000732B3"/>
    <w:rsid w:val="00073A4D"/>
    <w:rsid w:val="00073E56"/>
    <w:rsid w:val="00075801"/>
    <w:rsid w:val="0007699A"/>
    <w:rsid w:val="00077840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59C6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4E9"/>
    <w:rsid w:val="00187A9E"/>
    <w:rsid w:val="00187E4E"/>
    <w:rsid w:val="001904FF"/>
    <w:rsid w:val="001906A1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39C"/>
    <w:rsid w:val="001C7B1B"/>
    <w:rsid w:val="001D0131"/>
    <w:rsid w:val="001D11EA"/>
    <w:rsid w:val="001D2A69"/>
    <w:rsid w:val="001D2B4A"/>
    <w:rsid w:val="001D3852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CE9"/>
    <w:rsid w:val="001E1D15"/>
    <w:rsid w:val="001E1D6B"/>
    <w:rsid w:val="001E31FA"/>
    <w:rsid w:val="001E3C19"/>
    <w:rsid w:val="001E3C1C"/>
    <w:rsid w:val="001E4551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2BC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D8B"/>
    <w:rsid w:val="00253EC9"/>
    <w:rsid w:val="00254842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3A53"/>
    <w:rsid w:val="00274038"/>
    <w:rsid w:val="00274F5D"/>
    <w:rsid w:val="0027518B"/>
    <w:rsid w:val="00275BC5"/>
    <w:rsid w:val="0027644E"/>
    <w:rsid w:val="002765A6"/>
    <w:rsid w:val="00277061"/>
    <w:rsid w:val="0027738D"/>
    <w:rsid w:val="00280369"/>
    <w:rsid w:val="00280E6E"/>
    <w:rsid w:val="0028122F"/>
    <w:rsid w:val="0028272D"/>
    <w:rsid w:val="00283B04"/>
    <w:rsid w:val="00283FCE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C7E"/>
    <w:rsid w:val="00290EC0"/>
    <w:rsid w:val="0029227C"/>
    <w:rsid w:val="002926F5"/>
    <w:rsid w:val="00292983"/>
    <w:rsid w:val="00293B24"/>
    <w:rsid w:val="00293E93"/>
    <w:rsid w:val="0029498F"/>
    <w:rsid w:val="00295305"/>
    <w:rsid w:val="00295718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4EF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8AE"/>
    <w:rsid w:val="00300F46"/>
    <w:rsid w:val="003012DD"/>
    <w:rsid w:val="003014F3"/>
    <w:rsid w:val="00301EAE"/>
    <w:rsid w:val="00302507"/>
    <w:rsid w:val="00302F5B"/>
    <w:rsid w:val="0030307A"/>
    <w:rsid w:val="00303443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979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913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645F"/>
    <w:rsid w:val="003E7A15"/>
    <w:rsid w:val="003E7B0C"/>
    <w:rsid w:val="003E7FB3"/>
    <w:rsid w:val="003F0A97"/>
    <w:rsid w:val="003F16CA"/>
    <w:rsid w:val="003F2369"/>
    <w:rsid w:val="003F2706"/>
    <w:rsid w:val="003F291D"/>
    <w:rsid w:val="003F33A5"/>
    <w:rsid w:val="003F373B"/>
    <w:rsid w:val="003F495F"/>
    <w:rsid w:val="003F4FFC"/>
    <w:rsid w:val="003F5021"/>
    <w:rsid w:val="003F52F0"/>
    <w:rsid w:val="003F536A"/>
    <w:rsid w:val="003F5FA7"/>
    <w:rsid w:val="003F659D"/>
    <w:rsid w:val="003F6A45"/>
    <w:rsid w:val="003F7156"/>
    <w:rsid w:val="0040011B"/>
    <w:rsid w:val="00400340"/>
    <w:rsid w:val="00400741"/>
    <w:rsid w:val="00401BDD"/>
    <w:rsid w:val="00401EE4"/>
    <w:rsid w:val="004023E2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425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D5E61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0794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959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4E5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6EC1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2F41"/>
    <w:rsid w:val="005844C9"/>
    <w:rsid w:val="00584A9C"/>
    <w:rsid w:val="00586092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423C"/>
    <w:rsid w:val="0060460F"/>
    <w:rsid w:val="00604735"/>
    <w:rsid w:val="00605DF4"/>
    <w:rsid w:val="006066D5"/>
    <w:rsid w:val="006067FB"/>
    <w:rsid w:val="006072A5"/>
    <w:rsid w:val="00607374"/>
    <w:rsid w:val="00607B1E"/>
    <w:rsid w:val="00610862"/>
    <w:rsid w:val="00611D33"/>
    <w:rsid w:val="006128EC"/>
    <w:rsid w:val="00612A19"/>
    <w:rsid w:val="0061361C"/>
    <w:rsid w:val="00613994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954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E80"/>
    <w:rsid w:val="0068602D"/>
    <w:rsid w:val="006864EF"/>
    <w:rsid w:val="00686754"/>
    <w:rsid w:val="0068678A"/>
    <w:rsid w:val="0068780B"/>
    <w:rsid w:val="00690019"/>
    <w:rsid w:val="006915DC"/>
    <w:rsid w:val="00691A3E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0B1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C2456"/>
    <w:rsid w:val="006C35F1"/>
    <w:rsid w:val="006C3C64"/>
    <w:rsid w:val="006C5758"/>
    <w:rsid w:val="006C741D"/>
    <w:rsid w:val="006C75E6"/>
    <w:rsid w:val="006C7F5E"/>
    <w:rsid w:val="006D02E8"/>
    <w:rsid w:val="006D042D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5D1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515F"/>
    <w:rsid w:val="0074584D"/>
    <w:rsid w:val="00745B0A"/>
    <w:rsid w:val="00745F21"/>
    <w:rsid w:val="0074659F"/>
    <w:rsid w:val="007477CF"/>
    <w:rsid w:val="00747C74"/>
    <w:rsid w:val="007506F4"/>
    <w:rsid w:val="0075081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83A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3D1D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0D15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1343"/>
    <w:rsid w:val="008316EF"/>
    <w:rsid w:val="008327CA"/>
    <w:rsid w:val="0083281C"/>
    <w:rsid w:val="0083292A"/>
    <w:rsid w:val="00832E9D"/>
    <w:rsid w:val="008342DA"/>
    <w:rsid w:val="0083469D"/>
    <w:rsid w:val="008352AA"/>
    <w:rsid w:val="0083539F"/>
    <w:rsid w:val="00835A38"/>
    <w:rsid w:val="00835B63"/>
    <w:rsid w:val="00836DEC"/>
    <w:rsid w:val="008378C0"/>
    <w:rsid w:val="00840E88"/>
    <w:rsid w:val="00844609"/>
    <w:rsid w:val="00844A96"/>
    <w:rsid w:val="0085193D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1CA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4808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C04"/>
    <w:rsid w:val="00A83DE1"/>
    <w:rsid w:val="00A84138"/>
    <w:rsid w:val="00A84324"/>
    <w:rsid w:val="00A843EF"/>
    <w:rsid w:val="00A844BB"/>
    <w:rsid w:val="00A84CDF"/>
    <w:rsid w:val="00A85065"/>
    <w:rsid w:val="00A866C3"/>
    <w:rsid w:val="00A875F1"/>
    <w:rsid w:val="00A90844"/>
    <w:rsid w:val="00A9152D"/>
    <w:rsid w:val="00A91747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6787"/>
    <w:rsid w:val="00AC089C"/>
    <w:rsid w:val="00AC08FE"/>
    <w:rsid w:val="00AC0E23"/>
    <w:rsid w:val="00AC10DC"/>
    <w:rsid w:val="00AC1892"/>
    <w:rsid w:val="00AC31D5"/>
    <w:rsid w:val="00AC3568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0AD8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3FAD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17DDF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67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2F05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3D7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07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229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2D3"/>
    <w:rsid w:val="00C92493"/>
    <w:rsid w:val="00C92960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A71E6"/>
    <w:rsid w:val="00CB08F5"/>
    <w:rsid w:val="00CB1E69"/>
    <w:rsid w:val="00CB336D"/>
    <w:rsid w:val="00CB3E30"/>
    <w:rsid w:val="00CB541F"/>
    <w:rsid w:val="00CB5666"/>
    <w:rsid w:val="00CB5708"/>
    <w:rsid w:val="00CB5C11"/>
    <w:rsid w:val="00CB63B8"/>
    <w:rsid w:val="00CB65B5"/>
    <w:rsid w:val="00CB692D"/>
    <w:rsid w:val="00CB7011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1046"/>
    <w:rsid w:val="00D12C7A"/>
    <w:rsid w:val="00D12CF0"/>
    <w:rsid w:val="00D141FD"/>
    <w:rsid w:val="00D1482A"/>
    <w:rsid w:val="00D14C57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3E6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6FC2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708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B76F9"/>
    <w:rsid w:val="00DC0B8C"/>
    <w:rsid w:val="00DC1918"/>
    <w:rsid w:val="00DC1EF7"/>
    <w:rsid w:val="00DC218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5A7"/>
    <w:rsid w:val="00DE1D9B"/>
    <w:rsid w:val="00DE217A"/>
    <w:rsid w:val="00DE27E7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20BE"/>
    <w:rsid w:val="00E5280D"/>
    <w:rsid w:val="00E53239"/>
    <w:rsid w:val="00E53CC9"/>
    <w:rsid w:val="00E545E6"/>
    <w:rsid w:val="00E54B53"/>
    <w:rsid w:val="00E54E8B"/>
    <w:rsid w:val="00E55956"/>
    <w:rsid w:val="00E55E34"/>
    <w:rsid w:val="00E56825"/>
    <w:rsid w:val="00E570CE"/>
    <w:rsid w:val="00E57498"/>
    <w:rsid w:val="00E57840"/>
    <w:rsid w:val="00E57F9F"/>
    <w:rsid w:val="00E60C6B"/>
    <w:rsid w:val="00E60EA1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92F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F71"/>
    <w:rsid w:val="00EF6884"/>
    <w:rsid w:val="00EF6A36"/>
    <w:rsid w:val="00EF6B08"/>
    <w:rsid w:val="00EF723E"/>
    <w:rsid w:val="00EF7429"/>
    <w:rsid w:val="00EF75D3"/>
    <w:rsid w:val="00F00226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064A"/>
    <w:rsid w:val="00F211BF"/>
    <w:rsid w:val="00F2182B"/>
    <w:rsid w:val="00F22C0F"/>
    <w:rsid w:val="00F23440"/>
    <w:rsid w:val="00F23C91"/>
    <w:rsid w:val="00F2560C"/>
    <w:rsid w:val="00F25948"/>
    <w:rsid w:val="00F25EC4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6BB3"/>
    <w:rsid w:val="00F5797A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40E8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840E8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40E8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56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B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B3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B3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B3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7319A-0A74-44A0-82BD-56D4CFAA1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eXPerience</properties:Company>
  <properties:Pages>3</properties:Pages>
  <properties:Words>652</properties:Words>
  <properties:Characters>3909</properties:Characters>
  <properties:Lines>113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2018-12-03T10:44:00Z</dcterms:created>
  <dc:creator>eXPerience</dc:creator>
  <cp:lastModifiedBy>Tatjana Rukelj</cp:lastModifiedBy>
  <cp:lastPrinted>2018-12-03T10:50:00Z</cp:lastPrinted>
  <dcterms:modified xmlns:xsi="http://www.w3.org/2001/XMLSchema-instance" xsi:type="dcterms:W3CDTF">2018-12-04T14:01:00Z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St-172/2016-67 / Podnesak - Izvješće stečajnog upravitelja (IZVJESCE O STANJU MASE , gradevinsko poduzetnistvo blagaj , od 11.09 do 03.12..docx)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