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59d70" w14:paraId="5659d70" w:rsidRDefault="00AE649C" w:rsidP="00FA5B5E" w:rsidR="00AE649C" w:rsidRPr="00B76F3C">
      <w:pPr>
        <w:pStyle w:val="Naslov3"/>
        <w15:collapsed w:val="false"/>
      </w:pPr>
    </w:p>
    <w:p w:rsidRDefault="005338E5" w:rsidP="00E67D40" w:rsidR="005338E5">
      <w:pPr>
        <w:pStyle w:val="SudNaziv"/>
      </w:pPr>
    </w:p>
    <w:p w:rsidRDefault="005338E5" w:rsidP="00E67D40" w:rsidR="005338E5">
      <w:pPr>
        <w:pStyle w:val="SudNaziv"/>
      </w:pPr>
    </w:p>
    <w:p w:rsidRDefault="00780CF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B0EA4" w:rsidP="005338E5" w:rsidR="00CB0EA4">
      <w:pPr>
        <w:pStyle w:val="SudSjedite"/>
      </w:pP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338E5">
        <w:rPr>
          <w:rFonts w:cs="Times New Roman" w:eastAsia="Times New Roman"/>
          <w:lang w:eastAsia="hr-HR"/>
        </w:rPr>
        <w:t xml:space="preserve">                                                                                              5 St-304/2015-10</w:t>
      </w: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5338E5" w:rsidP="005338E5" w:rsidR="005338E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5338E5" w:rsidP="005338E5" w:rsidR="005338E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338E5">
        <w:rPr>
          <w:rFonts w:cs="Times New Roman" w:eastAsia="Times New Roman"/>
          <w:lang w:eastAsia="hr-HR"/>
        </w:rPr>
        <w:t>R E P U B L I K A  H R V A T S K A</w:t>
      </w: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338E5">
        <w:rPr>
          <w:rFonts w:cs="Times New Roman" w:eastAsia="Times New Roman"/>
          <w:lang w:eastAsia="hr-HR"/>
        </w:rPr>
        <w:t>R J E Š E N J E</w:t>
      </w: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5338E5">
        <w:rPr>
          <w:rFonts w:cs="Times New Roman" w:eastAsia="Times New Roman"/>
          <w:noProof/>
          <w:lang w:eastAsia="hr-HR"/>
        </w:rPr>
        <w:t xml:space="preserve">TRGOVAČKI SUD U BJELOVARU, po stečajnom sucu Mariji Petrina Kubica, u prethodnom postupku radi utvrđivanja uvjeta za otvaranje stečajnog postupka nad dužnikom </w:t>
      </w:r>
      <w:r w:rsidRPr="005338E5">
        <w:rPr>
          <w:rFonts w:cs="Times New Roman" w:eastAsia="Times New Roman"/>
          <w:lang w:eastAsia="hr-HR"/>
        </w:rPr>
        <w:t xml:space="preserve">MMM jednostavno društvo s ograničenom odgovornošću za trgovinu i usluge, Daruvar, Krešimirov trg 3, MBS: 010090315, OIB: 49336974357, </w:t>
      </w:r>
      <w:r w:rsidRPr="005338E5">
        <w:rPr>
          <w:rFonts w:cs="Times New Roman" w:eastAsia="Times New Roman"/>
          <w:noProof/>
          <w:lang w:eastAsia="hr-HR"/>
        </w:rPr>
        <w:t>dana 5. svibnja 2016.</w:t>
      </w: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5338E5">
        <w:rPr>
          <w:rFonts w:cs="Times New Roman" w:eastAsia="Times New Roman"/>
          <w:noProof/>
          <w:lang w:eastAsia="hr-HR"/>
        </w:rPr>
        <w:t>r i j e š i o  j e</w:t>
      </w: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338E5">
        <w:rPr>
          <w:rFonts w:cs="Times New Roman" w:eastAsia="Times New Roman"/>
          <w:szCs w:val="20"/>
          <w:lang w:eastAsia="hr-HR"/>
        </w:rPr>
        <w:t xml:space="preserve">I. Pozivaju se osobe koje imaju interes za provedbom stečajnog postupka nad dužnikom </w:t>
      </w:r>
      <w:r w:rsidRPr="005338E5">
        <w:rPr>
          <w:rFonts w:cs="Times New Roman" w:eastAsia="Times New Roman"/>
          <w:lang w:eastAsia="hr-HR"/>
        </w:rPr>
        <w:t xml:space="preserve">MMM jednostavno društvo s ograničenom odgovornošću za trgovinu i usluge, Daruvar, </w:t>
      </w:r>
      <w:r w:rsidRPr="005338E5">
        <w:rPr>
          <w:rFonts w:cs="Times New Roman" w:eastAsia="Times New Roman"/>
          <w:szCs w:val="20"/>
          <w:lang w:eastAsia="hr-HR"/>
        </w:rPr>
        <w:t>da u roku od 15 dana, računajući od isteka osmog dana objave ovog poziva na e-oglasnoj ploči suda, uplate predujam u iznosu od 15.000,00 kn, za namirenje pokrića troškova prethodnog i otvorenog stečajnog postupka, na račun Trgovačkog suda u Bjelovaru IBAN: HR6123900011300000630</w:t>
      </w:r>
      <w:r w:rsidRPr="005338E5">
        <w:rPr>
          <w:rFonts w:cs="Times New Roman" w:eastAsia="Times New Roman"/>
          <w:noProof/>
          <w:szCs w:val="20"/>
          <w:lang w:eastAsia="hr-HR"/>
        </w:rPr>
        <w:t xml:space="preserve"> model HR05 540-304-15.              </w:t>
      </w: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338E5">
        <w:rPr>
          <w:rFonts w:cs="Times New Roman" w:eastAsia="Times New Roman"/>
          <w:szCs w:val="20"/>
          <w:lang w:eastAsia="hr-HR"/>
        </w:rPr>
        <w:t xml:space="preserve">II. Ako osobe iz </w:t>
      </w:r>
      <w:proofErr w:type="spellStart"/>
      <w:r w:rsidRPr="005338E5">
        <w:rPr>
          <w:rFonts w:cs="Times New Roman" w:eastAsia="Times New Roman"/>
          <w:szCs w:val="20"/>
          <w:lang w:eastAsia="hr-HR"/>
        </w:rPr>
        <w:t>toč</w:t>
      </w:r>
      <w:proofErr w:type="spellEnd"/>
      <w:r w:rsidRPr="005338E5">
        <w:rPr>
          <w:rFonts w:cs="Times New Roman" w:eastAsia="Times New Roman"/>
          <w:szCs w:val="20"/>
          <w:lang w:eastAsia="hr-HR"/>
        </w:rPr>
        <w:t>. I. ne predujme traženi iznos u roku od 15 dana, sud će donijeti rješenje o otvaranju i zaključenju stečajnog postupka nad dužnikom.</w:t>
      </w: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338E5">
        <w:rPr>
          <w:rFonts w:cs="Times New Roman" w:eastAsia="Times New Roman"/>
          <w:szCs w:val="20"/>
          <w:lang w:eastAsia="hr-HR"/>
        </w:rPr>
        <w:t>Obrazloženje</w:t>
      </w: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338E5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st.2. Stečajnog zakona (Narodne novine br. 71/15, dalje: SZ), 12. studenog 2015. podnijela prijedlog za otvaranje stečajnog postupka nad dužnikom </w:t>
      </w:r>
      <w:r w:rsidRPr="005338E5">
        <w:rPr>
          <w:rFonts w:cs="Times New Roman" w:eastAsia="Times New Roman"/>
          <w:szCs w:val="20"/>
          <w:lang w:eastAsia="hr-HR"/>
        </w:rPr>
        <w:t xml:space="preserve">MMM j.d.o.o. za trgovinu i usluge, Daruvar. U prijedlogu je navela da na dan 6. studenog 2015. dužnik u Očevidniku redoslijeda osnova za plaćanje ima evidentirane neizvršene osnove za plaćanje u neprekinutom razdoblju od 120 dana, u ukupnom iznosu od 5.371,96 kn, u koji iznos je uračunata kamata i naknada Financijske agencije za provedbu </w:t>
      </w:r>
      <w:r w:rsidRPr="005338E5">
        <w:rPr>
          <w:rFonts w:cs="Times New Roman" w:eastAsia="Times New Roman"/>
          <w:szCs w:val="20"/>
          <w:lang w:eastAsia="hr-HR"/>
        </w:rPr>
        <w:lastRenderedPageBreak/>
        <w:t xml:space="preserve">ovrhe na novčanim sredstvima. Prema podacima koje je FINI dostavio Hrvatski zavod za mirovinsko osiguranje </w:t>
      </w:r>
      <w:r w:rsidRPr="005338E5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338E5">
        <w:rPr>
          <w:rFonts w:cs="Times New Roman" w:eastAsia="Times New Roman"/>
          <w:szCs w:val="20"/>
          <w:lang w:eastAsia="hr-HR"/>
        </w:rPr>
        <w:t xml:space="preserve">Kako je iz prijedloga proizlazila vjerojatnost postojanja stečajnog razloga – nesposobnosti za plaćanje iz čl.6. st.2. SZ-a, sud je temeljem čl.115. st.1. SZ-a, donio rješenje od 27. siječnja 2016., kojim je pokrenut prethodni postupak radi utvrđivanja pretpostavki za otvaranje stečajnog postupka i sazvano je ročište radi izjašnjenja o prijedlogu i rasprave o uvjetima za otvaranje stečajnog postupka. Ujedno je naloženo zakonskom zastupniku dužnika Jasni </w:t>
      </w:r>
      <w:proofErr w:type="spellStart"/>
      <w:r w:rsidRPr="005338E5">
        <w:rPr>
          <w:rFonts w:cs="Times New Roman" w:eastAsia="Times New Roman"/>
          <w:szCs w:val="20"/>
          <w:lang w:eastAsia="hr-HR"/>
        </w:rPr>
        <w:t>Fiala</w:t>
      </w:r>
      <w:proofErr w:type="spellEnd"/>
      <w:r w:rsidRPr="005338E5">
        <w:rPr>
          <w:rFonts w:cs="Times New Roman" w:eastAsia="Times New Roman"/>
          <w:szCs w:val="20"/>
          <w:lang w:eastAsia="hr-HR"/>
        </w:rPr>
        <w:t>–</w:t>
      </w:r>
      <w:proofErr w:type="spellStart"/>
      <w:r w:rsidRPr="005338E5">
        <w:rPr>
          <w:rFonts w:cs="Times New Roman" w:eastAsia="Times New Roman"/>
          <w:szCs w:val="20"/>
          <w:lang w:eastAsia="hr-HR"/>
        </w:rPr>
        <w:t>Teodorčević</w:t>
      </w:r>
      <w:proofErr w:type="spellEnd"/>
      <w:r w:rsidRPr="005338E5">
        <w:rPr>
          <w:rFonts w:cs="Times New Roman" w:eastAsia="Times New Roman"/>
          <w:szCs w:val="20"/>
          <w:lang w:eastAsia="hr-HR"/>
        </w:rPr>
        <w:t xml:space="preserve">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338E5">
        <w:rPr>
          <w:rFonts w:cs="Times New Roman" w:eastAsia="Times New Roman"/>
          <w:szCs w:val="20"/>
          <w:lang w:eastAsia="hr-HR"/>
        </w:rPr>
        <w:t xml:space="preserve">Podneskom od 15. travnja 2016. zakonski zastupnik dužnika Jasna </w:t>
      </w:r>
      <w:proofErr w:type="spellStart"/>
      <w:r w:rsidRPr="005338E5">
        <w:rPr>
          <w:rFonts w:cs="Times New Roman" w:eastAsia="Times New Roman"/>
          <w:szCs w:val="20"/>
          <w:lang w:eastAsia="hr-HR"/>
        </w:rPr>
        <w:t>Fiala</w:t>
      </w:r>
      <w:proofErr w:type="spellEnd"/>
      <w:r w:rsidRPr="005338E5">
        <w:rPr>
          <w:rFonts w:cs="Times New Roman" w:eastAsia="Times New Roman"/>
          <w:szCs w:val="20"/>
          <w:lang w:eastAsia="hr-HR"/>
        </w:rPr>
        <w:t xml:space="preserve">- </w:t>
      </w:r>
      <w:proofErr w:type="spellStart"/>
      <w:r w:rsidRPr="005338E5">
        <w:rPr>
          <w:rFonts w:cs="Times New Roman" w:eastAsia="Times New Roman"/>
          <w:szCs w:val="20"/>
          <w:lang w:eastAsia="hr-HR"/>
        </w:rPr>
        <w:t>Teodorčević</w:t>
      </w:r>
      <w:proofErr w:type="spellEnd"/>
      <w:r w:rsidRPr="005338E5">
        <w:rPr>
          <w:rFonts w:cs="Times New Roman" w:eastAsia="Times New Roman"/>
          <w:szCs w:val="20"/>
          <w:lang w:eastAsia="hr-HR"/>
        </w:rPr>
        <w:t xml:space="preserve"> je navela da se društvo (dužnik) bavi frizerskom djelatnošću u iznajmljenom prostoru, da nema nikakvu imovinu (nekretnine i pokretnine) te da je ona jedini zaposlenik. Istaknula je da se obim poslova tijekom 2015. godine znatno smanjio te je ove godine, u svrhu podmirenja obveza, koje su na dan 31. prosinca 2015. iznosile 74.986,96 kn, krenula u bolju promidžbu i povećala ponudu dodatnim uslugama, tako da će ostvarivanjem većih prihoda redovito plaćati nadolazeće obaveze, a dug iz prethodnog razdoblja će pokušati otplatiti u ratama do kraja ove godine. </w:t>
      </w: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338E5">
        <w:rPr>
          <w:rFonts w:cs="Times New Roman" w:eastAsia="Times New Roman"/>
          <w:szCs w:val="20"/>
          <w:lang w:eastAsia="hr-HR"/>
        </w:rPr>
        <w:t>Radi utvrđenja činjenice koja se odnosi na imovinu dužnika sud je                     izvršio uvid u registar godišnjih financijskih izvješća (RGFI) - javna objava, koji vodi Fina (list 15-22).</w:t>
      </w: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338E5">
        <w:rPr>
          <w:rFonts w:cs="Times New Roman" w:eastAsia="Times New Roman"/>
          <w:szCs w:val="20"/>
          <w:lang w:eastAsia="hr-HR"/>
        </w:rPr>
        <w:t>Na temelju navoda Financijske agencije o evidentiranim neizvršenim osnovama za plaćanje u neprekinutom razdoblju od 120 dana, koji podatak zakonski zastupnik dužnika nije osporio, sud utvrđuje da je ispunjen razlog nesposobnosti za plaćanje, propisan čl.6. st.2. SZ.</w:t>
      </w: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338E5">
        <w:rPr>
          <w:rFonts w:cs="Times New Roman" w:eastAsia="Times New Roman"/>
          <w:szCs w:val="20"/>
          <w:lang w:eastAsia="hr-HR"/>
        </w:rPr>
        <w:t xml:space="preserve">Iz navoda zakonskog zastupnika dužnika i uvida u Financijski izvještaj dužnika za 2014., Bilancu za poduzetnike na dan 31. prosinca 2014., Računa dobiti i gubitka za poduzetnike za razdoblje 25. veljače 2014. – 31. prosinca 2014., bilješke uz financijska izvješća i Odluku o pokriću gubitka od 15. travnja 2015., koji su javno objavljeni u RGFI, sud zaključuje da dužnik ne raspolaže imovinom koja bi bila dovoljna za namirenje troškova prethodnog i stečajnog postupka. </w:t>
      </w: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338E5">
        <w:rPr>
          <w:rFonts w:cs="Times New Roman" w:eastAsia="Times New Roman"/>
          <w:szCs w:val="20"/>
          <w:lang w:eastAsia="hr-HR"/>
        </w:rPr>
        <w:t>Provođenjem prethodnog i stečajnog postupka nastali bi troškovi koje sud procjenjuje u iznosu od 15.000,00 kn, a odnosili bi se na izradu žiga, otvaranje i zatvaranje  računa, knjigovodstvene poslove i zbrinjavanje arhive, telefon, uredski materijal i poštarinu, putovanje stečajnog upravitelja, nagradu i osiguranje stečajnog upravitelja.</w:t>
      </w: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338E5">
        <w:rPr>
          <w:rFonts w:cs="Times New Roman" w:eastAsia="Times New Roman"/>
          <w:szCs w:val="20"/>
          <w:lang w:eastAsia="hr-HR"/>
        </w:rPr>
        <w:t>Budući da stečajna masa nije dovoljna za namirenje troškova prethodnog i stečajnog postupka sud smatra da su ispunjeni uvjeti za otvaranje i zaključenje stečajnog postupka te je, sukladno odredbi (čl.132. st.1. SZ</w:t>
      </w:r>
      <w:r w:rsidRPr="005338E5">
        <w:rPr>
          <w:rFonts w:cs="Times New Roman" w:eastAsia="Times New Roman"/>
          <w:noProof/>
          <w:szCs w:val="20"/>
          <w:lang w:eastAsia="hr-HR"/>
        </w:rPr>
        <w:t xml:space="preserve">) pozvao </w:t>
      </w:r>
      <w:r w:rsidRPr="005338E5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 troškova stečajnog postupka uz upozorenje da sud, ukoliko predujam ne bude plaćen u roku od 15 dana, donijeti rješenje o otvaranju i zaključenju stečajnog postupka nad dužnikom.</w:t>
      </w: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338E5">
        <w:rPr>
          <w:rFonts w:cs="Times New Roman" w:eastAsia="Times New Roman"/>
          <w:szCs w:val="20"/>
          <w:lang w:eastAsia="hr-HR"/>
        </w:rPr>
        <w:t xml:space="preserve">Slijedom navedenog riješeno je kao u izreci. </w:t>
      </w: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338E5">
        <w:rPr>
          <w:rFonts w:cs="Times New Roman" w:eastAsia="Times New Roman"/>
          <w:szCs w:val="20"/>
          <w:lang w:eastAsia="hr-HR"/>
        </w:rPr>
        <w:t>U Bjelovaru, 5. svibnja 2016.</w:t>
      </w: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5338E5">
        <w:rPr>
          <w:rFonts w:cs="Times New Roman" w:eastAsia="Times New Roman"/>
          <w:szCs w:val="20"/>
          <w:lang w:eastAsia="hr-HR"/>
        </w:rPr>
        <w:t xml:space="preserve">   STEČAJNI SUDAC</w:t>
      </w: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5338E5">
        <w:rPr>
          <w:rFonts w:cs="Times New Roman" w:eastAsia="Times New Roman"/>
          <w:szCs w:val="20"/>
          <w:lang w:eastAsia="hr-HR"/>
        </w:rPr>
        <w:t xml:space="preserve">MARIJA PETRINA KUBICA </w:t>
      </w: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338E5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5338E5">
        <w:rPr>
          <w:rFonts w:cs="Times New Roman" w:eastAsia="Times New Roman"/>
          <w:szCs w:val="20"/>
          <w:lang w:eastAsia="hr-HR"/>
        </w:rPr>
        <w:t>Rj</w:t>
      </w:r>
      <w:proofErr w:type="spellEnd"/>
      <w:r w:rsidRPr="005338E5">
        <w:rPr>
          <w:rFonts w:cs="Times New Roman" w:eastAsia="Times New Roman"/>
          <w:szCs w:val="20"/>
          <w:lang w:eastAsia="hr-HR"/>
        </w:rPr>
        <w:t>.</w:t>
      </w: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338E5">
        <w:rPr>
          <w:rFonts w:cs="Times New Roman" w:eastAsia="Times New Roman"/>
          <w:szCs w:val="20"/>
          <w:lang w:eastAsia="hr-HR"/>
        </w:rPr>
        <w:t>DNA: Fini – putem e-oglasne ploče i putem sudskog dostavljača</w:t>
      </w: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338E5">
        <w:rPr>
          <w:rFonts w:cs="Times New Roman" w:eastAsia="Times New Roman"/>
          <w:szCs w:val="20"/>
          <w:lang w:eastAsia="hr-HR"/>
        </w:rPr>
        <w:t xml:space="preserve">          zakonskom zastupniku dužnika – putem e-oglasne ploče</w:t>
      </w: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  <w:r w:rsidRPr="005338E5">
        <w:rPr>
          <w:rFonts w:cs="Times New Roman" w:eastAsia="Times New Roman"/>
          <w:szCs w:val="20"/>
          <w:lang w:eastAsia="hr-HR"/>
        </w:rPr>
        <w:t xml:space="preserve">          e-oglasna ploča suda</w:t>
      </w: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338E5">
        <w:rPr>
          <w:rFonts w:cs="Times New Roman" w:eastAsia="Times New Roman"/>
          <w:szCs w:val="20"/>
          <w:lang w:eastAsia="hr-HR"/>
        </w:rPr>
        <w:t>Bj.5.5.2016.</w:t>
      </w: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338E5" w:rsidP="005338E5" w:rsidR="005338E5" w:rsidRPr="005338E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38E5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0CF1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18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St-304/2015-10</izvorni_sadrzaj>
    <derivirana_varijabla naziv="DomainObject.Oznaka_1">St-304/2015-10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St-304/2015</izvorni_sadrzaj>
    <derivirana_varijabla naziv="DomainObject.Predmet.OznakaBroj_1">St-304/2015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MMM jednostavno društvo s ograničenom odgovornošću za trgovinu i usluge, Daruvar zastupanog po punomoćniku Jasna Fiala-Teodorčević</izvorni_sadrzaj>
    <derivirana_varijabla naziv="DomainObject.Predmet.ProtustrankaFormated_1">  MMM jednostavno društvo s ograničenom odgovornošću za trgovinu i usluge, Daruvar zastupanog po punomoćniku Jasna Fiala-Teodorčević</derivirana_varijabla>
  </DomainObject.Predmet.ProtustrankaFormated>
  <DomainObject.Predmet.ProtustrankaFormatedOIB>
    <izvorni_sadrzaj>  MMM jednostavno društvo s ograničenom odgovornošću za trgovinu i usluge, Daruvar, OIB 49336974357 zastupanog po punomoćniku Jasna Fiala-Teodorčević</izvorni_sadrzaj>
    <derivirana_varijabla naziv="DomainObject.Predmet.ProtustrankaFormatedOIB_1">  MMM jednostavno društvo s ograničenom odgovornošću za trgovinu i usluge, Daruvar, OIB 49336974357 zastupanog po punomoćniku Jasna Fiala-Teodorčević</derivirana_varijabla>
  </DomainObject.Predmet.ProtustrankaFormatedOIB>
  <DomainObject.Predmet.ProtustrankaFormatedWithAdress>
    <izvorni_sadrzaj> MMM jednostavno društvo s ograničenom odgovornošću za trgovinu i usluge, Daruvar, Krešimirov trg 3, 43500 Daruvar zastupanog po punomoćniku Jasna Fiala-Teodorčević</izvorni_sadrzaj>
    <derivirana_varijabla naziv="DomainObject.Predmet.ProtustrankaFormatedWithAdress_1"> MMM jednostavno društvo s ograničenom odgovornošću za trgovinu i usluge, Daruvar, Krešimirov trg 3, 43500 Daruvar zastupanog po punomoćniku Jasna Fiala-Teodorčević</derivirana_varijabla>
  </DomainObject.Predmet.ProtustrankaFormatedWithAdress>
  <DomainObject.Predmet.ProtustrankaFormatedWithAdressOIB>
    <izvorni_sadrzaj> MMM jednostavno društvo s ograničenom odgovornošću za trgovinu i usluge, Daruvar, OIB 49336974357, Krešimirov trg 3, 43500 Daruvar zastupanog po punomoćniku Jasna Fiala-Teodorčević</izvorni_sadrzaj>
    <derivirana_varijabla naziv="DomainObject.Predmet.ProtustrankaFormatedWithAdressOIB_1"> MMM jednostavno društvo s ograničenom odgovornošću za trgovinu i usluge, Daruvar, OIB 49336974357, Krešimirov trg 3, 43500 Daruvar zastupanog po punomoćniku Jasna Fiala-Teodorčević</derivirana_varijabla>
  </DomainObject.Predmet.ProtustrankaFormatedWithAdressOIB>
  <DomainObject.Predmet.ProtustrankaWithAdress>
    <izvorni_sadrzaj>MMM jednostavno društvo s ograničenom odgovornošću za trgovinu i usluge, Daruvar Krešimirov trg 3, 43500 Daruvar</izvorni_sadrzaj>
    <derivirana_varijabla naziv="DomainObject.Predmet.ProtustrankaWithAdress_1">MMM jednostavno društvo s ograničenom odgovornošću za trgovinu i usluge, Daruvar Krešimirov trg 3, 43500 Daruvar</derivirana_varijabla>
  </DomainObject.Predmet.ProtustrankaWithAdress>
  <DomainObject.Predmet.ProtustrankaWithAdressOIB>
    <izvorni_sadrzaj>MMM jednostavno društvo s ograničenom odgovornošću za trgovinu i usluge, Daruvar, OIB 49336974357, Krešimirov trg 3, 43500 Daruvar</izvorni_sadrzaj>
    <derivirana_varijabla naziv="DomainObject.Predmet.ProtustrankaWithAdressOIB_1">MMM jednostavno društvo s ograničenom odgovornošću za trgovinu i usluge, Daruvar, OIB 49336974357, Krešimirov trg 3, 43500 Daruvar</derivirana_varijabla>
  </DomainObject.Predmet.ProtustrankaWithAdressOIB>
  <DomainObject.Predmet.ProtustrankaNazivFormated>
    <izvorni_sadrzaj>MMM jednostavno društvo s ograničenom odgovornošću za trgovinu i usluge, Daruvar</izvorni_sadrzaj>
    <derivirana_varijabla naziv="DomainObject.Predmet.ProtustrankaNazivFormated_1">MMM jednostavno društvo s ograničenom odgovornošću za trgovinu i usluge, Daruvar</derivirana_varijabla>
  </DomainObject.Predmet.ProtustrankaNazivFormated>
  <DomainObject.Predmet.ProtustrankaNazivFormatedOIB>
    <izvorni_sadrzaj>MMM jednostavno društvo s ograničenom odgovornošću za trgovinu i usluge, Daruvar, OIB 49336974357</izvorni_sadrzaj>
    <derivirana_varijabla naziv="DomainObject.Predmet.ProtustrankaNazivFormatedOIB_1">MMM jednostavno društvo s ograničenom odgovornošću za trgovinu i usluge, Daruvar, OIB 49336974357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MMM jednostavno društvo s ograničenom odgovornošću za trgovinu i usluge, Daruvar zastupanog po punomoćniku Jasna Fiala-Teodorčević</item>
    </izvorni_sadrzaj>
    <derivirana_varijabla naziv="DomainObject.Predmet.ProtuStrankaListFormated_1">
      <item>MMM jednostavno društvo s ograničenom odgovornošću za trgovinu i usluge, Daruvar zastupanog po punomoćniku Jasna Fiala-Teodorčević</item>
    </derivirana_varijabla>
  </DomainObject.Predmet.ProtuStrankaListFormated>
  <DomainObject.Predmet.ProtuStrankaListFormatedOIB>
    <izvorni_sadrzaj>
      <item>MMM jednostavno društvo s ograničenom odgovornošću za trgovinu i usluge, Daruvar, OIB 49336974357 zastupanog po punomoćniku Jasna Fiala-Teodorčević</item>
    </izvorni_sadrzaj>
    <derivirana_varijabla naziv="DomainObject.Predmet.ProtuStrankaListFormatedOIB_1">
      <item>MMM jednostavno društvo s ograničenom odgovornošću za trgovinu i usluge, Daruvar, OIB 49336974357 zastupanog po punomoćniku Jasna Fiala-Teodorčević</item>
    </derivirana_varijabla>
  </DomainObject.Predmet.ProtuStrankaListFormatedOIB>
  <DomainObject.Predmet.ProtuStrankaListFormatedWithAdress>
    <izvorni_sadrzaj>
      <item>MMM jednostavno društvo s ograničenom odgovornošću za trgovinu i usluge, Daruvar, Krešimirov trg 3, 43500 Daruvar zastupanog po punomoćniku Jasna Fiala-Teodorčević</item>
    </izvorni_sadrzaj>
    <derivirana_varijabla naziv="DomainObject.Predmet.ProtuStrankaListFormatedWithAdress_1">
      <item>MMM jednostavno društvo s ograničenom odgovornošću za trgovinu i usluge, Daruvar, Krešimirov trg 3, 43500 Daruvar zastupanog po punomoćniku Jasna Fiala-Teodorčević</item>
    </derivirana_varijabla>
  </DomainObject.Predmet.ProtuStrankaListFormatedWithAdress>
  <DomainObject.Predmet.ProtuStrankaListFormatedWithAdressOIB>
    <izvorni_sadrzaj>
      <item>MMM jednostavno društvo s ograničenom odgovornošću za trgovinu i usluge, Daruvar, OIB 49336974357, Krešimirov trg 3, 43500 Daruvar zastupanog po punomoćniku Jasna Fiala-Teodorčević</item>
    </izvorni_sadrzaj>
    <derivirana_varijabla naziv="DomainObject.Predmet.ProtuStrankaListFormatedWithAdressOIB_1">
      <item>MMM jednostavno društvo s ograničenom odgovornošću za trgovinu i usluge, Daruvar, OIB 49336974357, Krešimirov trg 3, 43500 Daruvar zastupanog po punomoćniku Jasna Fiala-Teodorčević</item>
    </derivirana_varijabla>
  </DomainObject.Predmet.ProtuStrankaListFormatedWithAdressOIB>
  <DomainObject.Predmet.ProtuStrankaListNazivFormated>
    <izvorni_sadrzaj>
      <item>MMM jednostavno društvo s ograničenom odgovornošću za trgovinu i usluge, Daruvar</item>
    </izvorni_sadrzaj>
    <derivirana_varijabla naziv="DomainObject.Predmet.ProtuStrankaListNazivFormated_1">
      <item>MMM jednostavno društvo s ograničenom odgovornošću za trgovinu i usluge, Daruvar</item>
    </derivirana_varijabla>
  </DomainObject.Predmet.ProtuStrankaListNazivFormated>
  <DomainObject.Predmet.ProtuStrankaListNazivFormatedOIB>
    <izvorni_sadrzaj>
      <item>MMM jednostavno društvo s ograničenom odgovornošću za trgovinu i usluge, Daruvar, OIB 49336974357</item>
    </izvorni_sadrzaj>
    <derivirana_varijabla naziv="DomainObject.Predmet.ProtuStrankaListNazivFormatedOIB_1">
      <item>MMM jednostavno društvo s ograničenom odgovornošću za trgovinu i usluge, Daruvar, OIB 49336974357</item>
    </derivirana_varijabla>
  </DomainObject.Predmet.ProtuStrankaListNazivFormatedOIB>
  <DomainObject.Predmet.OstaliListFormated>
    <izvorni_sadrzaj>
      <item>Jasna Fiala-Teodorčević punomoćnik sudionika u postupku MMM jednostavno društvo s ograničenom odgovornošću za trgovinu i usluge, Daruvar</item>
    </izvorni_sadrzaj>
    <derivirana_varijabla naziv="DomainObject.Predmet.OstaliListFormated_1">
      <item>Jasna Fiala-Teodorčević punomoćnik sudionika u postupku MMM jednostavno društvo s ograničenom odgovornošću za trgovinu i usluge, Daruvar</item>
    </derivirana_varijabla>
  </DomainObject.Predmet.OstaliListFormated>
  <DomainObject.Predmet.OstaliListFormatedOIB>
    <izvorni_sadrzaj>
      <item>Jasna Fiala-Teodorčević, OIB 69224488786 punomoćnik sudionika u postupku MMM jednostavno društvo s ograničenom odgovornošću za trgovinu i usluge, Daruvar</item>
    </izvorni_sadrzaj>
    <derivirana_varijabla naziv="DomainObject.Predmet.OstaliListFormatedOIB_1">
      <item>Jasna Fiala-Teodorčević, OIB 69224488786 punomoćnik sudionika u postupku MMM jednostavno društvo s ograničenom odgovornošću za trgovinu i usluge, Daruvar</item>
    </derivirana_varijabla>
  </DomainObject.Predmet.OstaliListFormatedOIB>
  <DomainObject.Predmet.OstaliListFormatedWithAdress>
    <izvorni_sadrzaj>
      <item>Jasna Fiala-Teodorčević, Trg kralja Petra Krešimira IV 3, 43500 Daruvar punomoćnik sudionika u postupku MMM jednostavno društvo s ograničenom odgovornošću za trgovinu i usluge, Daruvar</item>
    </izvorni_sadrzaj>
    <derivirana_varijabla naziv="DomainObject.Predmet.OstaliListFormatedWithAdress_1">
      <item>Jasna Fiala-Teodorčević, Trg kralja Petra Krešimira IV 3, 43500 Daruvar punomoćnik sudionika u postupku MMM jednostavno društvo s ograničenom odgovornošću za trgovinu i usluge, Daruvar</item>
    </derivirana_varijabla>
  </DomainObject.Predmet.OstaliListFormatedWithAdress>
  <DomainObject.Predmet.OstaliListFormatedWithAdressOIB>
    <izvorni_sadrzaj>
      <item>Jasna Fiala-Teodorčević, OIB 69224488786, Trg kralja Petra Krešimira IV 3, 43500 Daruvar punomoćnik sudionika u postupku MMM jednostavno društvo s ograničenom odgovornošću za trgovinu i usluge, Daruvar</item>
    </izvorni_sadrzaj>
    <derivirana_varijabla naziv="DomainObject.Predmet.OstaliListFormatedWithAdressOIB_1">
      <item>Jasna Fiala-Teodorčević, OIB 69224488786, Trg kralja Petra Krešimira IV 3, 43500 Daruvar punomoćnik sudionika u postupku MMM jednostavno društvo s ograničenom odgovornošću za trgovinu i usluge, Daruvar</item>
    </derivirana_varijabla>
  </DomainObject.Predmet.OstaliListFormatedWithAdressOIB>
  <DomainObject.Predmet.OstaliListNazivFormated>
    <izvorni_sadrzaj>
      <item>Jasna Fiala-Teodorčević</item>
    </izvorni_sadrzaj>
    <derivirana_varijabla naziv="DomainObject.Predmet.OstaliListNazivFormated_1">
      <item>Jasna Fiala-Teodorčević</item>
    </derivirana_varijabla>
  </DomainObject.Predmet.OstaliListNazivFormated>
  <DomainObject.Predmet.OstaliListNazivFormatedOIB>
    <izvorni_sadrzaj>
      <item>Jasna Fiala-Teodorčević, OIB 69224488786</item>
    </izvorni_sadrzaj>
    <derivirana_varijabla naziv="DomainObject.Predmet.OstaliListNazivFormatedOIB_1">
      <item>Jasna Fiala-Teodorčević, OIB 69224488786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>St-304/2015-10</izvorni_sadrzaj>
    <derivirana_varijabla naziv="DomainObject.PoslovniBrojDokumenta_1">St-304/2015-10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MMM jednostavno društvo s ograničenom odgovornošću za trgovinu i usluge, Daruvar</izvorni_sadrzaj>
    <derivirana_varijabla naziv="DomainObject.Predmet.ProtustrankaIDrugi_1">MMM jednostavno društvo s ograničenom odgovornošću za trgovinu i usluge, Daruvar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MMM jednostavno društvo s ograničenom odgovornošću za trgovinu i usluge, Daruvar, OIB 49336974357, Krešimirov trg 3, 43500 Daruvar</izvorni_sadrzaj>
    <derivirana_varijabla naziv="DomainObject.Predmet.ProtustrankaIDrugiAdressOIB_1">MMM jednostavno društvo s ograničenom odgovornošću za trgovinu i usluge, Daruvar, OIB 49336974357, Krešimirov trg 3,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MMM jednostavno društvo s ograničenom odgovornošću za trgovinu i usluge, Daruvar</item>
      <item>Jasna Fiala-Teodorčević</item>
    </izvorni_sadrzaj>
    <derivirana_varijabla naziv="DomainObject.Predmet.SudioniciListNaziv_1">
      <item>FINA, RC ZAGREB, Podružnica Bjelovar</item>
      <item>MMM jednostavno društvo s ograničenom odgovornošću za trgovinu i usluge, Daruvar</item>
      <item>Jasna Fiala-Teodorčević</item>
    </derivirana_varijabla>
  </DomainObject.Predmet.SudioniciListNaziv>
  <DomainObject.Predmet.SudioniciListAdressOIB>
    <izvorni_sadrzaj>
      <item>FINA, RC ZAGREB, Podružnica Bjelovar, OIB 85821130368, F. Supila 4,43000 Bjelovar</item>
      <item>MMM jednostavno društvo s ograničenom odgovornošću za trgovinu i usluge, Daruvar, OIB 49336974357, Krešimirov trg 3,43500 Daruvar</item>
      <item>Jasna Fiala-Teodorčević, OIB 69224488786, Trg kralja Petra Krešimira IV 3,43500 Daruvar</item>
    </izvorni_sadrzaj>
    <derivirana_varijabla naziv="DomainObject.Predmet.SudioniciListAdressOIB_1">
      <item>FINA, RC ZAGREB, Podružnica Bjelovar, OIB 85821130368, F. Supila 4,43000 Bjelovar</item>
      <item>MMM jednostavno društvo s ograničenom odgovornošću za trgovinu i usluge, Daruvar, OIB 49336974357, Krešimirov trg 3,43500 Daruvar</item>
      <item>Jasna Fiala-Teodorčević, OIB 69224488786, Trg kralja Petra Krešimira IV 3,43500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FBD8E6-5584-462D-B3E5-5379A895D2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862</properties:Words>
  <properties:Characters>4736</properties:Characters>
  <properties:Lines>128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2016-05-05T12:18:00Z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St-304/2015-10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