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3fa14" w14:paraId="bc3fa14" w:rsidRDefault="009B6F3D" w:rsidP="009B6F3D" w:rsidR="009B6F3D" w:rsidRPr="004F4FE1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4F4FE1">
        <w:rPr>
          <w:rFonts w:hAnsi="Times New Roman" w:ascii="Times New Roman"/>
          <w:b w:val="false"/>
          <w:bCs/>
        </w:rPr>
        <w:t xml:space="preserve">                  </w:t>
      </w:r>
      <w:r w:rsidRPr="004F4FE1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709118" cx="599847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388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REPUBLIKA </w:t>
      </w:r>
      <w:r w:rsidR="00A61CD0">
        <w:rPr>
          <w:rFonts w:hAnsi="Times New Roman" w:ascii="Times New Roman"/>
          <w:b w:val="false"/>
        </w:rPr>
        <w:t xml:space="preserve">HRVATSKA </w:t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  <w:t xml:space="preserve">       </w:t>
      </w:r>
      <w:r w:rsidR="00657359">
        <w:rPr>
          <w:rFonts w:hAnsi="Times New Roman" w:ascii="Times New Roman"/>
          <w:b w:val="false"/>
        </w:rPr>
        <w:t>1</w:t>
      </w:r>
      <w:r>
        <w:rPr>
          <w:rFonts w:hAnsi="Times New Roman" w:ascii="Times New Roman"/>
          <w:b w:val="false"/>
        </w:rPr>
        <w:t xml:space="preserve"> St-</w:t>
      </w:r>
      <w:r w:rsidR="00657359">
        <w:rPr>
          <w:rFonts w:hAnsi="Times New Roman" w:ascii="Times New Roman"/>
          <w:b w:val="false"/>
        </w:rPr>
        <w:t>15</w:t>
      </w:r>
      <w:r w:rsidRPr="004F4FE1">
        <w:rPr>
          <w:rFonts w:hAnsi="Times New Roman" w:ascii="Times New Roman"/>
          <w:b w:val="false"/>
        </w:rPr>
        <w:t>/201</w:t>
      </w:r>
      <w:r w:rsidR="00657359">
        <w:rPr>
          <w:rFonts w:hAnsi="Times New Roman" w:ascii="Times New Roman"/>
          <w:b w:val="false"/>
        </w:rPr>
        <w:t>5</w:t>
      </w:r>
      <w:r w:rsidRPr="004F4FE1">
        <w:rPr>
          <w:rFonts w:hAnsi="Times New Roman" w:ascii="Times New Roman"/>
          <w:b w:val="false"/>
        </w:rPr>
        <w:t>-</w:t>
      </w:r>
      <w:r w:rsidR="00657359">
        <w:rPr>
          <w:rFonts w:hAnsi="Times New Roman" w:ascii="Times New Roman"/>
          <w:b w:val="false"/>
        </w:rPr>
        <w:t>406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TRGOVAČKI SUD U PAZINU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 52000 PAZIN, Dršćevka 1</w:t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  <w:t xml:space="preserve">                         </w:t>
      </w:r>
      <w:r w:rsidRPr="004F4FE1">
        <w:rPr>
          <w:rFonts w:hAnsi="Times New Roman" w:ascii="Times New Roman"/>
          <w:b w:val="false"/>
        </w:rPr>
        <w:tab/>
        <w:t xml:space="preserve"> </w:t>
      </w: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</w:p>
    <w:p w:rsidRDefault="009B6F3D" w:rsidP="009B6F3D" w:rsidR="009B6F3D">
      <w:pPr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9B6F3D">
      <w:pPr>
        <w:jc w:val="both"/>
        <w:rPr>
          <w:rFonts w:hAnsi="Times New Roman" w:ascii="Times New Roman"/>
          <w:b w:val="false"/>
        </w:rPr>
      </w:pPr>
      <w:r w:rsidRPr="009B6F3D">
        <w:rPr>
          <w:rFonts w:hAnsi="Times New Roman" w:ascii="Times New Roman"/>
          <w:b w:val="false"/>
        </w:rPr>
        <w:tab/>
        <w:t xml:space="preserve">Trgovački sud u Pazinu, po stečajnom sucu </w:t>
      </w:r>
      <w:r w:rsidR="00657359">
        <w:rPr>
          <w:rFonts w:hAnsi="Times New Roman" w:ascii="Times New Roman"/>
          <w:b w:val="false"/>
        </w:rPr>
        <w:t>Damiru Rabar</w:t>
      </w:r>
      <w:r w:rsidRPr="009B6F3D">
        <w:rPr>
          <w:rFonts w:hAnsi="Times New Roman" w:ascii="Times New Roman"/>
          <w:b w:val="false"/>
        </w:rPr>
        <w:t xml:space="preserve">, u stečajnom postupku nad </w:t>
      </w:r>
      <w:r w:rsidRPr="00657359">
        <w:rPr>
          <w:rFonts w:hAnsi="Times New Roman" w:ascii="Times New Roman"/>
          <w:b w:val="false"/>
        </w:rPr>
        <w:t xml:space="preserve">dužnikom </w:t>
      </w:r>
      <w:r w:rsidR="00657359" w:rsidRPr="00657359">
        <w:rPr>
          <w:rFonts w:hAnsi="Times New Roman" w:ascii="Times New Roman"/>
          <w:b w:val="false"/>
        </w:rPr>
        <w:t>C-UMAG d.d, u stečaju, Umag, Katoro b.b, OIB: 44142508839</w:t>
      </w:r>
      <w:r w:rsidRPr="00657359">
        <w:rPr>
          <w:rFonts w:hAnsi="Times New Roman" w:ascii="Times New Roman"/>
          <w:b w:val="false"/>
        </w:rPr>
        <w:t xml:space="preserve">, </w:t>
      </w:r>
      <w:r w:rsidR="00657359">
        <w:rPr>
          <w:rFonts w:hAnsi="Times New Roman" w:ascii="Times New Roman"/>
          <w:b w:val="false"/>
        </w:rPr>
        <w:t>13. ožujka 2018</w:t>
      </w:r>
      <w:r w:rsidRPr="00582E81">
        <w:rPr>
          <w:rFonts w:hAnsi="Times New Roman" w:ascii="Times New Roman"/>
          <w:b w:val="false"/>
        </w:rPr>
        <w:t>. d</w:t>
      </w:r>
      <w:r w:rsidRPr="009B6F3D">
        <w:rPr>
          <w:rFonts w:hAnsi="Times New Roman" w:ascii="Times New Roman"/>
          <w:b w:val="false"/>
        </w:rPr>
        <w:t>onio je slijedeći</w:t>
      </w:r>
    </w:p>
    <w:p w:rsidRDefault="009B6F3D" w:rsidP="009B6F3D" w:rsidR="009B6F3D" w:rsidRPr="00A41BFC">
      <w:pPr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A41BFC">
      <w:pPr>
        <w:jc w:val="center"/>
        <w:rPr>
          <w:rFonts w:hAnsi="Times New Roman" w:ascii="Times New Roman"/>
          <w:b w:val="false"/>
        </w:rPr>
      </w:pPr>
    </w:p>
    <w:p w:rsidRDefault="009B6F3D" w:rsidP="009B6F3D" w:rsidR="009B6F3D">
      <w:pPr>
        <w:jc w:val="center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>Z A K L J U Č A K</w:t>
      </w:r>
    </w:p>
    <w:p w:rsidRDefault="009B6F3D" w:rsidP="009B6F3D" w:rsidR="009B6F3D" w:rsidRPr="004F4FE1">
      <w:pPr>
        <w:jc w:val="center"/>
        <w:rPr>
          <w:rFonts w:hAnsi="Times New Roman" w:ascii="Times New Roman"/>
          <w:b w:val="false"/>
        </w:rPr>
      </w:pPr>
    </w:p>
    <w:p w:rsidRDefault="009B6F3D" w:rsidP="009B6F3D" w:rsidR="009B6F3D" w:rsidRPr="00083B0A">
      <w:pPr>
        <w:ind w:left="360"/>
        <w:jc w:val="both"/>
        <w:rPr>
          <w:rFonts w:hAnsi="Times New Roman" w:ascii="Times New Roman"/>
          <w:b w:val="false"/>
        </w:rPr>
      </w:pPr>
    </w:p>
    <w:p w:rsidRDefault="00A61CD0" w:rsidP="009B6F3D" w:rsidR="009B6F3D" w:rsidRPr="00083B0A">
      <w:pPr>
        <w:ind w:firstLine="708"/>
        <w:jc w:val="both"/>
        <w:rPr>
          <w:rFonts w:hAnsi="Times New Roman" w:ascii="Times New Roman"/>
          <w:b w:val="false"/>
        </w:rPr>
      </w:pPr>
      <w:r w:rsidRPr="00083B0A">
        <w:rPr>
          <w:rFonts w:hAnsi="Times New Roman" w:ascii="Times New Roman"/>
          <w:b w:val="false"/>
        </w:rPr>
        <w:t>I.</w:t>
      </w:r>
      <w:r w:rsidRPr="00083B0A">
        <w:rPr>
          <w:rFonts w:hAnsi="Times New Roman" w:ascii="Times New Roman"/>
          <w:b w:val="false"/>
        </w:rPr>
        <w:tab/>
      </w:r>
      <w:r w:rsidR="00657359" w:rsidRPr="00657359">
        <w:rPr>
          <w:rFonts w:hAnsi="Times New Roman" w:ascii="Times New Roman"/>
          <w:b w:val="false"/>
        </w:rPr>
        <w:t xml:space="preserve">Nekretnine označene kao: </w:t>
      </w:r>
      <w:r w:rsidR="00657359" w:rsidRPr="00657359">
        <w:rPr>
          <w:rFonts w:hAnsi="Times New Roman" w:ascii="Times New Roman"/>
          <w:b w:val="false"/>
          <w:bCs/>
        </w:rPr>
        <w:t>k.č.br. 1035/3 upisane u z.k.ul. 2621 k.o. Buje i slijedeći suvlasnički dijelovi s neodređenim omjerom k.č.br. 1035/2</w:t>
      </w:r>
      <w:r w:rsidR="00657359" w:rsidRPr="00657359">
        <w:rPr>
          <w:rFonts w:hAnsi="Times New Roman" w:ascii="Times New Roman"/>
          <w:b w:val="false"/>
        </w:rPr>
        <w:t xml:space="preserve"> </w:t>
      </w:r>
      <w:r w:rsidR="00657359" w:rsidRPr="00657359">
        <w:rPr>
          <w:rFonts w:hAnsi="Times New Roman" w:ascii="Times New Roman"/>
          <w:b w:val="false"/>
          <w:bCs/>
        </w:rPr>
        <w:t>upisane u z.k.ul. 2621 k.o. Buje: 8. suvlasnički dio E-8,</w:t>
      </w:r>
      <w:r w:rsidR="00657359" w:rsidRPr="00657359">
        <w:rPr>
          <w:rFonts w:hAnsi="Times New Roman" w:ascii="Times New Roman"/>
          <w:b w:val="false"/>
        </w:rPr>
        <w:t xml:space="preserve"> </w:t>
      </w:r>
      <w:r w:rsidR="00657359" w:rsidRPr="00657359">
        <w:rPr>
          <w:rFonts w:hAnsi="Times New Roman" w:ascii="Times New Roman"/>
          <w:b w:val="false"/>
          <w:bCs/>
        </w:rPr>
        <w:t xml:space="preserve"> 9. suvlasnički dio E-9, 10. suvlasnički dio E-10,</w:t>
      </w:r>
      <w:r w:rsidR="00657359" w:rsidRPr="00657359">
        <w:rPr>
          <w:rFonts w:hAnsi="Times New Roman" w:ascii="Times New Roman"/>
          <w:b w:val="false"/>
        </w:rPr>
        <w:t xml:space="preserve"> </w:t>
      </w:r>
      <w:r w:rsidR="00657359" w:rsidRPr="00657359">
        <w:rPr>
          <w:rFonts w:hAnsi="Times New Roman" w:ascii="Times New Roman"/>
          <w:b w:val="false"/>
          <w:bCs/>
        </w:rPr>
        <w:t>11. suvlasnički dio E-11,</w:t>
      </w:r>
      <w:r w:rsidR="00657359" w:rsidRPr="00657359">
        <w:rPr>
          <w:rFonts w:hAnsi="Times New Roman" w:ascii="Times New Roman"/>
          <w:b w:val="false"/>
        </w:rPr>
        <w:t xml:space="preserve"> </w:t>
      </w:r>
      <w:r w:rsidR="00657359" w:rsidRPr="00657359">
        <w:rPr>
          <w:rFonts w:hAnsi="Times New Roman" w:ascii="Times New Roman"/>
          <w:b w:val="false"/>
          <w:bCs/>
        </w:rPr>
        <w:t>12. suvlasnički dio E-12</w:t>
      </w:r>
      <w:r w:rsidR="00657359" w:rsidRPr="00657359">
        <w:rPr>
          <w:rFonts w:hAnsi="Times New Roman" w:ascii="Times New Roman"/>
          <w:b w:val="false"/>
        </w:rPr>
        <w:t xml:space="preserve">, </w:t>
      </w:r>
      <w:r w:rsidR="00657359" w:rsidRPr="00657359">
        <w:rPr>
          <w:rFonts w:hAnsi="Times New Roman" w:ascii="Times New Roman"/>
          <w:b w:val="false"/>
          <w:bCs/>
        </w:rPr>
        <w:t>13. suvlasnički dio E-13,</w:t>
      </w:r>
      <w:r w:rsidR="00657359" w:rsidRPr="00657359">
        <w:rPr>
          <w:rFonts w:hAnsi="Times New Roman" w:ascii="Times New Roman"/>
          <w:b w:val="false"/>
        </w:rPr>
        <w:t xml:space="preserve"> </w:t>
      </w:r>
      <w:r w:rsidR="00657359" w:rsidRPr="00657359">
        <w:rPr>
          <w:rFonts w:hAnsi="Times New Roman" w:ascii="Times New Roman"/>
          <w:b w:val="false"/>
          <w:bCs/>
        </w:rPr>
        <w:t>20. suvlasnički dio E-20, 21. suvlasnički dio E-21, 22. suvlasnički dio E-22,</w:t>
      </w:r>
      <w:r w:rsidR="00657359" w:rsidRPr="00657359">
        <w:rPr>
          <w:rFonts w:hAnsi="Times New Roman" w:ascii="Times New Roman"/>
          <w:b w:val="false"/>
        </w:rPr>
        <w:t xml:space="preserve"> </w:t>
      </w:r>
      <w:r w:rsidR="00657359" w:rsidRPr="00657359">
        <w:rPr>
          <w:rFonts w:hAnsi="Times New Roman" w:ascii="Times New Roman"/>
          <w:b w:val="false"/>
          <w:bCs/>
        </w:rPr>
        <w:t>23. suvlasnički dio E-23, 45. suvlasnički dio E-45</w:t>
      </w:r>
      <w:r w:rsidR="00657359" w:rsidRPr="00657359">
        <w:rPr>
          <w:rFonts w:hAnsi="Times New Roman" w:ascii="Times New Roman"/>
          <w:b w:val="false"/>
        </w:rPr>
        <w:t xml:space="preserve">, </w:t>
      </w:r>
      <w:r w:rsidR="00657359" w:rsidRPr="00657359">
        <w:rPr>
          <w:rFonts w:hAnsi="Times New Roman" w:ascii="Times New Roman"/>
          <w:b w:val="false"/>
          <w:bCs/>
        </w:rPr>
        <w:t>61. suvlasnički dio E-61, 62. suvlasnički dio E-62, 63. suvlasnički dio E-63,</w:t>
      </w:r>
      <w:r w:rsidR="00657359" w:rsidRPr="00657359">
        <w:rPr>
          <w:rFonts w:hAnsi="Times New Roman" w:ascii="Times New Roman"/>
          <w:b w:val="false"/>
        </w:rPr>
        <w:t xml:space="preserve"> </w:t>
      </w:r>
      <w:r w:rsidR="00657359" w:rsidRPr="00657359">
        <w:rPr>
          <w:rFonts w:hAnsi="Times New Roman" w:ascii="Times New Roman"/>
          <w:b w:val="false"/>
          <w:bCs/>
        </w:rPr>
        <w:t>64. suvlasnički dio E-64,</w:t>
      </w:r>
      <w:r w:rsidR="00657359" w:rsidRPr="00657359">
        <w:rPr>
          <w:rFonts w:hAnsi="Times New Roman" w:ascii="Times New Roman"/>
          <w:b w:val="false"/>
        </w:rPr>
        <w:t xml:space="preserve"> </w:t>
      </w:r>
      <w:r w:rsidR="00657359" w:rsidRPr="00657359">
        <w:rPr>
          <w:rFonts w:hAnsi="Times New Roman" w:ascii="Times New Roman"/>
          <w:b w:val="false"/>
          <w:bCs/>
        </w:rPr>
        <w:t>65. suvlasnički dio E-65,</w:t>
      </w:r>
      <w:r w:rsidR="00657359" w:rsidRPr="00657359">
        <w:rPr>
          <w:rFonts w:hAnsi="Times New Roman" w:ascii="Times New Roman"/>
          <w:b w:val="false"/>
        </w:rPr>
        <w:t xml:space="preserve">  </w:t>
      </w:r>
      <w:r w:rsidR="00657359" w:rsidRPr="00657359">
        <w:rPr>
          <w:rFonts w:hAnsi="Times New Roman" w:ascii="Times New Roman"/>
          <w:b w:val="false"/>
          <w:bCs/>
        </w:rPr>
        <w:t>66. suvlasnički dio E-66,</w:t>
      </w:r>
      <w:r w:rsidR="00657359" w:rsidRPr="00657359">
        <w:rPr>
          <w:rFonts w:hAnsi="Times New Roman" w:ascii="Times New Roman"/>
          <w:b w:val="false"/>
        </w:rPr>
        <w:t xml:space="preserve"> </w:t>
      </w:r>
      <w:r w:rsidR="00657359" w:rsidRPr="00657359">
        <w:rPr>
          <w:rFonts w:hAnsi="Times New Roman" w:ascii="Times New Roman"/>
          <w:b w:val="false"/>
          <w:bCs/>
        </w:rPr>
        <w:t>67. suvlasnički dio E-67, 68. suvlasnički dio E-68, 69. suvlasnički dio E-69,</w:t>
      </w:r>
      <w:r w:rsidR="00657359" w:rsidRPr="00657359">
        <w:rPr>
          <w:rFonts w:hAnsi="Times New Roman" w:ascii="Times New Roman"/>
          <w:b w:val="false"/>
        </w:rPr>
        <w:t xml:space="preserve"> </w:t>
      </w:r>
      <w:r w:rsidR="00657359" w:rsidRPr="00657359">
        <w:rPr>
          <w:rFonts w:hAnsi="Times New Roman" w:ascii="Times New Roman"/>
          <w:b w:val="false"/>
          <w:bCs/>
        </w:rPr>
        <w:t>70. suvlasnički dio E-70,</w:t>
      </w:r>
      <w:r w:rsidR="00657359" w:rsidRPr="00657359">
        <w:rPr>
          <w:rFonts w:hAnsi="Times New Roman" w:ascii="Times New Roman"/>
          <w:b w:val="false"/>
        </w:rPr>
        <w:t xml:space="preserve"> </w:t>
      </w:r>
      <w:r w:rsidR="00657359" w:rsidRPr="00657359">
        <w:rPr>
          <w:rFonts w:hAnsi="Times New Roman" w:ascii="Times New Roman"/>
          <w:b w:val="false"/>
          <w:bCs/>
        </w:rPr>
        <w:t>71. suvlasnički dio E-71,</w:t>
      </w:r>
      <w:r w:rsidR="00657359" w:rsidRPr="00657359">
        <w:rPr>
          <w:rFonts w:hAnsi="Times New Roman" w:ascii="Times New Roman"/>
          <w:b w:val="false"/>
        </w:rPr>
        <w:t xml:space="preserve"> </w:t>
      </w:r>
      <w:r w:rsidR="00657359" w:rsidRPr="00657359">
        <w:rPr>
          <w:rFonts w:hAnsi="Times New Roman" w:ascii="Times New Roman"/>
          <w:b w:val="false"/>
          <w:bCs/>
        </w:rPr>
        <w:t>72. suvlasnički dio E-72, 73. suvlasnički dio E-73, 74. suvlasnički dio E-74, 75. suvlasnički dio E-75,</w:t>
      </w:r>
      <w:r w:rsidR="00657359" w:rsidRPr="00657359">
        <w:rPr>
          <w:rFonts w:hAnsi="Times New Roman" w:ascii="Times New Roman"/>
          <w:b w:val="false"/>
        </w:rPr>
        <w:t xml:space="preserve"> </w:t>
      </w:r>
      <w:r w:rsidR="00657359" w:rsidRPr="00657359">
        <w:rPr>
          <w:rFonts w:hAnsi="Times New Roman" w:ascii="Times New Roman"/>
          <w:b w:val="false"/>
          <w:bCs/>
        </w:rPr>
        <w:t>76. suvlasnički dio E-76,</w:t>
      </w:r>
      <w:r w:rsidR="00657359" w:rsidRPr="00657359">
        <w:rPr>
          <w:rFonts w:hAnsi="Times New Roman" w:ascii="Times New Roman"/>
          <w:b w:val="false"/>
        </w:rPr>
        <w:t xml:space="preserve"> </w:t>
      </w:r>
      <w:r w:rsidR="00657359" w:rsidRPr="00657359">
        <w:rPr>
          <w:rFonts w:hAnsi="Times New Roman" w:ascii="Times New Roman"/>
          <w:b w:val="false"/>
          <w:bCs/>
        </w:rPr>
        <w:t>77. suvlasnički dio E-77,</w:t>
      </w:r>
      <w:r w:rsidR="00657359" w:rsidRPr="00657359">
        <w:rPr>
          <w:rFonts w:hAnsi="Times New Roman" w:ascii="Times New Roman"/>
          <w:b w:val="false"/>
        </w:rPr>
        <w:t xml:space="preserve"> </w:t>
      </w:r>
      <w:r w:rsidR="00657359" w:rsidRPr="00657359">
        <w:rPr>
          <w:rFonts w:hAnsi="Times New Roman" w:ascii="Times New Roman"/>
          <w:b w:val="false"/>
          <w:bCs/>
        </w:rPr>
        <w:t>78. suvlasnički dio E-78,</w:t>
      </w:r>
      <w:r w:rsidR="00657359" w:rsidRPr="00657359">
        <w:rPr>
          <w:rFonts w:hAnsi="Times New Roman" w:ascii="Times New Roman"/>
          <w:b w:val="false"/>
        </w:rPr>
        <w:t xml:space="preserve"> </w:t>
      </w:r>
      <w:r w:rsidR="00657359" w:rsidRPr="00657359">
        <w:rPr>
          <w:rFonts w:hAnsi="Times New Roman" w:ascii="Times New Roman"/>
          <w:b w:val="false"/>
          <w:bCs/>
        </w:rPr>
        <w:t>79. suvlasnički dio E-79,</w:t>
      </w:r>
      <w:r w:rsidR="00657359" w:rsidRPr="00657359">
        <w:rPr>
          <w:rFonts w:hAnsi="Times New Roman" w:ascii="Times New Roman"/>
          <w:b w:val="false"/>
        </w:rPr>
        <w:t xml:space="preserve"> </w:t>
      </w:r>
      <w:r w:rsidR="00657359" w:rsidRPr="00657359">
        <w:rPr>
          <w:rFonts w:hAnsi="Times New Roman" w:ascii="Times New Roman"/>
          <w:b w:val="false"/>
          <w:bCs/>
        </w:rPr>
        <w:t>80. suvlasnički dio E-80,</w:t>
      </w:r>
      <w:r w:rsidR="00657359" w:rsidRPr="00657359">
        <w:rPr>
          <w:rFonts w:hAnsi="Times New Roman" w:ascii="Times New Roman"/>
          <w:b w:val="false"/>
        </w:rPr>
        <w:t xml:space="preserve"> </w:t>
      </w:r>
      <w:r w:rsidR="00657359" w:rsidRPr="00657359">
        <w:rPr>
          <w:rFonts w:hAnsi="Times New Roman" w:ascii="Times New Roman"/>
          <w:b w:val="false"/>
          <w:bCs/>
        </w:rPr>
        <w:t>81. suvlasnički dio E-81,</w:t>
      </w:r>
      <w:r w:rsidR="00657359" w:rsidRPr="00657359">
        <w:rPr>
          <w:rFonts w:hAnsi="Times New Roman" w:ascii="Times New Roman"/>
          <w:b w:val="false"/>
        </w:rPr>
        <w:t xml:space="preserve"> </w:t>
      </w:r>
      <w:r w:rsidR="00657359" w:rsidRPr="00657359">
        <w:rPr>
          <w:rFonts w:hAnsi="Times New Roman" w:ascii="Times New Roman"/>
          <w:b w:val="false"/>
          <w:bCs/>
        </w:rPr>
        <w:t>82. suvlasnički dio E-82,</w:t>
      </w:r>
      <w:r w:rsidR="00657359" w:rsidRPr="00657359">
        <w:rPr>
          <w:rFonts w:hAnsi="Times New Roman" w:ascii="Times New Roman"/>
          <w:b w:val="false"/>
        </w:rPr>
        <w:t xml:space="preserve"> </w:t>
      </w:r>
      <w:r w:rsidR="00657359" w:rsidRPr="00657359">
        <w:rPr>
          <w:rFonts w:hAnsi="Times New Roman" w:ascii="Times New Roman"/>
          <w:b w:val="false"/>
          <w:bCs/>
        </w:rPr>
        <w:t>83. suvlasnički dio E-83,</w:t>
      </w:r>
      <w:r w:rsidR="00657359" w:rsidRPr="00657359">
        <w:rPr>
          <w:rFonts w:hAnsi="Times New Roman" w:ascii="Times New Roman"/>
          <w:b w:val="false"/>
        </w:rPr>
        <w:t xml:space="preserve"> </w:t>
      </w:r>
      <w:r w:rsidR="00657359" w:rsidRPr="00657359">
        <w:rPr>
          <w:rFonts w:hAnsi="Times New Roman" w:ascii="Times New Roman"/>
          <w:b w:val="false"/>
          <w:bCs/>
        </w:rPr>
        <w:t>84. suvlasnički dio E-84,</w:t>
      </w:r>
      <w:r w:rsidR="00657359" w:rsidRPr="00657359">
        <w:rPr>
          <w:rFonts w:hAnsi="Times New Roman" w:ascii="Times New Roman"/>
          <w:b w:val="false"/>
        </w:rPr>
        <w:t xml:space="preserve"> </w:t>
      </w:r>
      <w:r w:rsidR="00657359" w:rsidRPr="00657359">
        <w:rPr>
          <w:rFonts w:hAnsi="Times New Roman" w:ascii="Times New Roman"/>
          <w:b w:val="false"/>
          <w:bCs/>
        </w:rPr>
        <w:t>85. suvlasnički dio E-85,</w:t>
      </w:r>
      <w:r w:rsidR="00657359" w:rsidRPr="00657359">
        <w:rPr>
          <w:rFonts w:hAnsi="Times New Roman" w:ascii="Times New Roman"/>
          <w:b w:val="false"/>
        </w:rPr>
        <w:t xml:space="preserve"> </w:t>
      </w:r>
      <w:r w:rsidR="00657359" w:rsidRPr="00657359">
        <w:rPr>
          <w:rFonts w:hAnsi="Times New Roman" w:ascii="Times New Roman"/>
          <w:b w:val="false"/>
          <w:bCs/>
        </w:rPr>
        <w:t>86. suvlasnički dio E-86,</w:t>
      </w:r>
      <w:r w:rsidR="00657359" w:rsidRPr="00657359">
        <w:rPr>
          <w:rFonts w:hAnsi="Times New Roman" w:ascii="Times New Roman"/>
          <w:b w:val="false"/>
        </w:rPr>
        <w:t xml:space="preserve"> </w:t>
      </w:r>
      <w:r w:rsidR="00657359" w:rsidRPr="00657359">
        <w:rPr>
          <w:rFonts w:hAnsi="Times New Roman" w:ascii="Times New Roman"/>
          <w:b w:val="false"/>
          <w:bCs/>
        </w:rPr>
        <w:t>87. suvlasnički dio E-87, 88. suvlasnički dio E-88,</w:t>
      </w:r>
      <w:r w:rsidR="00657359" w:rsidRPr="00657359">
        <w:rPr>
          <w:rFonts w:hAnsi="Times New Roman" w:ascii="Times New Roman"/>
          <w:b w:val="false"/>
        </w:rPr>
        <w:t xml:space="preserve"> </w:t>
      </w:r>
      <w:r w:rsidR="00657359" w:rsidRPr="00657359">
        <w:rPr>
          <w:rFonts w:hAnsi="Times New Roman" w:ascii="Times New Roman"/>
          <w:b w:val="false"/>
          <w:bCs/>
        </w:rPr>
        <w:t>89. suvlasnički dio E-89,</w:t>
      </w:r>
      <w:r w:rsidR="00657359" w:rsidRPr="00657359">
        <w:rPr>
          <w:rFonts w:hAnsi="Times New Roman" w:ascii="Times New Roman"/>
          <w:b w:val="false"/>
        </w:rPr>
        <w:t xml:space="preserve"> </w:t>
      </w:r>
      <w:r w:rsidR="00657359" w:rsidRPr="00657359">
        <w:rPr>
          <w:rFonts w:hAnsi="Times New Roman" w:ascii="Times New Roman"/>
          <w:b w:val="false"/>
          <w:bCs/>
        </w:rPr>
        <w:t>90. suvlasnički dio E-90,</w:t>
      </w:r>
      <w:r w:rsidR="00657359" w:rsidRPr="00657359">
        <w:rPr>
          <w:rFonts w:hAnsi="Times New Roman" w:ascii="Times New Roman"/>
          <w:b w:val="false"/>
        </w:rPr>
        <w:t xml:space="preserve"> </w:t>
      </w:r>
      <w:r w:rsidR="00657359" w:rsidRPr="00657359">
        <w:rPr>
          <w:rFonts w:hAnsi="Times New Roman" w:ascii="Times New Roman"/>
          <w:b w:val="false"/>
          <w:bCs/>
        </w:rPr>
        <w:t>91. suvlasnički dio E-91,</w:t>
      </w:r>
      <w:r w:rsidR="00657359" w:rsidRPr="00657359">
        <w:rPr>
          <w:rFonts w:hAnsi="Times New Roman" w:ascii="Times New Roman"/>
          <w:b w:val="false"/>
        </w:rPr>
        <w:t xml:space="preserve"> </w:t>
      </w:r>
      <w:r w:rsidR="00657359" w:rsidRPr="00657359">
        <w:rPr>
          <w:rFonts w:hAnsi="Times New Roman" w:ascii="Times New Roman"/>
          <w:b w:val="false"/>
          <w:bCs/>
        </w:rPr>
        <w:t>92. suvlasnički dio E-92, 93. suvlasnički dio E-93, 94. suvlasnički dio E-94,</w:t>
      </w:r>
      <w:r w:rsidR="00657359" w:rsidRPr="00657359">
        <w:rPr>
          <w:rFonts w:hAnsi="Times New Roman" w:ascii="Times New Roman"/>
          <w:b w:val="false"/>
        </w:rPr>
        <w:t xml:space="preserve"> </w:t>
      </w:r>
      <w:r w:rsidR="00657359" w:rsidRPr="00657359">
        <w:rPr>
          <w:rFonts w:hAnsi="Times New Roman" w:ascii="Times New Roman"/>
          <w:b w:val="false"/>
          <w:bCs/>
        </w:rPr>
        <w:t>95. suvlasnički dio E-95,</w:t>
      </w:r>
      <w:r w:rsidR="00657359" w:rsidRPr="00657359">
        <w:rPr>
          <w:rFonts w:hAnsi="Times New Roman" w:ascii="Times New Roman"/>
          <w:b w:val="false"/>
        </w:rPr>
        <w:t xml:space="preserve"> </w:t>
      </w:r>
      <w:r w:rsidR="00657359" w:rsidRPr="00657359">
        <w:rPr>
          <w:rFonts w:hAnsi="Times New Roman" w:ascii="Times New Roman"/>
          <w:b w:val="false"/>
          <w:bCs/>
        </w:rPr>
        <w:t>96. suvlasnički dio E-96,</w:t>
      </w:r>
      <w:r w:rsidR="00657359" w:rsidRPr="00657359">
        <w:rPr>
          <w:rFonts w:hAnsi="Times New Roman" w:ascii="Times New Roman"/>
          <w:b w:val="false"/>
        </w:rPr>
        <w:t xml:space="preserve"> </w:t>
      </w:r>
      <w:r w:rsidR="00657359" w:rsidRPr="00657359">
        <w:rPr>
          <w:rFonts w:hAnsi="Times New Roman" w:ascii="Times New Roman"/>
          <w:b w:val="false"/>
          <w:bCs/>
        </w:rPr>
        <w:t>97. suvlasnički dio E-97,</w:t>
      </w:r>
      <w:r w:rsidR="00657359" w:rsidRPr="00657359">
        <w:rPr>
          <w:rFonts w:hAnsi="Times New Roman" w:ascii="Times New Roman"/>
          <w:b w:val="false"/>
        </w:rPr>
        <w:t xml:space="preserve"> </w:t>
      </w:r>
      <w:r w:rsidR="00657359" w:rsidRPr="00657359">
        <w:rPr>
          <w:rFonts w:hAnsi="Times New Roman" w:ascii="Times New Roman"/>
          <w:b w:val="false"/>
          <w:bCs/>
        </w:rPr>
        <w:t>98. suvlasnički dio E-98,</w:t>
      </w:r>
      <w:r w:rsidR="00657359" w:rsidRPr="00657359">
        <w:rPr>
          <w:rFonts w:hAnsi="Times New Roman" w:ascii="Times New Roman"/>
          <w:b w:val="false"/>
        </w:rPr>
        <w:t xml:space="preserve"> </w:t>
      </w:r>
      <w:r w:rsidR="00657359" w:rsidRPr="00657359">
        <w:rPr>
          <w:rFonts w:hAnsi="Times New Roman" w:ascii="Times New Roman"/>
          <w:b w:val="false"/>
          <w:bCs/>
        </w:rPr>
        <w:t>99. suvlasnički dio E-99,</w:t>
      </w:r>
      <w:r w:rsidR="00657359" w:rsidRPr="00657359">
        <w:rPr>
          <w:rFonts w:hAnsi="Times New Roman" w:ascii="Times New Roman"/>
          <w:b w:val="false"/>
        </w:rPr>
        <w:t xml:space="preserve"> </w:t>
      </w:r>
      <w:r w:rsidR="00657359" w:rsidRPr="00657359">
        <w:rPr>
          <w:rFonts w:hAnsi="Times New Roman" w:ascii="Times New Roman"/>
          <w:b w:val="false"/>
          <w:bCs/>
        </w:rPr>
        <w:t>100. suvlasnički dio E-100,</w:t>
      </w:r>
      <w:r w:rsidR="00657359" w:rsidRPr="00657359">
        <w:rPr>
          <w:rFonts w:hAnsi="Times New Roman" w:ascii="Times New Roman"/>
          <w:b w:val="false"/>
        </w:rPr>
        <w:t xml:space="preserve"> </w:t>
      </w:r>
      <w:r w:rsidR="00657359" w:rsidRPr="00657359">
        <w:rPr>
          <w:rFonts w:hAnsi="Times New Roman" w:ascii="Times New Roman"/>
          <w:b w:val="false"/>
          <w:bCs/>
        </w:rPr>
        <w:t>101. suvlasnički dio E-101,</w:t>
      </w:r>
      <w:r w:rsidR="00657359" w:rsidRPr="00657359">
        <w:rPr>
          <w:rFonts w:hAnsi="Times New Roman" w:ascii="Times New Roman"/>
          <w:b w:val="false"/>
        </w:rPr>
        <w:t xml:space="preserve"> </w:t>
      </w:r>
      <w:r w:rsidR="00657359" w:rsidRPr="00657359">
        <w:rPr>
          <w:rFonts w:hAnsi="Times New Roman" w:ascii="Times New Roman"/>
          <w:b w:val="false"/>
          <w:bCs/>
        </w:rPr>
        <w:t>102. suvlasnički dio E-102,</w:t>
      </w:r>
      <w:r w:rsidR="00657359" w:rsidRPr="00657359">
        <w:rPr>
          <w:rFonts w:hAnsi="Times New Roman" w:ascii="Times New Roman"/>
          <w:b w:val="false"/>
        </w:rPr>
        <w:t xml:space="preserve"> </w:t>
      </w:r>
      <w:r w:rsidR="00657359" w:rsidRPr="00657359">
        <w:rPr>
          <w:rFonts w:hAnsi="Times New Roman" w:ascii="Times New Roman"/>
          <w:b w:val="false"/>
          <w:bCs/>
        </w:rPr>
        <w:t>103. suvlasnički dio E-103,</w:t>
      </w:r>
      <w:r w:rsidR="00657359" w:rsidRPr="00657359">
        <w:rPr>
          <w:rFonts w:hAnsi="Times New Roman" w:ascii="Times New Roman"/>
          <w:b w:val="false"/>
        </w:rPr>
        <w:t xml:space="preserve"> </w:t>
      </w:r>
      <w:r w:rsidR="00657359" w:rsidRPr="00657359">
        <w:rPr>
          <w:rFonts w:hAnsi="Times New Roman" w:ascii="Times New Roman"/>
          <w:b w:val="false"/>
          <w:bCs/>
        </w:rPr>
        <w:t>104. suvlasnički dio E-104,</w:t>
      </w:r>
      <w:r w:rsidR="00657359" w:rsidRPr="00657359">
        <w:rPr>
          <w:rFonts w:hAnsi="Times New Roman" w:ascii="Times New Roman"/>
          <w:b w:val="false"/>
        </w:rPr>
        <w:t xml:space="preserve"> </w:t>
      </w:r>
      <w:r w:rsidR="00657359" w:rsidRPr="00657359">
        <w:rPr>
          <w:rFonts w:hAnsi="Times New Roman" w:ascii="Times New Roman"/>
          <w:b w:val="false"/>
          <w:bCs/>
        </w:rPr>
        <w:t>105. suvlasnički dio E-105,</w:t>
      </w:r>
      <w:r w:rsidR="00657359" w:rsidRPr="00657359">
        <w:rPr>
          <w:rFonts w:hAnsi="Times New Roman" w:ascii="Times New Roman"/>
          <w:b w:val="false"/>
        </w:rPr>
        <w:t xml:space="preserve"> </w:t>
      </w:r>
      <w:r w:rsidR="00657359" w:rsidRPr="00657359">
        <w:rPr>
          <w:rFonts w:hAnsi="Times New Roman" w:ascii="Times New Roman"/>
          <w:b w:val="false"/>
          <w:bCs/>
        </w:rPr>
        <w:t>106. suvlasnički dio E-106,</w:t>
      </w:r>
      <w:r w:rsidR="00657359" w:rsidRPr="00657359">
        <w:rPr>
          <w:rFonts w:hAnsi="Times New Roman" w:ascii="Times New Roman"/>
          <w:b w:val="false"/>
        </w:rPr>
        <w:t xml:space="preserve"> </w:t>
      </w:r>
      <w:r w:rsidR="00657359" w:rsidRPr="00657359">
        <w:rPr>
          <w:rFonts w:hAnsi="Times New Roman" w:ascii="Times New Roman"/>
          <w:b w:val="false"/>
          <w:bCs/>
        </w:rPr>
        <w:t>107. suvlasnički dio E-107,</w:t>
      </w:r>
      <w:r w:rsidR="00657359" w:rsidRPr="00657359">
        <w:rPr>
          <w:rFonts w:hAnsi="Times New Roman" w:ascii="Times New Roman"/>
          <w:b w:val="false"/>
        </w:rPr>
        <w:t xml:space="preserve"> </w:t>
      </w:r>
      <w:r w:rsidR="00657359" w:rsidRPr="00657359">
        <w:rPr>
          <w:rFonts w:hAnsi="Times New Roman" w:ascii="Times New Roman"/>
          <w:b w:val="false"/>
          <w:bCs/>
        </w:rPr>
        <w:t>108. suvlasnički dio E-108,</w:t>
      </w:r>
      <w:r w:rsidR="00657359" w:rsidRPr="00657359">
        <w:rPr>
          <w:rFonts w:hAnsi="Times New Roman" w:ascii="Times New Roman"/>
          <w:b w:val="false"/>
        </w:rPr>
        <w:t xml:space="preserve"> </w:t>
      </w:r>
      <w:r w:rsidR="00657359" w:rsidRPr="00657359">
        <w:rPr>
          <w:rFonts w:hAnsi="Times New Roman" w:ascii="Times New Roman"/>
          <w:b w:val="false"/>
          <w:bCs/>
        </w:rPr>
        <w:t>116. suvlasnički dio E-116,</w:t>
      </w:r>
      <w:r w:rsidR="00657359" w:rsidRPr="00657359">
        <w:rPr>
          <w:rFonts w:hAnsi="Times New Roman" w:ascii="Times New Roman"/>
          <w:b w:val="false"/>
        </w:rPr>
        <w:t xml:space="preserve"> </w:t>
      </w:r>
      <w:r w:rsidR="00657359" w:rsidRPr="00657359">
        <w:rPr>
          <w:rFonts w:hAnsi="Times New Roman" w:ascii="Times New Roman"/>
          <w:b w:val="false"/>
          <w:bCs/>
        </w:rPr>
        <w:t>117. suvlasnički dio E-117,</w:t>
      </w:r>
      <w:r w:rsidR="00657359" w:rsidRPr="00657359">
        <w:rPr>
          <w:rFonts w:hAnsi="Times New Roman" w:ascii="Times New Roman"/>
          <w:b w:val="false"/>
        </w:rPr>
        <w:t xml:space="preserve"> </w:t>
      </w:r>
      <w:r w:rsidR="00657359" w:rsidRPr="00657359">
        <w:rPr>
          <w:rFonts w:hAnsi="Times New Roman" w:ascii="Times New Roman"/>
          <w:b w:val="false"/>
          <w:bCs/>
        </w:rPr>
        <w:t>118. suvlasnički dio E-118,</w:t>
      </w:r>
      <w:r w:rsidR="00657359" w:rsidRPr="00657359">
        <w:rPr>
          <w:rFonts w:hAnsi="Times New Roman" w:ascii="Times New Roman"/>
          <w:b w:val="false"/>
        </w:rPr>
        <w:t xml:space="preserve"> </w:t>
      </w:r>
      <w:r w:rsidR="00657359" w:rsidRPr="00657359">
        <w:rPr>
          <w:rFonts w:hAnsi="Times New Roman" w:ascii="Times New Roman"/>
          <w:b w:val="false"/>
          <w:bCs/>
        </w:rPr>
        <w:t>119. suvlasnički dio E-119,</w:t>
      </w:r>
      <w:r w:rsidR="00657359" w:rsidRPr="00657359">
        <w:rPr>
          <w:rFonts w:hAnsi="Times New Roman" w:ascii="Times New Roman"/>
          <w:b w:val="false"/>
        </w:rPr>
        <w:t xml:space="preserve"> </w:t>
      </w:r>
      <w:r w:rsidR="00657359" w:rsidRPr="00657359">
        <w:rPr>
          <w:rFonts w:hAnsi="Times New Roman" w:ascii="Times New Roman"/>
          <w:b w:val="false"/>
          <w:bCs/>
        </w:rPr>
        <w:t>120. suvlasnički dio E-120,</w:t>
      </w:r>
      <w:r w:rsidR="00657359" w:rsidRPr="00657359">
        <w:rPr>
          <w:rFonts w:hAnsi="Times New Roman" w:ascii="Times New Roman"/>
          <w:b w:val="false"/>
        </w:rPr>
        <w:t xml:space="preserve"> </w:t>
      </w:r>
      <w:r w:rsidR="00657359" w:rsidRPr="00657359">
        <w:rPr>
          <w:rFonts w:hAnsi="Times New Roman" w:ascii="Times New Roman"/>
          <w:b w:val="false"/>
          <w:bCs/>
        </w:rPr>
        <w:t>121. suvlasnički dio E-121,</w:t>
      </w:r>
      <w:r w:rsidR="00657359" w:rsidRPr="00657359">
        <w:rPr>
          <w:rFonts w:hAnsi="Times New Roman" w:ascii="Times New Roman"/>
          <w:b w:val="false"/>
        </w:rPr>
        <w:t xml:space="preserve"> </w:t>
      </w:r>
      <w:r w:rsidR="00657359" w:rsidRPr="00657359">
        <w:rPr>
          <w:rFonts w:hAnsi="Times New Roman" w:ascii="Times New Roman"/>
          <w:b w:val="false"/>
          <w:bCs/>
        </w:rPr>
        <w:t>122. suvlasnički dio E-122,</w:t>
      </w:r>
      <w:r w:rsidR="00657359" w:rsidRPr="00657359">
        <w:rPr>
          <w:rFonts w:hAnsi="Times New Roman" w:ascii="Times New Roman"/>
          <w:b w:val="false"/>
        </w:rPr>
        <w:t xml:space="preserve"> </w:t>
      </w:r>
      <w:r w:rsidR="00657359" w:rsidRPr="00657359">
        <w:rPr>
          <w:rFonts w:hAnsi="Times New Roman" w:ascii="Times New Roman"/>
          <w:b w:val="false"/>
          <w:bCs/>
        </w:rPr>
        <w:t>123. suvlasnički dio E-123,</w:t>
      </w:r>
      <w:r w:rsidR="00657359" w:rsidRPr="00657359">
        <w:rPr>
          <w:rFonts w:hAnsi="Times New Roman" w:ascii="Times New Roman"/>
          <w:b w:val="false"/>
        </w:rPr>
        <w:t xml:space="preserve"> </w:t>
      </w:r>
      <w:r w:rsidR="00657359" w:rsidRPr="00657359">
        <w:rPr>
          <w:rFonts w:hAnsi="Times New Roman" w:ascii="Times New Roman"/>
          <w:b w:val="false"/>
          <w:bCs/>
        </w:rPr>
        <w:t>124. suvlasnički dio E-124,</w:t>
      </w:r>
      <w:r w:rsidR="00657359" w:rsidRPr="00657359">
        <w:rPr>
          <w:rFonts w:hAnsi="Times New Roman" w:ascii="Times New Roman"/>
          <w:b w:val="false"/>
        </w:rPr>
        <w:t xml:space="preserve"> </w:t>
      </w:r>
      <w:r w:rsidR="00657359" w:rsidRPr="00657359">
        <w:rPr>
          <w:rFonts w:hAnsi="Times New Roman" w:ascii="Times New Roman"/>
          <w:b w:val="false"/>
          <w:bCs/>
        </w:rPr>
        <w:t>125. suvlasnički dio E-125,</w:t>
      </w:r>
      <w:r w:rsidR="00657359" w:rsidRPr="00657359">
        <w:rPr>
          <w:rFonts w:hAnsi="Times New Roman" w:ascii="Times New Roman"/>
          <w:b w:val="false"/>
        </w:rPr>
        <w:t xml:space="preserve"> </w:t>
      </w:r>
      <w:r w:rsidR="00657359" w:rsidRPr="00657359">
        <w:rPr>
          <w:rFonts w:hAnsi="Times New Roman" w:ascii="Times New Roman"/>
          <w:b w:val="false"/>
          <w:bCs/>
        </w:rPr>
        <w:t>126. suvlasnički dio E-126,</w:t>
      </w:r>
      <w:r w:rsidR="00657359" w:rsidRPr="00657359">
        <w:rPr>
          <w:rFonts w:hAnsi="Times New Roman" w:ascii="Times New Roman"/>
          <w:b w:val="false"/>
        </w:rPr>
        <w:t xml:space="preserve"> </w:t>
      </w:r>
      <w:r w:rsidR="00657359" w:rsidRPr="00657359">
        <w:rPr>
          <w:rFonts w:hAnsi="Times New Roman" w:ascii="Times New Roman"/>
          <w:b w:val="false"/>
          <w:bCs/>
        </w:rPr>
        <w:t>127. suvlasnički dio E-127,</w:t>
      </w:r>
      <w:r w:rsidR="00657359" w:rsidRPr="00657359">
        <w:rPr>
          <w:rFonts w:hAnsi="Times New Roman" w:ascii="Times New Roman"/>
          <w:b w:val="false"/>
        </w:rPr>
        <w:t xml:space="preserve"> </w:t>
      </w:r>
      <w:r w:rsidR="00657359" w:rsidRPr="00657359">
        <w:rPr>
          <w:rFonts w:hAnsi="Times New Roman" w:ascii="Times New Roman"/>
          <w:b w:val="false"/>
          <w:bCs/>
        </w:rPr>
        <w:t>128. suvlasnički dio E-128,</w:t>
      </w:r>
      <w:r w:rsidR="00657359" w:rsidRPr="00657359">
        <w:rPr>
          <w:rFonts w:hAnsi="Times New Roman" w:ascii="Times New Roman"/>
          <w:b w:val="false"/>
        </w:rPr>
        <w:t xml:space="preserve"> </w:t>
      </w:r>
      <w:r w:rsidR="00657359" w:rsidRPr="00657359">
        <w:rPr>
          <w:rFonts w:hAnsi="Times New Roman" w:ascii="Times New Roman"/>
          <w:b w:val="false"/>
          <w:bCs/>
        </w:rPr>
        <w:t>129. suvlasnički dio E-129,</w:t>
      </w:r>
      <w:r w:rsidR="00657359" w:rsidRPr="00657359">
        <w:rPr>
          <w:rFonts w:hAnsi="Times New Roman" w:ascii="Times New Roman"/>
          <w:b w:val="false"/>
        </w:rPr>
        <w:t xml:space="preserve"> </w:t>
      </w:r>
      <w:r w:rsidR="00657359" w:rsidRPr="00657359">
        <w:rPr>
          <w:rFonts w:hAnsi="Times New Roman" w:ascii="Times New Roman"/>
          <w:b w:val="false"/>
          <w:bCs/>
        </w:rPr>
        <w:t>130. suvlasnički dio E-130, 131. suvlasnički dio E-131,</w:t>
      </w:r>
      <w:r w:rsidR="00657359" w:rsidRPr="00657359">
        <w:rPr>
          <w:rFonts w:hAnsi="Times New Roman" w:ascii="Times New Roman"/>
          <w:b w:val="false"/>
        </w:rPr>
        <w:t xml:space="preserve"> </w:t>
      </w:r>
      <w:r w:rsidR="00657359" w:rsidRPr="00657359">
        <w:rPr>
          <w:rFonts w:hAnsi="Times New Roman" w:ascii="Times New Roman"/>
          <w:b w:val="false"/>
          <w:bCs/>
        </w:rPr>
        <w:t>132. suvlasnički dio E-132,</w:t>
      </w:r>
      <w:r w:rsidR="00657359" w:rsidRPr="00657359">
        <w:rPr>
          <w:rFonts w:hAnsi="Times New Roman" w:ascii="Times New Roman"/>
          <w:b w:val="false"/>
        </w:rPr>
        <w:t xml:space="preserve"> </w:t>
      </w:r>
      <w:r w:rsidR="00657359" w:rsidRPr="00657359">
        <w:rPr>
          <w:rFonts w:hAnsi="Times New Roman" w:ascii="Times New Roman"/>
          <w:b w:val="false"/>
          <w:bCs/>
        </w:rPr>
        <w:t>133. suvlasnički dio E-132,</w:t>
      </w:r>
      <w:r w:rsidR="00657359" w:rsidRPr="00657359">
        <w:rPr>
          <w:rFonts w:hAnsi="Times New Roman" w:ascii="Times New Roman"/>
          <w:b w:val="false"/>
        </w:rPr>
        <w:t xml:space="preserve"> </w:t>
      </w:r>
      <w:r w:rsidR="00657359" w:rsidRPr="00657359">
        <w:rPr>
          <w:rFonts w:hAnsi="Times New Roman" w:ascii="Times New Roman"/>
          <w:b w:val="false"/>
          <w:bCs/>
        </w:rPr>
        <w:t>134. suvlasnički dio E-134,</w:t>
      </w:r>
      <w:r w:rsidR="00657359" w:rsidRPr="00657359">
        <w:rPr>
          <w:rFonts w:hAnsi="Times New Roman" w:ascii="Times New Roman"/>
          <w:b w:val="false"/>
        </w:rPr>
        <w:t xml:space="preserve"> </w:t>
      </w:r>
      <w:r w:rsidR="00657359" w:rsidRPr="00657359">
        <w:rPr>
          <w:rFonts w:hAnsi="Times New Roman" w:ascii="Times New Roman"/>
          <w:b w:val="false"/>
          <w:bCs/>
        </w:rPr>
        <w:t>135. suvlasnički dio E-135, 136. suvlasnički dio E-136, 137. suvlasnički dio E-137,</w:t>
      </w:r>
      <w:r w:rsidR="00657359" w:rsidRPr="00657359">
        <w:rPr>
          <w:rFonts w:hAnsi="Times New Roman" w:ascii="Times New Roman"/>
          <w:b w:val="false"/>
        </w:rPr>
        <w:t xml:space="preserve"> </w:t>
      </w:r>
      <w:r w:rsidR="00657359" w:rsidRPr="00657359">
        <w:rPr>
          <w:rFonts w:hAnsi="Times New Roman" w:ascii="Times New Roman"/>
          <w:b w:val="false"/>
          <w:bCs/>
        </w:rPr>
        <w:t>138. suvlasnički dio E-138, 139. suvlasnički dio E-139,</w:t>
      </w:r>
      <w:r w:rsidR="00657359" w:rsidRPr="00657359">
        <w:rPr>
          <w:rFonts w:hAnsi="Times New Roman" w:ascii="Times New Roman"/>
          <w:b w:val="false"/>
        </w:rPr>
        <w:t xml:space="preserve"> </w:t>
      </w:r>
      <w:r w:rsidR="00657359" w:rsidRPr="00657359">
        <w:rPr>
          <w:rFonts w:hAnsi="Times New Roman" w:ascii="Times New Roman"/>
          <w:b w:val="false"/>
          <w:bCs/>
        </w:rPr>
        <w:t>140. suvlasnički dio E-140,</w:t>
      </w:r>
      <w:r w:rsidR="00657359" w:rsidRPr="00657359">
        <w:rPr>
          <w:rFonts w:hAnsi="Times New Roman" w:ascii="Times New Roman"/>
          <w:b w:val="false"/>
        </w:rPr>
        <w:t xml:space="preserve"> </w:t>
      </w:r>
      <w:r w:rsidR="00657359" w:rsidRPr="00657359">
        <w:rPr>
          <w:rFonts w:hAnsi="Times New Roman" w:ascii="Times New Roman"/>
          <w:b w:val="false"/>
          <w:bCs/>
        </w:rPr>
        <w:t>141. suvlasnički dio E-141,</w:t>
      </w:r>
      <w:r w:rsidR="00657359" w:rsidRPr="00657359">
        <w:rPr>
          <w:rFonts w:hAnsi="Times New Roman" w:ascii="Times New Roman"/>
          <w:b w:val="false"/>
        </w:rPr>
        <w:t xml:space="preserve"> </w:t>
      </w:r>
      <w:r w:rsidR="00657359" w:rsidRPr="00657359">
        <w:rPr>
          <w:rFonts w:hAnsi="Times New Roman" w:ascii="Times New Roman"/>
          <w:b w:val="false"/>
          <w:bCs/>
        </w:rPr>
        <w:t>142. suvlasnički dio E-142,</w:t>
      </w:r>
      <w:r w:rsidR="00657359" w:rsidRPr="00657359">
        <w:rPr>
          <w:rFonts w:hAnsi="Times New Roman" w:ascii="Times New Roman"/>
          <w:b w:val="false"/>
        </w:rPr>
        <w:t xml:space="preserve"> </w:t>
      </w:r>
      <w:r w:rsidR="00657359" w:rsidRPr="00657359">
        <w:rPr>
          <w:rFonts w:hAnsi="Times New Roman" w:ascii="Times New Roman"/>
          <w:b w:val="false"/>
          <w:bCs/>
        </w:rPr>
        <w:t>143. suvlasnički dio E-143,</w:t>
      </w:r>
      <w:r w:rsidR="00657359" w:rsidRPr="00657359">
        <w:rPr>
          <w:rFonts w:hAnsi="Times New Roman" w:ascii="Times New Roman"/>
          <w:b w:val="false"/>
        </w:rPr>
        <w:t xml:space="preserve"> </w:t>
      </w:r>
      <w:r w:rsidR="00657359" w:rsidRPr="00657359">
        <w:rPr>
          <w:rFonts w:hAnsi="Times New Roman" w:ascii="Times New Roman"/>
          <w:b w:val="false"/>
          <w:bCs/>
        </w:rPr>
        <w:t>144. suvlasnički dio E-144,</w:t>
      </w:r>
      <w:r w:rsidR="00657359" w:rsidRPr="00657359">
        <w:rPr>
          <w:rFonts w:hAnsi="Times New Roman" w:ascii="Times New Roman"/>
          <w:b w:val="false"/>
        </w:rPr>
        <w:t xml:space="preserve"> </w:t>
      </w:r>
      <w:r w:rsidR="00657359" w:rsidRPr="00657359">
        <w:rPr>
          <w:rFonts w:hAnsi="Times New Roman" w:ascii="Times New Roman"/>
          <w:b w:val="false"/>
          <w:bCs/>
        </w:rPr>
        <w:t>145. suvlasnički dio E-145,</w:t>
      </w:r>
      <w:r w:rsidR="00657359" w:rsidRPr="00657359">
        <w:rPr>
          <w:rFonts w:hAnsi="Times New Roman" w:ascii="Times New Roman"/>
          <w:b w:val="false"/>
        </w:rPr>
        <w:t xml:space="preserve"> </w:t>
      </w:r>
      <w:r w:rsidR="00657359" w:rsidRPr="00657359">
        <w:rPr>
          <w:rFonts w:hAnsi="Times New Roman" w:ascii="Times New Roman"/>
          <w:b w:val="false"/>
          <w:bCs/>
        </w:rPr>
        <w:t>146. suvlasnički dio E-146,</w:t>
      </w:r>
      <w:r w:rsidR="00657359" w:rsidRPr="00657359">
        <w:rPr>
          <w:rFonts w:hAnsi="Times New Roman" w:ascii="Times New Roman"/>
          <w:b w:val="false"/>
        </w:rPr>
        <w:t xml:space="preserve"> </w:t>
      </w:r>
      <w:r w:rsidR="00657359" w:rsidRPr="00657359">
        <w:rPr>
          <w:rFonts w:hAnsi="Times New Roman" w:ascii="Times New Roman"/>
          <w:b w:val="false"/>
          <w:bCs/>
        </w:rPr>
        <w:t>147. suvlasnički dio E-147,</w:t>
      </w:r>
      <w:r w:rsidR="00657359" w:rsidRPr="00657359">
        <w:rPr>
          <w:rFonts w:hAnsi="Times New Roman" w:ascii="Times New Roman"/>
          <w:b w:val="false"/>
        </w:rPr>
        <w:t xml:space="preserve"> </w:t>
      </w:r>
      <w:r w:rsidR="00657359" w:rsidRPr="00657359">
        <w:rPr>
          <w:rFonts w:hAnsi="Times New Roman" w:ascii="Times New Roman"/>
          <w:b w:val="false"/>
          <w:bCs/>
        </w:rPr>
        <w:t xml:space="preserve">148. </w:t>
      </w:r>
      <w:r w:rsidR="00657359" w:rsidRPr="00657359">
        <w:rPr>
          <w:rFonts w:hAnsi="Times New Roman" w:ascii="Times New Roman"/>
          <w:b w:val="false"/>
          <w:bCs/>
        </w:rPr>
        <w:lastRenderedPageBreak/>
        <w:t>suvlasnički dio E-148, 149. suvlasnički dio E-149,</w:t>
      </w:r>
      <w:r w:rsidR="00657359" w:rsidRPr="00657359">
        <w:rPr>
          <w:rFonts w:hAnsi="Times New Roman" w:ascii="Times New Roman"/>
          <w:b w:val="false"/>
        </w:rPr>
        <w:t xml:space="preserve"> </w:t>
      </w:r>
      <w:r w:rsidR="00657359" w:rsidRPr="00657359">
        <w:rPr>
          <w:rFonts w:hAnsi="Times New Roman" w:ascii="Times New Roman"/>
          <w:b w:val="false"/>
          <w:bCs/>
        </w:rPr>
        <w:t>150. suvlasnički dio E-150,</w:t>
      </w:r>
      <w:r w:rsidR="00657359" w:rsidRPr="00657359">
        <w:rPr>
          <w:rFonts w:hAnsi="Times New Roman" w:ascii="Times New Roman"/>
          <w:b w:val="false"/>
        </w:rPr>
        <w:t xml:space="preserve"> </w:t>
      </w:r>
      <w:r w:rsidR="00657359" w:rsidRPr="00657359">
        <w:rPr>
          <w:rFonts w:hAnsi="Times New Roman" w:ascii="Times New Roman"/>
          <w:b w:val="false"/>
          <w:bCs/>
        </w:rPr>
        <w:t>151. suvlasnički dio E-151,</w:t>
      </w:r>
      <w:r w:rsidR="00657359" w:rsidRPr="00657359">
        <w:rPr>
          <w:rFonts w:hAnsi="Times New Roman" w:ascii="Times New Roman"/>
          <w:b w:val="false"/>
        </w:rPr>
        <w:t xml:space="preserve"> </w:t>
      </w:r>
      <w:r w:rsidR="00657359" w:rsidRPr="00657359">
        <w:rPr>
          <w:rFonts w:hAnsi="Times New Roman" w:ascii="Times New Roman"/>
          <w:b w:val="false"/>
          <w:bCs/>
        </w:rPr>
        <w:t>152. suvlasnički dio E-152,</w:t>
      </w:r>
      <w:r w:rsidR="00657359" w:rsidRPr="00657359">
        <w:rPr>
          <w:rFonts w:hAnsi="Times New Roman" w:ascii="Times New Roman"/>
          <w:b w:val="false"/>
        </w:rPr>
        <w:t xml:space="preserve"> </w:t>
      </w:r>
      <w:r w:rsidR="00657359" w:rsidRPr="00657359">
        <w:rPr>
          <w:rFonts w:hAnsi="Times New Roman" w:ascii="Times New Roman"/>
          <w:b w:val="false"/>
          <w:bCs/>
        </w:rPr>
        <w:t>153. suvlasnički dio E-153, 154. suvlasnički dio E-154,</w:t>
      </w:r>
      <w:r w:rsidR="00657359" w:rsidRPr="00657359">
        <w:rPr>
          <w:rFonts w:hAnsi="Times New Roman" w:ascii="Times New Roman"/>
          <w:b w:val="false"/>
        </w:rPr>
        <w:t xml:space="preserve"> </w:t>
      </w:r>
      <w:r w:rsidR="00657359" w:rsidRPr="00657359">
        <w:rPr>
          <w:rFonts w:hAnsi="Times New Roman" w:ascii="Times New Roman"/>
          <w:b w:val="false"/>
          <w:bCs/>
        </w:rPr>
        <w:t>155. suvlasnički dio E-155,</w:t>
      </w:r>
      <w:r w:rsidR="00657359" w:rsidRPr="00657359">
        <w:rPr>
          <w:rFonts w:hAnsi="Times New Roman" w:ascii="Times New Roman"/>
          <w:b w:val="false"/>
        </w:rPr>
        <w:t xml:space="preserve"> </w:t>
      </w:r>
      <w:r w:rsidR="00657359" w:rsidRPr="00657359">
        <w:rPr>
          <w:rFonts w:hAnsi="Times New Roman" w:ascii="Times New Roman"/>
          <w:b w:val="false"/>
          <w:bCs/>
        </w:rPr>
        <w:t>156. suvlasnički dio E-156,</w:t>
      </w:r>
      <w:r w:rsidR="00657359" w:rsidRPr="00657359">
        <w:rPr>
          <w:rFonts w:hAnsi="Times New Roman" w:ascii="Times New Roman"/>
          <w:b w:val="false"/>
        </w:rPr>
        <w:t xml:space="preserve"> </w:t>
      </w:r>
      <w:r w:rsidR="00657359" w:rsidRPr="00657359">
        <w:rPr>
          <w:rFonts w:hAnsi="Times New Roman" w:ascii="Times New Roman"/>
          <w:b w:val="false"/>
          <w:bCs/>
        </w:rPr>
        <w:t>157. suvlasnički dio E-157,</w:t>
      </w:r>
      <w:r w:rsidR="00657359" w:rsidRPr="00657359">
        <w:rPr>
          <w:rFonts w:hAnsi="Times New Roman" w:ascii="Times New Roman"/>
          <w:b w:val="false"/>
        </w:rPr>
        <w:t xml:space="preserve"> </w:t>
      </w:r>
      <w:r w:rsidR="00657359" w:rsidRPr="00657359">
        <w:rPr>
          <w:rFonts w:hAnsi="Times New Roman" w:ascii="Times New Roman"/>
          <w:b w:val="false"/>
          <w:bCs/>
        </w:rPr>
        <w:t>159. suvlasnički dio E-159,</w:t>
      </w:r>
      <w:r w:rsidR="00657359" w:rsidRPr="00657359">
        <w:rPr>
          <w:rFonts w:hAnsi="Times New Roman" w:ascii="Times New Roman"/>
          <w:b w:val="false"/>
        </w:rPr>
        <w:t xml:space="preserve"> </w:t>
      </w:r>
      <w:r w:rsidR="00657359" w:rsidRPr="00657359">
        <w:rPr>
          <w:rFonts w:hAnsi="Times New Roman" w:ascii="Times New Roman"/>
          <w:b w:val="false"/>
          <w:bCs/>
        </w:rPr>
        <w:t>160. suvlasnički dio E-160,</w:t>
      </w:r>
      <w:r w:rsidR="00657359" w:rsidRPr="00657359">
        <w:rPr>
          <w:rFonts w:hAnsi="Times New Roman" w:ascii="Times New Roman"/>
          <w:b w:val="false"/>
        </w:rPr>
        <w:t xml:space="preserve"> </w:t>
      </w:r>
      <w:r w:rsidR="00657359" w:rsidRPr="00657359">
        <w:rPr>
          <w:rFonts w:hAnsi="Times New Roman" w:ascii="Times New Roman"/>
          <w:b w:val="false"/>
          <w:bCs/>
        </w:rPr>
        <w:t>161. suvlasnički dio E-161,</w:t>
      </w:r>
      <w:r w:rsidR="00657359" w:rsidRPr="00657359">
        <w:rPr>
          <w:rFonts w:hAnsi="Times New Roman" w:ascii="Times New Roman"/>
          <w:b w:val="false"/>
        </w:rPr>
        <w:t xml:space="preserve"> </w:t>
      </w:r>
      <w:r w:rsidR="00657359" w:rsidRPr="00657359">
        <w:rPr>
          <w:rFonts w:hAnsi="Times New Roman" w:ascii="Times New Roman"/>
          <w:b w:val="false"/>
          <w:bCs/>
        </w:rPr>
        <w:t>162. suvlasnički dio E-162 i</w:t>
      </w:r>
      <w:r w:rsidR="00657359" w:rsidRPr="00657359">
        <w:rPr>
          <w:rFonts w:hAnsi="Times New Roman" w:ascii="Times New Roman"/>
          <w:b w:val="false"/>
        </w:rPr>
        <w:t xml:space="preserve"> </w:t>
      </w:r>
      <w:r w:rsidR="00657359" w:rsidRPr="00657359">
        <w:rPr>
          <w:rFonts w:hAnsi="Times New Roman" w:ascii="Times New Roman"/>
          <w:b w:val="false"/>
          <w:bCs/>
        </w:rPr>
        <w:t>163. suvlasnički dio E-163</w:t>
      </w:r>
      <w:r w:rsidR="00657359">
        <w:rPr>
          <w:rFonts w:hAnsi="Times New Roman" w:ascii="Times New Roman"/>
          <w:b w:val="false"/>
        </w:rPr>
        <w:t>, predaju</w:t>
      </w:r>
      <w:r w:rsidR="009B6F3D" w:rsidRPr="00083B0A">
        <w:rPr>
          <w:rFonts w:hAnsi="Times New Roman" w:ascii="Times New Roman"/>
          <w:b w:val="false"/>
        </w:rPr>
        <w:t xml:space="preserve"> se kupcu </w:t>
      </w:r>
      <w:r w:rsidR="00657359" w:rsidRPr="00657359">
        <w:rPr>
          <w:rFonts w:hAnsi="Times New Roman" w:ascii="Times New Roman"/>
          <w:b w:val="false"/>
        </w:rPr>
        <w:t>MULTIMAT - t.t.i. d.o.o., Umag, Ottavia Zakinje 4, OIB: 08090837711</w:t>
      </w:r>
      <w:r w:rsidR="009B6F3D" w:rsidRPr="00083B0A">
        <w:rPr>
          <w:rFonts w:hAnsi="Times New Roman" w:ascii="Times New Roman"/>
          <w:b w:val="false"/>
        </w:rPr>
        <w:t xml:space="preserve">, te se nalaže stečajnom upravitelju </w:t>
      </w:r>
      <w:r w:rsidR="00657359">
        <w:rPr>
          <w:rFonts w:hAnsi="Times New Roman" w:ascii="Times New Roman"/>
          <w:b w:val="false"/>
        </w:rPr>
        <w:t>Draženu Ezgeti</w:t>
      </w:r>
      <w:r w:rsidR="009B6F3D" w:rsidRPr="00083B0A">
        <w:rPr>
          <w:rFonts w:hAnsi="Times New Roman" w:ascii="Times New Roman"/>
          <w:b w:val="false"/>
        </w:rPr>
        <w:t xml:space="preserve"> iz </w:t>
      </w:r>
      <w:r w:rsidR="00657359">
        <w:rPr>
          <w:rFonts w:hAnsi="Times New Roman" w:ascii="Times New Roman"/>
          <w:b w:val="false"/>
        </w:rPr>
        <w:t xml:space="preserve">Poreča, </w:t>
      </w:r>
      <w:r w:rsidR="009B6F3D" w:rsidRPr="00083B0A">
        <w:rPr>
          <w:rFonts w:hAnsi="Times New Roman" w:ascii="Times New Roman"/>
          <w:b w:val="false"/>
        </w:rPr>
        <w:t xml:space="preserve"> </w:t>
      </w:r>
      <w:r w:rsidR="00657359">
        <w:rPr>
          <w:rFonts w:hAnsi="Times New Roman" w:ascii="Times New Roman"/>
          <w:b w:val="false"/>
        </w:rPr>
        <w:t>M. Benussi 8</w:t>
      </w:r>
      <w:r w:rsidR="00083B0A">
        <w:rPr>
          <w:rFonts w:hAnsi="Times New Roman" w:ascii="Times New Roman"/>
          <w:b w:val="false"/>
        </w:rPr>
        <w:t>, da tu nekretninu</w:t>
      </w:r>
      <w:r w:rsidR="009B6F3D" w:rsidRPr="00083B0A">
        <w:rPr>
          <w:rFonts w:hAnsi="Times New Roman" w:ascii="Times New Roman"/>
          <w:b w:val="false"/>
        </w:rPr>
        <w:t xml:space="preserve"> preda kupcu u posjed.</w:t>
      </w:r>
    </w:p>
    <w:p w:rsidRDefault="009B6F3D" w:rsidP="009B6F3D" w:rsidR="009B6F3D" w:rsidRPr="00083B0A">
      <w:pPr>
        <w:ind w:firstLine="708"/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083B0A">
      <w:pPr>
        <w:ind w:firstLine="708"/>
        <w:jc w:val="both"/>
        <w:rPr>
          <w:rFonts w:hAnsi="Times New Roman" w:ascii="Times New Roman"/>
          <w:b w:val="false"/>
        </w:rPr>
      </w:pPr>
      <w:r w:rsidRPr="00083B0A">
        <w:rPr>
          <w:rFonts w:hAnsi="Times New Roman" w:ascii="Times New Roman"/>
          <w:b w:val="false"/>
        </w:rPr>
        <w:t>II.</w:t>
      </w:r>
      <w:r w:rsidRPr="00083B0A">
        <w:rPr>
          <w:rFonts w:hAnsi="Times New Roman" w:ascii="Times New Roman"/>
          <w:b w:val="false"/>
        </w:rPr>
        <w:tab/>
        <w:t xml:space="preserve">Utvrđuje se da je kupac </w:t>
      </w:r>
      <w:r w:rsidR="00657359" w:rsidRPr="00657359">
        <w:rPr>
          <w:rFonts w:hAnsi="Times New Roman" w:ascii="Times New Roman"/>
          <w:b w:val="false"/>
        </w:rPr>
        <w:t>MULTIMAT - t.t.i. d.o.o., Umag, Ottavia Zakinje 4, OIB: 08090837711</w:t>
      </w:r>
      <w:r w:rsidRPr="00083B0A">
        <w:rPr>
          <w:rFonts w:hAnsi="Times New Roman" w:ascii="Times New Roman"/>
          <w:b w:val="false"/>
        </w:rPr>
        <w:t>, u cijelosti položio kupovninu sukladno rješenju ovog suda St-</w:t>
      </w:r>
      <w:r w:rsidR="00657359">
        <w:rPr>
          <w:rFonts w:hAnsi="Times New Roman" w:ascii="Times New Roman"/>
          <w:b w:val="false"/>
        </w:rPr>
        <w:t>15</w:t>
      </w:r>
      <w:r w:rsidRPr="00083B0A">
        <w:rPr>
          <w:rFonts w:hAnsi="Times New Roman" w:ascii="Times New Roman"/>
          <w:b w:val="false"/>
        </w:rPr>
        <w:t>/201</w:t>
      </w:r>
      <w:r w:rsidR="00657359">
        <w:rPr>
          <w:rFonts w:hAnsi="Times New Roman" w:ascii="Times New Roman"/>
          <w:b w:val="false"/>
        </w:rPr>
        <w:t>5</w:t>
      </w:r>
      <w:r w:rsidRPr="00083B0A">
        <w:rPr>
          <w:rFonts w:hAnsi="Times New Roman" w:ascii="Times New Roman"/>
          <w:b w:val="false"/>
        </w:rPr>
        <w:t>-</w:t>
      </w:r>
      <w:r w:rsidR="00657359">
        <w:rPr>
          <w:rFonts w:hAnsi="Times New Roman" w:ascii="Times New Roman"/>
          <w:b w:val="false"/>
        </w:rPr>
        <w:t>394</w:t>
      </w:r>
      <w:r w:rsidRPr="00083B0A">
        <w:rPr>
          <w:rFonts w:hAnsi="Times New Roman" w:ascii="Times New Roman"/>
          <w:b w:val="false"/>
        </w:rPr>
        <w:t xml:space="preserve"> od </w:t>
      </w:r>
      <w:r w:rsidR="00657359">
        <w:rPr>
          <w:rFonts w:hAnsi="Times New Roman" w:ascii="Times New Roman"/>
          <w:b w:val="false"/>
        </w:rPr>
        <w:t>31</w:t>
      </w:r>
      <w:r w:rsidRPr="00083B0A">
        <w:rPr>
          <w:rFonts w:hAnsi="Times New Roman" w:ascii="Times New Roman"/>
          <w:b w:val="false"/>
        </w:rPr>
        <w:t xml:space="preserve">. </w:t>
      </w:r>
      <w:r w:rsidR="00657359">
        <w:rPr>
          <w:rFonts w:hAnsi="Times New Roman" w:ascii="Times New Roman"/>
          <w:b w:val="false"/>
        </w:rPr>
        <w:t>siječnja</w:t>
      </w:r>
      <w:r w:rsidRPr="00083B0A">
        <w:rPr>
          <w:rFonts w:hAnsi="Times New Roman" w:ascii="Times New Roman"/>
          <w:b w:val="false"/>
        </w:rPr>
        <w:t xml:space="preserve"> 201</w:t>
      </w:r>
      <w:r w:rsidR="00657359">
        <w:rPr>
          <w:rFonts w:hAnsi="Times New Roman" w:ascii="Times New Roman"/>
          <w:b w:val="false"/>
        </w:rPr>
        <w:t>8</w:t>
      </w:r>
      <w:r w:rsidRPr="00083B0A">
        <w:rPr>
          <w:rFonts w:hAnsi="Times New Roman" w:ascii="Times New Roman"/>
          <w:b w:val="false"/>
        </w:rPr>
        <w:t>. pa se nalaže Zemljišnoknjižnom odjelu Općinskog suda u Puli – Pola, Stalnoj službi u Bujama - Buie, da postupi sukladno točki III. rješenja</w:t>
      </w:r>
      <w:r w:rsidR="00657359">
        <w:rPr>
          <w:rFonts w:hAnsi="Times New Roman" w:ascii="Times New Roman"/>
          <w:b w:val="false"/>
        </w:rPr>
        <w:t xml:space="preserve"> Trgovačkog suda u Pazinu St-15</w:t>
      </w:r>
      <w:r w:rsidRPr="00083B0A">
        <w:rPr>
          <w:rFonts w:hAnsi="Times New Roman" w:ascii="Times New Roman"/>
          <w:b w:val="false"/>
        </w:rPr>
        <w:t>/201</w:t>
      </w:r>
      <w:r w:rsidR="00657359">
        <w:rPr>
          <w:rFonts w:hAnsi="Times New Roman" w:ascii="Times New Roman"/>
          <w:b w:val="false"/>
        </w:rPr>
        <w:t>5</w:t>
      </w:r>
      <w:r w:rsidRPr="00083B0A">
        <w:rPr>
          <w:rFonts w:hAnsi="Times New Roman" w:ascii="Times New Roman"/>
          <w:b w:val="false"/>
        </w:rPr>
        <w:t>-</w:t>
      </w:r>
      <w:r w:rsidR="00657359">
        <w:rPr>
          <w:rFonts w:hAnsi="Times New Roman" w:ascii="Times New Roman"/>
          <w:b w:val="false"/>
        </w:rPr>
        <w:t>394</w:t>
      </w:r>
      <w:r w:rsidRPr="00083B0A">
        <w:rPr>
          <w:rFonts w:hAnsi="Times New Roman" w:ascii="Times New Roman"/>
          <w:b w:val="false"/>
        </w:rPr>
        <w:t xml:space="preserve"> od </w:t>
      </w:r>
      <w:r w:rsidR="00657359">
        <w:rPr>
          <w:rFonts w:hAnsi="Times New Roman" w:ascii="Times New Roman"/>
          <w:b w:val="false"/>
        </w:rPr>
        <w:t>31. siječnja</w:t>
      </w:r>
      <w:r w:rsidRPr="00083B0A">
        <w:rPr>
          <w:rFonts w:hAnsi="Times New Roman" w:ascii="Times New Roman"/>
          <w:b w:val="false"/>
        </w:rPr>
        <w:t xml:space="preserve"> 201</w:t>
      </w:r>
      <w:r w:rsidR="00657359">
        <w:rPr>
          <w:rFonts w:hAnsi="Times New Roman" w:ascii="Times New Roman"/>
          <w:b w:val="false"/>
        </w:rPr>
        <w:t>8</w:t>
      </w:r>
      <w:r w:rsidRPr="00083B0A">
        <w:rPr>
          <w:rFonts w:hAnsi="Times New Roman" w:ascii="Times New Roman"/>
          <w:b w:val="false"/>
        </w:rPr>
        <w:t xml:space="preserve">., koje je postalo pravomoćno </w:t>
      </w:r>
      <w:r w:rsidR="00657359">
        <w:rPr>
          <w:rFonts w:hAnsi="Times New Roman" w:ascii="Times New Roman"/>
          <w:b w:val="false"/>
        </w:rPr>
        <w:t>20. veljače 2018</w:t>
      </w:r>
      <w:r w:rsidRPr="00083B0A">
        <w:rPr>
          <w:rFonts w:hAnsi="Times New Roman" w:ascii="Times New Roman"/>
          <w:b w:val="false"/>
        </w:rPr>
        <w:t>.</w:t>
      </w:r>
    </w:p>
    <w:p w:rsidRDefault="009B6F3D" w:rsidP="009B6F3D" w:rsidR="009B6F3D" w:rsidRPr="004F4FE1">
      <w:pPr>
        <w:jc w:val="center"/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jc w:val="center"/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  <w:t>U Pa</w:t>
      </w:r>
      <w:r w:rsidRPr="008A21D3">
        <w:rPr>
          <w:rFonts w:hAnsi="Times New Roman" w:ascii="Times New Roman"/>
          <w:b w:val="false"/>
        </w:rPr>
        <w:t>zin</w:t>
      </w:r>
      <w:r w:rsidRPr="00582E81">
        <w:rPr>
          <w:rFonts w:hAnsi="Times New Roman" w:ascii="Times New Roman"/>
          <w:b w:val="false"/>
        </w:rPr>
        <w:t xml:space="preserve">u </w:t>
      </w:r>
      <w:r w:rsidR="00657359">
        <w:rPr>
          <w:rFonts w:hAnsi="Times New Roman" w:ascii="Times New Roman"/>
          <w:b w:val="false"/>
        </w:rPr>
        <w:t>13. ožujka 2018</w:t>
      </w:r>
      <w:r w:rsidRPr="004F4FE1">
        <w:rPr>
          <w:rFonts w:hAnsi="Times New Roman" w:ascii="Times New Roman"/>
          <w:b w:val="false"/>
        </w:rPr>
        <w:t>.</w:t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ind w:firstLine="708" w:left="4956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          </w:t>
      </w:r>
      <w:r w:rsidRPr="004F4FE1">
        <w:rPr>
          <w:rFonts w:hAnsi="Times New Roman" w:ascii="Times New Roman"/>
          <w:b w:val="false"/>
        </w:rPr>
        <w:tab/>
      </w:r>
      <w:r w:rsidR="00657359">
        <w:rPr>
          <w:rFonts w:hAnsi="Times New Roman" w:ascii="Times New Roman"/>
          <w:b w:val="false"/>
        </w:rPr>
        <w:t>Stečajni sudac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="00657359">
        <w:rPr>
          <w:rFonts w:hAnsi="Times New Roman" w:ascii="Times New Roman"/>
          <w:b w:val="false"/>
        </w:rPr>
        <w:tab/>
        <w:t>Damir Rabar</w:t>
      </w:r>
      <w:r w:rsidR="00507D2C">
        <w:rPr>
          <w:rFonts w:hAnsi="Times New Roman" w:ascii="Times New Roman"/>
          <w:b w:val="false"/>
        </w:rPr>
        <w:t>, v.r.</w:t>
      </w:r>
    </w:p>
    <w:p w:rsidRDefault="009B6F3D" w:rsidP="009B6F3D" w:rsidR="009B6F3D" w:rsidRPr="004F4FE1">
      <w:pPr>
        <w:jc w:val="right"/>
        <w:rPr>
          <w:rFonts w:hAnsi="Times New Roman" w:ascii="Times New Roman"/>
          <w:b w:val="false"/>
        </w:rPr>
      </w:pPr>
    </w:p>
    <w:p w:rsidRDefault="009B6F3D" w:rsidP="009B6F3D" w:rsidR="009B6F3D">
      <w:pPr>
        <w:jc w:val="right"/>
        <w:rPr>
          <w:rFonts w:hAnsi="Times New Roman" w:ascii="Times New Roman"/>
          <w:b w:val="false"/>
        </w:rPr>
      </w:pPr>
    </w:p>
    <w:p w:rsidRDefault="00657359" w:rsidP="009B6F3D" w:rsidR="00657359" w:rsidRPr="004F4FE1">
      <w:pPr>
        <w:jc w:val="right"/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>UPUTA O PRAVNOM LIJEKU:</w:t>
      </w: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5F0B5F">
      <w:pPr>
        <w:pStyle w:val="Bezproreda"/>
        <w:rPr>
          <w:szCs w:val="24"/>
        </w:rPr>
      </w:pPr>
      <w:r w:rsidRPr="005F0B5F">
        <w:rPr>
          <w:szCs w:val="24"/>
        </w:rPr>
        <w:t>DNA:</w:t>
      </w:r>
    </w:p>
    <w:p w:rsidRDefault="009B6F3D" w:rsidP="009B6F3D" w:rsidR="009B6F3D" w:rsidRPr="005F0B5F">
      <w:pPr>
        <w:rPr>
          <w:rFonts w:hAnsi="Times New Roman" w:ascii="Times New Roman"/>
          <w:b w:val="false"/>
        </w:rPr>
      </w:pPr>
      <w:r w:rsidRPr="005F0B5F">
        <w:rPr>
          <w:rFonts w:hAnsi="Times New Roman" w:ascii="Times New Roman"/>
          <w:b w:val="false"/>
        </w:rPr>
        <w:t xml:space="preserve">- </w:t>
      </w:r>
      <w:r w:rsidR="00657359" w:rsidRPr="00657359">
        <w:rPr>
          <w:rFonts w:hAnsi="Times New Roman" w:ascii="Times New Roman"/>
          <w:b w:val="false"/>
        </w:rPr>
        <w:t xml:space="preserve">MULTIMAT - t.t.i. d.o.o., Umag, Ottavia Zakinje </w:t>
      </w:r>
      <w:r w:rsidR="00157F65">
        <w:rPr>
          <w:rFonts w:hAnsi="Times New Roman" w:ascii="Times New Roman"/>
          <w:b w:val="false"/>
        </w:rPr>
        <w:t>11</w:t>
      </w:r>
    </w:p>
    <w:p w:rsidRDefault="009B6F3D" w:rsidP="009B6F3D" w:rsidR="009B6F3D" w:rsidRPr="00776498">
      <w:pPr>
        <w:rPr>
          <w:rFonts w:hAnsi="Times New Roman" w:ascii="Times New Roman"/>
          <w:b w:val="false"/>
        </w:rPr>
      </w:pPr>
      <w:r w:rsidRPr="00776498">
        <w:rPr>
          <w:rFonts w:hAnsi="Times New Roman" w:ascii="Times New Roman"/>
          <w:b w:val="false"/>
        </w:rPr>
        <w:t xml:space="preserve">- stečajni upravitelj </w:t>
      </w:r>
      <w:r w:rsidR="00657359">
        <w:rPr>
          <w:rFonts w:hAnsi="Times New Roman" w:ascii="Times New Roman"/>
          <w:b w:val="false"/>
        </w:rPr>
        <w:t>Dražen Ezgeta, M. Benussi 8</w:t>
      </w:r>
    </w:p>
    <w:p w:rsidRDefault="009B6F3D" w:rsidP="009B6F3D" w:rsidR="009B6F3D" w:rsidRPr="00776498">
      <w:pPr>
        <w:rPr>
          <w:rFonts w:hAnsi="Times New Roman" w:ascii="Times New Roman"/>
          <w:b w:val="false"/>
        </w:rPr>
      </w:pPr>
      <w:r w:rsidRPr="00776498">
        <w:rPr>
          <w:rFonts w:hAnsi="Times New Roman" w:ascii="Times New Roman"/>
          <w:b w:val="false"/>
        </w:rPr>
        <w:t xml:space="preserve">- Općinski sud u Puli-Pola, Stalna služba u Bujama-Buie, Zemljišnoknjižni odjel, Buje, </w:t>
      </w:r>
    </w:p>
    <w:p w:rsidRDefault="009B6F3D" w:rsidP="009B6F3D" w:rsidR="009B6F3D" w:rsidRPr="00776498">
      <w:pPr>
        <w:rPr>
          <w:rFonts w:hAnsi="Times New Roman" w:ascii="Times New Roman"/>
          <w:b w:val="false"/>
        </w:rPr>
      </w:pPr>
      <w:r w:rsidRPr="00776498">
        <w:rPr>
          <w:rFonts w:hAnsi="Times New Roman" w:ascii="Times New Roman"/>
          <w:b w:val="false"/>
        </w:rPr>
        <w:t xml:space="preserve">  Istarska ul. 1, sa rješenjem </w:t>
      </w:r>
      <w:r w:rsidR="00157F65">
        <w:rPr>
          <w:rFonts w:hAnsi="Times New Roman" w:ascii="Times New Roman"/>
          <w:b w:val="false"/>
        </w:rPr>
        <w:t>St-</w:t>
      </w:r>
      <w:r w:rsidR="00657359">
        <w:rPr>
          <w:rFonts w:hAnsi="Times New Roman" w:ascii="Times New Roman"/>
          <w:b w:val="false"/>
        </w:rPr>
        <w:t>15/2015</w:t>
      </w:r>
      <w:r w:rsidR="00157F65" w:rsidRPr="005F0B5F">
        <w:rPr>
          <w:rFonts w:hAnsi="Times New Roman" w:ascii="Times New Roman"/>
          <w:b w:val="false"/>
        </w:rPr>
        <w:t>-</w:t>
      </w:r>
      <w:r w:rsidR="00657359">
        <w:rPr>
          <w:rFonts w:hAnsi="Times New Roman" w:ascii="Times New Roman"/>
          <w:b w:val="false"/>
        </w:rPr>
        <w:t>394</w:t>
      </w:r>
      <w:r w:rsidR="00157F65" w:rsidRPr="005F0B5F">
        <w:rPr>
          <w:rFonts w:hAnsi="Times New Roman" w:ascii="Times New Roman"/>
          <w:b w:val="false"/>
        </w:rPr>
        <w:t xml:space="preserve"> od </w:t>
      </w:r>
      <w:r w:rsidR="00657359">
        <w:rPr>
          <w:rFonts w:hAnsi="Times New Roman" w:ascii="Times New Roman"/>
          <w:b w:val="false"/>
        </w:rPr>
        <w:t>31. siječnja 2018</w:t>
      </w:r>
      <w:r w:rsidR="00157F65" w:rsidRPr="005F0B5F">
        <w:rPr>
          <w:rFonts w:hAnsi="Times New Roman" w:ascii="Times New Roman"/>
          <w:b w:val="false"/>
        </w:rPr>
        <w:t>.</w:t>
      </w:r>
      <w:r w:rsidRPr="00776498">
        <w:rPr>
          <w:rFonts w:hAnsi="Times New Roman" w:ascii="Times New Roman"/>
          <w:b w:val="false"/>
        </w:rPr>
        <w:t xml:space="preserve"> s potvrdom pravomoćnosti</w:t>
      </w:r>
    </w:p>
    <w:p w:rsidRDefault="009B6F3D" w:rsidP="009B6F3D" w:rsidR="009B6F3D">
      <w:r w:rsidRPr="00776498">
        <w:rPr>
          <w:rFonts w:hAnsi="Times New Roman" w:ascii="Times New Roman"/>
          <w:b w:val="false"/>
        </w:rPr>
        <w:t>- e-Oglasna ploča suda 8 dana</w:t>
      </w:r>
    </w:p>
    <w:p w:rsidRDefault="00361BB9" w:rsidR="00500701"/>
    <w:sectPr w:rsidSect="001E3CB0" w:rsidR="00500701">
      <w:headerReference w:type="default" r:id="rId9"/>
      <w:footerReference w:type="even" r:id="rId10"/>
      <w:footerReference w:type="default" r:id="rId11"/>
      <w:headerReference w:type="first" r:id="rId12"/>
      <w:pgSz w:h="15840" w:w="12240"/>
      <w:pgMar w:gutter="0" w:footer="708" w:header="708" w:left="1418" w:bottom="1560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3C4D" w:rsidP="009B6F3D" w:rsidR="00EB3C4D">
      <w:r>
        <w:separator/>
      </w:r>
    </w:p>
  </w:endnote>
  <w:endnote w:id="0" w:type="continuationSeparator">
    <w:p w:rsidRDefault="00EB3C4D" w:rsidP="009B6F3D" w:rsidR="00EB3C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F65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1BB9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1BB9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361BB9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3C4D" w:rsidP="009B6F3D" w:rsidR="00EB3C4D">
      <w:r>
        <w:separator/>
      </w:r>
    </w:p>
  </w:footnote>
  <w:footnote w:id="0" w:type="continuationSeparator">
    <w:p w:rsidRDefault="00EB3C4D" w:rsidP="009B6F3D" w:rsidR="00EB3C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157F65" w:rsidP="001B6D87" w:rsidR="001B6D87" w:rsidRPr="002B561F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</w:t>
        </w:r>
        <w:r>
          <w:tab/>
          <w:t xml:space="preserve">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361BB9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   </w:t>
        </w:r>
        <w:r w:rsidR="00657359">
          <w:rPr>
            <w:rFonts w:hAnsi="Times New Roman" w:ascii="Times New Roman"/>
            <w:b w:val="false"/>
          </w:rPr>
          <w:t>1 St-15</w:t>
        </w:r>
        <w:r w:rsidR="00657359" w:rsidRPr="004F4FE1">
          <w:rPr>
            <w:rFonts w:hAnsi="Times New Roman" w:ascii="Times New Roman"/>
            <w:b w:val="false"/>
          </w:rPr>
          <w:t>/201</w:t>
        </w:r>
        <w:r w:rsidR="00657359">
          <w:rPr>
            <w:rFonts w:hAnsi="Times New Roman" w:ascii="Times New Roman"/>
            <w:b w:val="false"/>
          </w:rPr>
          <w:t>5</w:t>
        </w:r>
        <w:r w:rsidR="00657359" w:rsidRPr="004F4FE1">
          <w:rPr>
            <w:rFonts w:hAnsi="Times New Roman" w:ascii="Times New Roman"/>
            <w:b w:val="false"/>
          </w:rPr>
          <w:t>-</w:t>
        </w:r>
        <w:r w:rsidR="00657359">
          <w:rPr>
            <w:rFonts w:hAnsi="Times New Roman" w:ascii="Times New Roman"/>
            <w:b w:val="false"/>
          </w:rPr>
          <w:t>406</w:t>
        </w:r>
      </w:p>
      <w:p w:rsidRDefault="00361BB9" w:rsidP="009B6F3D" w:rsidR="00902CE6" w:rsidRPr="005B6AD6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F65" w:rsidR="002B561F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  <w:t xml:space="preserve">                               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6F3D"/>
    <w:rsid w:val="00083B0A"/>
    <w:rsid w:val="00157F65"/>
    <w:rsid w:val="00361BB9"/>
    <w:rsid w:val="00507D2C"/>
    <w:rsid w:val="00554328"/>
    <w:rsid w:val="00582E81"/>
    <w:rsid w:val="00657359"/>
    <w:rsid w:val="00985388"/>
    <w:rsid w:val="009B6F3D"/>
    <w:rsid w:val="00A61CD0"/>
    <w:rsid w:val="00AF19BF"/>
    <w:rsid w:val="00CF1462"/>
    <w:rsid w:val="00EB3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6F3D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B6F3D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9B6F3D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B6F3D"/>
  </w:style>
  <w:style w:styleId="Zaglavlje" w:type="paragraph">
    <w:name w:val="header"/>
    <w:basedOn w:val="Normal"/>
    <w:link w:val="ZaglavljeChar"/>
    <w:uiPriority w:val="99"/>
    <w:rsid w:val="009B6F3D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6F3D"/>
    <w:rPr>
      <w:rFonts w:cs="Times New Roman" w:eastAsia="Times New Roman" w:hAnsi="Arial" w:ascii="Arial"/>
      <w:b/>
      <w:sz w:val="24"/>
      <w:szCs w:val="24"/>
    </w:rPr>
  </w:style>
  <w:style w:styleId="Bezproreda" w:type="paragraph">
    <w:name w:val="No Spacing"/>
    <w:uiPriority w:val="1"/>
    <w:qFormat/>
    <w:rsid w:val="009B6F3D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6F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6F3D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1B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1BB9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1BB9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1BB9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1BB9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6F3D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B6F3D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9B6F3D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B6F3D"/>
  </w:style>
  <w:style w:styleId="Zaglavlje" w:type="paragraph">
    <w:name w:val="header"/>
    <w:basedOn w:val="Normal"/>
    <w:link w:val="ZaglavljeChar"/>
    <w:uiPriority w:val="99"/>
    <w:rsid w:val="009B6F3D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6F3D"/>
    <w:rPr>
      <w:rFonts w:ascii="Arial" w:cs="Times New Roman" w:eastAsia="Times New Roman" w:hAnsi="Arial"/>
      <w:b/>
      <w:sz w:val="24"/>
      <w:szCs w:val="24"/>
    </w:rPr>
  </w:style>
  <w:style w:styleId="Bezproreda" w:type="paragraph">
    <w:name w:val="No Spacing"/>
    <w:uiPriority w:val="1"/>
    <w:qFormat/>
    <w:rsid w:val="009B6F3D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6F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6F3D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1B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1BB9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1BB9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1BB9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1BB9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4 plava registratora - prijave tražbina</izvorni_sadrzaj>
    <derivirana_varijabla naziv="DomainObject.Predmet.Opis_1">4 plava registratora - prijave tražbina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St-15/2015</izvorni_sadrzaj>
    <derivirana_varijabla naziv="DomainObject.Predmet.OznakaBroj_1">St-15/2015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spisi TS PZ: Ovr-11/16,  Ovr-12/16,
Ovr-13/16, Ovr-14/16, Ovr-14/16,Ovr-15/16, Ovr-16/16, Ovr-17/16, Ovr-18/16, Ovr-19/16, Ovr-20/16,</izvorni_sadrzaj>
    <derivirana_varijabla naziv="DomainObject.Predmet.PrimjedbaSuca_1">veza spisi TS PZ: Ovr-11/16,  Ovr-12/16,
Ovr-13/16, Ovr-14/16, Ovr-14/16,Ovr-15/16, Ovr-16/16, Ovr-17/16, Ovr-18/16, Ovr-19/16, Ovr-20/16,</derivirana_varijabla>
  </DomainObject.Predmet.PrimjedbaSuca>
  <DomainObject.Predmet.ProtustrankaFormated>
    <izvorni_sadrzaj>  C-UMAG d.d. UMAG</izvorni_sadrzaj>
    <derivirana_varijabla naziv="DomainObject.Predmet.ProtustrankaFormated_1">  C-UMAG d.d. UMAG</derivirana_varijabla>
  </DomainObject.Predmet.ProtustrankaFormated>
  <DomainObject.Predmet.ProtustrankaFormatedOIB>
    <izvorni_sadrzaj>  C-UMAG d.d. UMAG, OIB 44142508839</izvorni_sadrzaj>
    <derivirana_varijabla naziv="DomainObject.Predmet.ProtustrankaFormatedOIB_1">  C-UMAG d.d. UMAG, OIB 44142508839</derivirana_varijabla>
  </DomainObject.Predmet.ProtustrankaFormatedOIB>
  <DomainObject.Predmet.ProtustrankaFormatedWithAdress>
    <izvorni_sadrzaj> C-UMAG d.d. UMAG, Katoro bb, 52470 Umag</izvorni_sadrzaj>
    <derivirana_varijabla naziv="DomainObject.Predmet.ProtustrankaFormatedWithAdress_1"> C-UMAG d.d. UMAG, Katoro bb, 52470 Umag</derivirana_varijabla>
  </DomainObject.Predmet.ProtustrankaFormatedWithAdress>
  <DomainObject.Predmet.ProtustrankaFormatedWithAdressOIB>
    <izvorni_sadrzaj> C-UMAG d.d. UMAG, OIB 44142508839, Katoro bb, 52470 Umag</izvorni_sadrzaj>
    <derivirana_varijabla naziv="DomainObject.Predmet.ProtustrankaFormatedWithAdressOIB_1"> C-UMAG d.d. UMAG, OIB 44142508839, Katoro bb, 52470 Umag</derivirana_varijabla>
  </DomainObject.Predmet.ProtustrankaFormatedWithAdressOIB>
  <DomainObject.Predmet.ProtustrankaWithAdress>
    <izvorni_sadrzaj>C-UMAG d.d. UMAG Katoro bb, 52470 Umag</izvorni_sadrzaj>
    <derivirana_varijabla naziv="DomainObject.Predmet.ProtustrankaWithAdress_1">C-UMAG d.d. UMAG Katoro bb, 52470 Umag</derivirana_varijabla>
  </DomainObject.Predmet.ProtustrankaWithAdress>
  <DomainObject.Predmet.ProtustrankaWithAdressOIB>
    <izvorni_sadrzaj>C-UMAG d.d. UMAG, OIB 44142508839, Katoro bb, 52470 Umag</izvorni_sadrzaj>
    <derivirana_varijabla naziv="DomainObject.Predmet.ProtustrankaWithAdressOIB_1">C-UMAG d.d. UMAG, OIB 44142508839, Katoro bb, 52470 Umag</derivirana_varijabla>
  </DomainObject.Predmet.ProtustrankaWithAdressOIB>
  <DomainObject.Predmet.ProtustrankaNazivFormated>
    <izvorni_sadrzaj>C-UMAG d.d. UMAG</izvorni_sadrzaj>
    <derivirana_varijabla naziv="DomainObject.Predmet.ProtustrankaNazivFormated_1">C-UMAG d.d. UMAG</derivirana_varijabla>
  </DomainObject.Predmet.ProtustrankaNazivFormated>
  <DomainObject.Predmet.ProtustrankaNazivFormatedOIB>
    <izvorni_sadrzaj>C-UMAG d.d. UMAG, OIB 44142508839</izvorni_sadrzaj>
    <derivirana_varijabla naziv="DomainObject.Predmet.ProtustrankaNazivFormatedOIB_1">C-UMAG d.d. UMAG, OIB 44142508839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Nazarević</izvorni_sadrzaj>
    <derivirana_varijabla naziv="DomainObject.Predmet.StrankaFormated_1">  Željko Nazarević</derivirana_varijabla>
  </DomainObject.Predmet.StrankaFormated>
  <DomainObject.Predmet.StrankaFormatedOIB>
    <izvorni_sadrzaj>  Željko Nazarević, OIB 93404950930</izvorni_sadrzaj>
    <derivirana_varijabla naziv="DomainObject.Predmet.StrankaFormatedOIB_1">  Željko Nazarević, OIB 93404950930</derivirana_varijabla>
  </DomainObject.Predmet.StrankaFormatedOIB>
  <DomainObject.Predmet.StrankaFormatedWithAdress>
    <izvorni_sadrzaj> Željko Nazarević, Joakima Rakovca 16, 52470 Umag</izvorni_sadrzaj>
    <derivirana_varijabla naziv="DomainObject.Predmet.StrankaFormatedWithAdress_1"> Željko Nazarević, Joakima Rakovca 16, 52470 Umag</derivirana_varijabla>
  </DomainObject.Predmet.StrankaFormatedWithAdress>
  <DomainObject.Predmet.StrankaFormatedWithAdressOIB>
    <izvorni_sadrzaj> Željko Nazarević, OIB 93404950930, Joakima Rakovca 16, 52470 Umag</izvorni_sadrzaj>
    <derivirana_varijabla naziv="DomainObject.Predmet.StrankaFormatedWithAdressOIB_1"> Željko Nazarević, OIB 93404950930, Joakima Rakovca 16, 52470 Umag</derivirana_varijabla>
  </DomainObject.Predmet.StrankaFormatedWithAdressOIB>
  <DomainObject.Predmet.StrankaWithAdress>
    <izvorni_sadrzaj>Željko Nazarević Joakima Rakovca 16,52470 Umag</izvorni_sadrzaj>
    <derivirana_varijabla naziv="DomainObject.Predmet.StrankaWithAdress_1">Željko Nazarević Joakima Rakovca 16,52470 Umag</derivirana_varijabla>
  </DomainObject.Predmet.StrankaWithAdress>
  <DomainObject.Predmet.StrankaWithAdressOIB>
    <izvorni_sadrzaj>Željko Nazarević, OIB 93404950930, Joakima Rakovca 16,52470 Umag</izvorni_sadrzaj>
    <derivirana_varijabla naziv="DomainObject.Predmet.StrankaWithAdressOIB_1">Željko Nazarević, OIB 93404950930, Joakima Rakovca 16,52470 Umag</derivirana_varijabla>
  </DomainObject.Predmet.StrankaWithAdressOIB>
  <DomainObject.Predmet.StrankaNazivFormated>
    <izvorni_sadrzaj>Željko Nazarević</izvorni_sadrzaj>
    <derivirana_varijabla naziv="DomainObject.Predmet.StrankaNazivFormated_1">Željko Nazarević</derivirana_varijabla>
  </DomainObject.Predmet.StrankaNazivFormated>
  <DomainObject.Predmet.StrankaNazivFormatedOIB>
    <izvorni_sadrzaj>Željko Nazarević, OIB 93404950930</izvorni_sadrzaj>
    <derivirana_varijabla naziv="DomainObject.Predmet.StrankaNazivFormatedOIB_1">Željko Nazarević, OIB 93404950930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160000.00</izvorni_sadrzaj>
    <derivirana_varijabla naziv="DomainObject.Predmet.TrenutnaVrijednost_1">160000.00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Željko Nazarević</item>
    </izvorni_sadrzaj>
    <derivirana_varijabla naziv="DomainObject.Predmet.StrankaListFormated_1">
      <item>Željko Nazarević</item>
    </derivirana_varijabla>
  </DomainObject.Predmet.StrankaListFormated>
  <DomainObject.Predmet.StrankaListFormatedOIB>
    <izvorni_sadrzaj>
      <item>Željko Nazarević, OIB 93404950930</item>
    </izvorni_sadrzaj>
    <derivirana_varijabla naziv="DomainObject.Predmet.StrankaListFormatedOIB_1">
      <item>Željko Nazarević, OIB 93404950930</item>
    </derivirana_varijabla>
  </DomainObject.Predmet.StrankaListFormatedOIB>
  <DomainObject.Predmet.StrankaListFormatedWithAdress>
    <izvorni_sadrzaj>
      <item>Željko Nazarević, Joakima Rakovca 16, 52470 Umag</item>
    </izvorni_sadrzaj>
    <derivirana_varijabla naziv="DomainObject.Predmet.StrankaListFormatedWithAdress_1">
      <item>Željko Nazarević, Joakima Rakovca 16, 52470 Umag</item>
    </derivirana_varijabla>
  </DomainObject.Predmet.StrankaListFormatedWithAdress>
  <DomainObject.Predmet.StrankaListFormatedWithAdressOIB>
    <izvorni_sadrzaj>
      <item>Željko Nazarević, OIB 93404950930, Joakima Rakovca 16, 52470 Umag</item>
    </izvorni_sadrzaj>
    <derivirana_varijabla naziv="DomainObject.Predmet.StrankaListFormatedWithAdressOIB_1">
      <item>Željko Nazarević, OIB 93404950930, Joakima Rakovca 16, 52470 Umag</item>
    </derivirana_varijabla>
  </DomainObject.Predmet.StrankaListFormatedWithAdressOIB>
  <DomainObject.Predmet.StrankaListNazivFormated>
    <izvorni_sadrzaj>
      <item>Željko Nazarević</item>
    </izvorni_sadrzaj>
    <derivirana_varijabla naziv="DomainObject.Predmet.StrankaListNazivFormated_1">
      <item>Željko Nazarević</item>
    </derivirana_varijabla>
  </DomainObject.Predmet.StrankaListNazivFormated>
  <DomainObject.Predmet.StrankaListNazivFormatedOIB>
    <izvorni_sadrzaj>
      <item>Željko Nazarević, OIB 93404950930</item>
    </izvorni_sadrzaj>
    <derivirana_varijabla naziv="DomainObject.Predmet.StrankaListNazivFormatedOIB_1">
      <item>Željko Nazarević, OIB 93404950930</item>
    </derivirana_varijabla>
  </DomainObject.Predmet.StrankaListNazivFormatedOIB>
  <DomainObject.Predmet.ProtuStrankaListFormated>
    <izvorni_sadrzaj>
      <item>C-UMAG d.d. UMAG</item>
    </izvorni_sadrzaj>
    <derivirana_varijabla naziv="DomainObject.Predmet.ProtuStrankaListFormated_1">
      <item>C-UMAG d.d. UMAG</item>
    </derivirana_varijabla>
  </DomainObject.Predmet.ProtuStrankaListFormated>
  <DomainObject.Predmet.ProtuStrankaListFormatedOIB>
    <izvorni_sadrzaj>
      <item>C-UMAG d.d. UMAG, OIB 44142508839</item>
    </izvorni_sadrzaj>
    <derivirana_varijabla naziv="DomainObject.Predmet.ProtuStrankaListFormatedOIB_1">
      <item>C-UMAG d.d. UMAG, OIB 44142508839</item>
    </derivirana_varijabla>
  </DomainObject.Predmet.ProtuStrankaListFormatedOIB>
  <DomainObject.Predmet.ProtuStrankaListFormatedWithAdress>
    <izvorni_sadrzaj>
      <item>C-UMAG d.d. UMAG, Katoro bb, 52470 Umag</item>
    </izvorni_sadrzaj>
    <derivirana_varijabla naziv="DomainObject.Predmet.ProtuStrankaListFormatedWithAdress_1">
      <item>C-UMAG d.d. UMAG, Katoro bb, 52470 Umag</item>
    </derivirana_varijabla>
  </DomainObject.Predmet.ProtuStrankaListFormatedWithAdress>
  <DomainObject.Predmet.ProtuStrankaListFormatedWithAdressOIB>
    <izvorni_sadrzaj>
      <item>C-UMAG d.d. UMAG, OIB 44142508839, Katoro bb, 52470 Umag</item>
    </izvorni_sadrzaj>
    <derivirana_varijabla naziv="DomainObject.Predmet.ProtuStrankaListFormatedWithAdressOIB_1">
      <item>C-UMAG d.d. UMAG, OIB 44142508839, Katoro bb, 52470 Umag</item>
    </derivirana_varijabla>
  </DomainObject.Predmet.ProtuStrankaListFormatedWithAdressOIB>
  <DomainObject.Predmet.ProtuStrankaListNazivFormated>
    <izvorni_sadrzaj>
      <item>C-UMAG d.d. UMAG</item>
    </izvorni_sadrzaj>
    <derivirana_varijabla naziv="DomainObject.Predmet.ProtuStrankaListNazivFormated_1">
      <item>C-UMAG d.d. UMAG</item>
    </derivirana_varijabla>
  </DomainObject.Predmet.ProtuStrankaListNazivFormated>
  <DomainObject.Predmet.ProtuStrankaListNazivFormatedOIB>
    <izvorni_sadrzaj>
      <item>C-UMAG d.d. UMAG, OIB 44142508839</item>
    </izvorni_sadrzaj>
    <derivirana_varijabla naziv="DomainObject.Predmet.ProtuStrankaListNazivFormatedOIB_1">
      <item>C-UMAG d.d. UMAG, OIB 44142508839</item>
    </derivirana_varijabla>
  </DomainObject.Predmet.ProtuStrankaListNazivFormatedOIB>
  <DomainObject.Predmet.OstaliListFormated>
    <izvorni_sadrzaj>
      <item>Odvj. ZORAN BELUŠIĆ</item>
      <item>ZOU VELJOVIĆ i dr.</item>
      <item>TATJANA MAKSIMOVIĆ</item>
      <item>ZAGREBAČKA BANKA DIONIČKO DRUŠTVO</item>
      <item>VLADAN RISTIĆ</item>
      <item>ISTRATURIST UMAG, d.d.</item>
      <item>PROMETEO d.o.o.</item>
      <item>MICHELLE CASTELLI</item>
      <item>LUKA ŠKROPETA</item>
      <item>RONALD JURCAN</item>
      <item>SAŠA TEODOROVIĆ</item>
      <item>DRAGICA BIJELIĆ CURKIĆ</item>
      <item>LUKA SINADINOVIĆ</item>
      <item>DAVID BURŠIĆ</item>
      <item>MIRKO ČERVENI</item>
      <item>MARIC LETICA</item>
      <item>VESNA RAVLIĆ</item>
      <item>DANIJEL UZELAC</item>
      <item>ELVIS BELETIĆ</item>
      <item>DAVOR TOTA</item>
      <item>ALEKSANDAR ČEKO</item>
      <item>DRAGUTIN DOKOZA</item>
      <item>KLAUDIA PREDEN</item>
      <item>SAIĆ IVAN</item>
      <item>MARIJAN SARIĆ</item>
      <item>BOŠKO RADIĆ</item>
      <item>NATAŠA MARIĆ</item>
      <item>DRAŽEN ŠUNJIĆ</item>
      <item>DARIO GAMBOC</item>
      <item>MARIO MILIN-UNGAR</item>
      <item>NJEGOMIR MARINKO</item>
      <item>ALEKSANDAR ČEKO</item>
      <item>GORAN KRNETA</item>
      <item>DRAŽEN ROTAR</item>
      <item>SUZANA RANIĆ</item>
      <item>MARKO MOMIĆ</item>
      <item>SANDRA IVANKOVIĆ</item>
      <item>ŽELJKO URBAS</item>
      <item>LEO URBAS</item>
      <item>ZLATKO TARANDEK</item>
      <item>BARBARA VLADIMIR</item>
      <item>MITA ŠPELIĆ</item>
      <item>GIANCARLO DEKOVIĆ</item>
      <item>NATAŠA BOŽIĆEVIĆ</item>
      <item>ŽELJKO NAZAREVIĆ</item>
      <item>VANDA ŽMAK</item>
      <item>DENIS KATIĆ</item>
      <item>Županijsko državno odvjetništvo u Puli</item>
      <item>ZLATKO KRIŽAN</item>
      <item>IVAN PAOLETIĆ</item>
      <item>DOBRILA SAVANOVIĆ</item>
      <item>MICHELE GARDINA</item>
      <item>ŽELJKO IVANKOVIĆ</item>
      <item>DANIJEL HRVATIN</item>
      <item>ATLAS UMAG putnička agencija, d. o. o.</item>
      <item>FUTURA društvo s ograničenom odgovornošću za trgovinu</item>
      <item>NELBA - COMMERCE d. o. o. za unutarnju i vanjsku trgovinu</item>
      <item>GELAX društvo s ograničenom odgovornošću za proizvodnju, trgovinu i usluge</item>
      <item>B - COOP društvo s ograničenom odgovornošću za trgovinu, usluge  i putnička agencija</item>
      <item>PROTECTION d. o. o. za zaštitu od požara, inženjering, servis, trgovinu i uvoz - izvoz opreme i uređaja</item>
      <item>TRICOP, društvo s ograničenom odgovornošću za proizvodnju konfekcije</item>
      <item>Dražen Ezgeta</item>
    </izvorni_sadrzaj>
    <derivirana_varijabla naziv="DomainObject.Predmet.OstaliListFormated_1">
      <item>Odvj. ZORAN BELUŠIĆ</item>
      <item>ZOU VELJOVIĆ i dr.</item>
      <item>TATJANA MAKSIMOVIĆ</item>
      <item>ZAGREBAČKA BANKA DIONIČKO DRUŠTVO</item>
      <item>VLADAN RISTIĆ</item>
      <item>ISTRATURIST UMAG, d.d.</item>
      <item>PROMETEO d.o.o.</item>
      <item>MICHELLE CASTELLI</item>
      <item>LUKA ŠKROPETA</item>
      <item>RONALD JURCAN</item>
      <item>SAŠA TEODOROVIĆ</item>
      <item>DRAGICA BIJELIĆ CURKIĆ</item>
      <item>LUKA SINADINOVIĆ</item>
      <item>DAVID BURŠIĆ</item>
      <item>MIRKO ČERVENI</item>
      <item>MARIC LETICA</item>
      <item>VESNA RAVLIĆ</item>
      <item>DANIJEL UZELAC</item>
      <item>ELVIS BELETIĆ</item>
      <item>DAVOR TOTA</item>
      <item>ALEKSANDAR ČEKO</item>
      <item>DRAGUTIN DOKOZA</item>
      <item>KLAUDIA PREDEN</item>
      <item>SAIĆ IVAN</item>
      <item>MARIJAN SARIĆ</item>
      <item>BOŠKO RADIĆ</item>
      <item>NATAŠA MARIĆ</item>
      <item>DRAŽEN ŠUNJIĆ</item>
      <item>DARIO GAMBOC</item>
      <item>MARIO MILIN-UNGAR</item>
      <item>NJEGOMIR MARINKO</item>
      <item>ALEKSANDAR ČEKO</item>
      <item>GORAN KRNETA</item>
      <item>DRAŽEN ROTAR</item>
      <item>SUZANA RANIĆ</item>
      <item>MARKO MOMIĆ</item>
      <item>SANDRA IVANKOVIĆ</item>
      <item>ŽELJKO URBAS</item>
      <item>LEO URBAS</item>
      <item>ZLATKO TARANDEK</item>
      <item>BARBARA VLADIMIR</item>
      <item>MITA ŠPELIĆ</item>
      <item>GIANCARLO DEKOVIĆ</item>
      <item>NATAŠA BOŽIĆEVIĆ</item>
      <item>ŽELJKO NAZAREVIĆ</item>
      <item>VANDA ŽMAK</item>
      <item>DENIS KATIĆ</item>
      <item>Županijsko državno odvjetništvo u Puli</item>
      <item>ZLATKO KRIŽAN</item>
      <item>IVAN PAOLETIĆ</item>
      <item>DOBRILA SAVANOVIĆ</item>
      <item>MICHELE GARDINA</item>
      <item>ŽELJKO IVANKOVIĆ</item>
      <item>DANIJEL HRVATIN</item>
      <item>ATLAS UMAG putnička agencija, d. o. o.</item>
      <item>FUTURA društvo s ograničenom odgovornošću za trgovinu</item>
      <item>NELBA - COMMERCE d. o. o. za unutarnju i vanjsku trgovinu</item>
      <item>GELAX društvo s ograničenom odgovornošću za proizvodnju, trgovinu i usluge</item>
      <item>B - COOP društvo s ograničenom odgovornošću za trgovinu, usluge  i putnička agencija</item>
      <item>PROTECTION d. o. o. za zaštitu od požara, inženjering, servis, trgovinu i uvoz - izvoz opreme i uređaja</item>
      <item>TRICOP, društvo s ograničenom odgovornošću za proizvodnju konfekcije</item>
      <item>Dražen Ezgeta</item>
    </derivirana_varijabla>
  </DomainObject.Predmet.OstaliListFormated>
  <DomainObject.Predmet.OstaliListFormatedOIB>
    <izvorni_sadrzaj>
      <item>Odvj. ZORAN BELUŠIĆ</item>
      <item>ZOU VELJOVIĆ i dr.</item>
      <item>TATJANA MAKSIMOVIĆ</item>
      <item>ZAGREBAČKA BANKA DIONIČKO DRUŠTVO, OIB 92963223473</item>
      <item>VLADAN RISTIĆ</item>
      <item>ISTRATURIST UMAG, d.d., OIB 22738374612</item>
      <item>PROMETEO d.o.o., OIB 31834346413</item>
      <item>MICHELLE CASTELLI</item>
      <item>LUKA ŠKROPETA</item>
      <item>RONALD JURCAN</item>
      <item>SAŠA TEODOROVIĆ</item>
      <item>DRAGICA BIJELIĆ CURKIĆ</item>
      <item>LUKA SINADINOVIĆ</item>
      <item>DAVID BURŠIĆ</item>
      <item>MIRKO ČERVENI</item>
      <item>MARIC LETICA</item>
      <item>VESNA RAVLIĆ</item>
      <item>DANIJEL UZELAC</item>
      <item>ELVIS BELETIĆ</item>
      <item>DAVOR TOTA</item>
      <item>ALEKSANDAR ČEKO</item>
      <item>DRAGUTIN DOKOZA</item>
      <item>KLAUDIA PREDEN</item>
      <item>SAIĆ IVAN</item>
      <item>MARIJAN SARIĆ</item>
      <item>BOŠKO RADIĆ</item>
      <item>NATAŠA MARIĆ</item>
      <item>DRAŽEN ŠUNJIĆ</item>
      <item>DARIO GAMBOC</item>
      <item>MARIO MILIN-UNGAR</item>
      <item>NJEGOMIR MARINKO</item>
      <item>ALEKSANDAR ČEKO</item>
      <item>GORAN KRNETA</item>
      <item>DRAŽEN ROTAR</item>
      <item>SUZANA RANIĆ</item>
      <item>MARKO MOMIĆ</item>
      <item>SANDRA IVANKOVIĆ</item>
      <item>ŽELJKO URBAS</item>
      <item>LEO URBAS</item>
      <item>ZLATKO TARANDEK</item>
      <item>BARBARA VLADIMIR</item>
      <item>MITA ŠPELIĆ</item>
      <item>GIANCARLO DEKOVIĆ</item>
      <item>NATAŠA BOŽIĆEVIĆ</item>
      <item>ŽELJKO NAZAREVIĆ</item>
      <item>VANDA ŽMAK</item>
      <item>DENIS KATIĆ</item>
      <item>Županijsko državno odvjetništvo u Puli</item>
      <item>ZLATKO KRIŽAN</item>
      <item>IVAN PAOLETIĆ</item>
      <item>DOBRILA SAVANOVIĆ</item>
      <item>MICHELE GARDINA</item>
      <item>ŽELJKO IVANKOVIĆ</item>
      <item>DANIJEL HRVATIN</item>
      <item>ATLAS UMAG putnička agencija, d. o. o., OIB 13843707273</item>
      <item>FUTURA društvo s ograničenom odgovornošću za trgovinu, OIB 10133589349</item>
      <item>NELBA - COMMERCE d. o. o. za unutarnju i vanjsku trgovinu, OIB 57281941091</item>
      <item>GELAX društvo s ograničenom odgovornošću za proizvodnju, trgovinu i usluge, OIB 79154850749</item>
      <item>B - COOP društvo s ograničenom odgovornošću za trgovinu, usluge  i putnička agencija, OIB 70464980653</item>
      <item>PROTECTION d. o. o. za zaštitu od požara, inženjering, servis, trgovinu i uvoz - izvoz opreme i uređaja, OIB 05337941744</item>
      <item>TRICOP, društvo s ograničenom odgovornošću za proizvodnju konfekcije, OIB 67625772537</item>
      <item>Dražen Ezgeta, OIB 62061046523</item>
    </izvorni_sadrzaj>
    <derivirana_varijabla naziv="DomainObject.Predmet.OstaliListFormatedOIB_1">
      <item>Odvj. ZORAN BELUŠIĆ</item>
      <item>ZOU VELJOVIĆ i dr.</item>
      <item>TATJANA MAKSIMOVIĆ</item>
      <item>ZAGREBAČKA BANKA DIONIČKO DRUŠTVO, OIB 92963223473</item>
      <item>VLADAN RISTIĆ</item>
      <item>ISTRATURIST UMAG, d.d., OIB 22738374612</item>
      <item>PROMETEO d.o.o., OIB 31834346413</item>
      <item>MICHELLE CASTELLI</item>
      <item>LUKA ŠKROPETA</item>
      <item>RONALD JURCAN</item>
      <item>SAŠA TEODOROVIĆ</item>
      <item>DRAGICA BIJELIĆ CURKIĆ</item>
      <item>LUKA SINADINOVIĆ</item>
      <item>DAVID BURŠIĆ</item>
      <item>MIRKO ČERVENI</item>
      <item>MARIC LETICA</item>
      <item>VESNA RAVLIĆ</item>
      <item>DANIJEL UZELAC</item>
      <item>ELVIS BELETIĆ</item>
      <item>DAVOR TOTA</item>
      <item>ALEKSANDAR ČEKO</item>
      <item>DRAGUTIN DOKOZA</item>
      <item>KLAUDIA PREDEN</item>
      <item>SAIĆ IVAN</item>
      <item>MARIJAN SARIĆ</item>
      <item>BOŠKO RADIĆ</item>
      <item>NATAŠA MARIĆ</item>
      <item>DRAŽEN ŠUNJIĆ</item>
      <item>DARIO GAMBOC</item>
      <item>MARIO MILIN-UNGAR</item>
      <item>NJEGOMIR MARINKO</item>
      <item>ALEKSANDAR ČEKO</item>
      <item>GORAN KRNETA</item>
      <item>DRAŽEN ROTAR</item>
      <item>SUZANA RANIĆ</item>
      <item>MARKO MOMIĆ</item>
      <item>SANDRA IVANKOVIĆ</item>
      <item>ŽELJKO URBAS</item>
      <item>LEO URBAS</item>
      <item>ZLATKO TARANDEK</item>
      <item>BARBARA VLADIMIR</item>
      <item>MITA ŠPELIĆ</item>
      <item>GIANCARLO DEKOVIĆ</item>
      <item>NATAŠA BOŽIĆEVIĆ</item>
      <item>ŽELJKO NAZAREVIĆ</item>
      <item>VANDA ŽMAK</item>
      <item>DENIS KATIĆ</item>
      <item>Županijsko državno odvjetništvo u Puli</item>
      <item>ZLATKO KRIŽAN</item>
      <item>IVAN PAOLETIĆ</item>
      <item>DOBRILA SAVANOVIĆ</item>
      <item>MICHELE GARDINA</item>
      <item>ŽELJKO IVANKOVIĆ</item>
      <item>DANIJEL HRVATIN</item>
      <item>ATLAS UMAG putnička agencija, d. o. o., OIB 13843707273</item>
      <item>FUTURA društvo s ograničenom odgovornošću za trgovinu, OIB 10133589349</item>
      <item>NELBA - COMMERCE d. o. o. za unutarnju i vanjsku trgovinu, OIB 57281941091</item>
      <item>GELAX društvo s ograničenom odgovornošću za proizvodnju, trgovinu i usluge, OIB 79154850749</item>
      <item>B - COOP društvo s ograničenom odgovornošću za trgovinu, usluge  i putnička agencija, OIB 70464980653</item>
      <item>PROTECTION d. o. o. za zaštitu od požara, inženjering, servis, trgovinu i uvoz - izvoz opreme i uređaja, OIB 05337941744</item>
      <item>TRICOP, društvo s ograničenom odgovornošću za proizvodnju konfekcije, OIB 67625772537</item>
      <item>Dražen Ezgeta, OIB 62061046523</item>
    </derivirana_varijabla>
  </DomainObject.Predmet.OstaliListFormatedOIB>
  <DomainObject.Predmet.OstaliListFormatedWithAdress>
    <izvorni_sadrzaj>
      <item>Odvj. ZORAN BELUŠIĆ, Trg slobode 4/IV, Buje</item>
      <item>ZOU VELJOVIĆ i dr.</item>
      <item>TATJANA MAKSIMOVIĆ, Put Masline 8, 52475 Savudrija</item>
      <item>ZAGREBAČKA BANKA DIONIČKO DRUŠTVO, Jadranska 18, 52470 Umag</item>
      <item>VLADAN RISTIĆ, Sunčana 51d, 52460 Buje</item>
      <item>ISTRATURIST UMAG, d.d., Jadranska 66, Umag</item>
      <item>PROMETEO d.o.o., Mirna 5, Zambratija</item>
      <item>MICHELLE CASTELLI, Pozioi 26, 52470 Umag</item>
      <item>LUKA ŠKROPETA, Juricani 18b, 52470 Umag</item>
      <item>RONALD JURCAN, J. Rakovca 7b, 52470 Umag</item>
      <item>SAŠA TEODOROVIĆ, Đuba 22, 52470 Umag</item>
      <item>DRAGICA BIJELIĆ CURKIĆ, Tribje 19, 52470 Umag</item>
      <item>LUKA SINADINOVIĆ, Bruštoloni 5, 52470 Umag</item>
      <item>DAVID BURŠIĆ, Lovrečica, Vodovodna 12, 52470 Umag</item>
      <item>MIRKO ČERVENI, Kaldanija 20d, 52460 Buje</item>
      <item>MARIC LETICA, Žrtava Fašizma 9d, 52470 Umag</item>
      <item>VESNA RAVLIĆ, Istarska 24d, 52470 Umag</item>
      <item>DANIJEL UZELAC, Svjetioničarska 26, 52475 Savudrija</item>
      <item>ELVIS BELETIĆ, Tribje 27, 52470 Umag</item>
      <item>DAVOR TOTA, Pozioi 26, 52470 Umag</item>
      <item>ALEKSANDAR ČEKO, Finida, Labinske Republike 10, 52470 Umag</item>
      <item>DRAGUTIN DOKOZA, Matije Vlačića Ilirika 2, 52470 Umag</item>
      <item>KLAUDIA PREDEN, Finida, Trg Veli Jože 5, 52470 Umag</item>
      <item>SAIĆ IVAN, Poljane 3, 52470 Umag</item>
      <item>MARIJAN SARIĆ, Bušćina bb, 52470 Umag</item>
      <item>BOŠKO RADIĆ, Joakima Rakovca 7b, 52470 Umag</item>
      <item>NATAŠA MARIĆ, Karpijan 42b, 52470 Umag</item>
      <item>DRAŽEN ŠUNJIĆ, A. Medice 11, 52470 Umag</item>
      <item>DARIO GAMBOC, Istarska 7, 52460 Buje</item>
      <item>MARIO MILIN-UNGAR, Matka Laginje 1, 52460 Buje</item>
      <item>NJEGOMIR MARINKO, Križine 48a, 52470 Umag</item>
      <item>ALEKSANDAR ČEKO, Rudine 6, 52460 Buje</item>
      <item>GORAN KRNETA, Murinska 3, 52470 Umag</item>
      <item>DRAŽEN ROTAR, Petrovija, Bujska 11, 52470 Umag</item>
      <item>SUZANA RANIĆ, Zambratija, Istarska 15b, 52470 Umag</item>
      <item>MARKO MOMIĆ, Savudrijska 8, 52470 Umag</item>
      <item>SANDRA IVANKOVIĆ, Poljane 4, 52470 Umag</item>
      <item>ŽELJKO URBAS, Poljane 5, 52470 Umag</item>
      <item>LEO URBAS, Poljane 5, 52470 Umag</item>
      <item>ZLATKO TARANDEK, Križine 49c, 52470 Umag</item>
      <item>BARBARA VLADIMIR, Livada 1, 52466 Novigrad</item>
      <item>MITA ŠPELIĆ, Tršćanska 6, 52470 Umag</item>
      <item>GIANCARLO DEKOVIĆ, Motovunska 6, 52440 Poreč</item>
      <item>NATAŠA BOŽIĆEVIĆ, Novigradska 4, 52470 Umag</item>
      <item>ŽELJKO NAZAREVIĆ, J. Rakovca 16, 52470 Umag</item>
      <item>VANDA ŽMAK, Materada, Alessi 22, 52470 Umag</item>
      <item>DENIS KATIĆ, Fratrica 24, 52470 Umag</item>
      <item>Županijsko državno odvjetništvo u Puli, Kranjčevićeva 8, 52100 Pula</item>
      <item>ZLATKO KRIŽAN, Fiorini 26, 52474 Brtonigla</item>
      <item>IVAN PAOLETIĆ, Zambratija, Siparska 8, 52475 Savudrija</item>
      <item>DOBRILA SAVANOVIĆ, Kaldanija 151, 52460 Buje</item>
      <item>MICHELE GARDINA, Z. Črnje 1, 52470 Umag</item>
      <item>ŽELJKO IVANKOVIĆ, Poljane 4, 52470 Umag</item>
      <item>DANIJEL HRVATIN, Bibići 55, 52342 Svetvinčenat</item>
      <item>ATLAS UMAG putnička agencija, d. o. o., Trg Slobode 3, Umag</item>
      <item>FUTURA društvo s ograničenom odgovornošću za trgovinu, A.Vivode 8, Umag</item>
      <item>NELBA - COMMERCE d. o. o. za unutarnju i vanjsku trgovinu, 6. svibnja 2A, Umag</item>
      <item>GELAX društvo s ograničenom odgovornošću za proizvodnju, trgovinu i usluge, Plovanija, Zanatska 4, Buje</item>
      <item>B - COOP društvo s ograničenom odgovornošću za trgovinu, usluge  i putnička agencija, Stancija Vinjeri 27b, 52466 Novigrad</item>
      <item>PROTECTION d. o. o. za zaštitu od požara, inženjering, servis, trgovinu i uvoz - izvoz opreme i uređaja, Ulica J.Rakovca 10, Umag</item>
      <item>TRICOP, društvo s ograničenom odgovornošću za proizvodnju konfekcije, Marconi 18, Brtonigla</item>
      <item>Dražen Ezgeta, M. Benussi 8, 52440 Poreč</item>
    </izvorni_sadrzaj>
    <derivirana_varijabla naziv="DomainObject.Predmet.OstaliListFormatedWithAdress_1">
      <item>Odvj. ZORAN BELUŠIĆ, Trg slobode 4/IV, Buje</item>
      <item>ZOU VELJOVIĆ i dr.</item>
      <item>TATJANA MAKSIMOVIĆ, Put Masline 8, 52475 Savudrija</item>
      <item>ZAGREBAČKA BANKA DIONIČKO DRUŠTVO, Jadranska 18, 52470 Umag</item>
      <item>VLADAN RISTIĆ, Sunčana 51d, 52460 Buje</item>
      <item>ISTRATURIST UMAG, d.d., Jadranska 66, Umag</item>
      <item>PROMETEO d.o.o., Mirna 5, Zambratija</item>
      <item>MICHELLE CASTELLI, Pozioi 26, 52470 Umag</item>
      <item>LUKA ŠKROPETA, Juricani 18b, 52470 Umag</item>
      <item>RONALD JURCAN, J. Rakovca 7b, 52470 Umag</item>
      <item>SAŠA TEODOROVIĆ, Đuba 22, 52470 Umag</item>
      <item>DRAGICA BIJELIĆ CURKIĆ, Tribje 19, 52470 Umag</item>
      <item>LUKA SINADINOVIĆ, Bruštoloni 5, 52470 Umag</item>
      <item>DAVID BURŠIĆ, Lovrečica, Vodovodna 12, 52470 Umag</item>
      <item>MIRKO ČERVENI, Kaldanija 20d, 52460 Buje</item>
      <item>MARIC LETICA, Žrtava Fašizma 9d, 52470 Umag</item>
      <item>VESNA RAVLIĆ, Istarska 24d, 52470 Umag</item>
      <item>DANIJEL UZELAC, Svjetioničarska 26, 52475 Savudrija</item>
      <item>ELVIS BELETIĆ, Tribje 27, 52470 Umag</item>
      <item>DAVOR TOTA, Pozioi 26, 52470 Umag</item>
      <item>ALEKSANDAR ČEKO, Finida, Labinske Republike 10, 52470 Umag</item>
      <item>DRAGUTIN DOKOZA, Matije Vlačića Ilirika 2, 52470 Umag</item>
      <item>KLAUDIA PREDEN, Finida, Trg Veli Jože 5, 52470 Umag</item>
      <item>SAIĆ IVAN, Poljane 3, 52470 Umag</item>
      <item>MARIJAN SARIĆ, Bušćina bb, 52470 Umag</item>
      <item>BOŠKO RADIĆ, Joakima Rakovca 7b, 52470 Umag</item>
      <item>NATAŠA MARIĆ, Karpijan 42b, 52470 Umag</item>
      <item>DRAŽEN ŠUNJIĆ, A. Medice 11, 52470 Umag</item>
      <item>DARIO GAMBOC, Istarska 7, 52460 Buje</item>
      <item>MARIO MILIN-UNGAR, Matka Laginje 1, 52460 Buje</item>
      <item>NJEGOMIR MARINKO, Križine 48a, 52470 Umag</item>
      <item>ALEKSANDAR ČEKO, Rudine 6, 52460 Buje</item>
      <item>GORAN KRNETA, Murinska 3, 52470 Umag</item>
      <item>DRAŽEN ROTAR, Petrovija, Bujska 11, 52470 Umag</item>
      <item>SUZANA RANIĆ, Zambratija, Istarska 15b, 52470 Umag</item>
      <item>MARKO MOMIĆ, Savudrijska 8, 52470 Umag</item>
      <item>SANDRA IVANKOVIĆ, Poljane 4, 52470 Umag</item>
      <item>ŽELJKO URBAS, Poljane 5, 52470 Umag</item>
      <item>LEO URBAS, Poljane 5, 52470 Umag</item>
      <item>ZLATKO TARANDEK, Križine 49c, 52470 Umag</item>
      <item>BARBARA VLADIMIR, Livada 1, 52466 Novigrad</item>
      <item>MITA ŠPELIĆ, Tršćanska 6, 52470 Umag</item>
      <item>GIANCARLO DEKOVIĆ, Motovunska 6, 52440 Poreč</item>
      <item>NATAŠA BOŽIĆEVIĆ, Novigradska 4, 52470 Umag</item>
      <item>ŽELJKO NAZAREVIĆ, J. Rakovca 16, 52470 Umag</item>
      <item>VANDA ŽMAK, Materada, Alessi 22, 52470 Umag</item>
      <item>DENIS KATIĆ, Fratrica 24, 52470 Umag</item>
      <item>Županijsko državno odvjetništvo u Puli, Kranjčevićeva 8, 52100 Pula</item>
      <item>ZLATKO KRIŽAN, Fiorini 26, 52474 Brtonigla</item>
      <item>IVAN PAOLETIĆ, Zambratija, Siparska 8, 52475 Savudrija</item>
      <item>DOBRILA SAVANOVIĆ, Kaldanija 151, 52460 Buje</item>
      <item>MICHELE GARDINA, Z. Črnje 1, 52470 Umag</item>
      <item>ŽELJKO IVANKOVIĆ, Poljane 4, 52470 Umag</item>
      <item>DANIJEL HRVATIN, Bibići 55, 52342 Svetvinčenat</item>
      <item>ATLAS UMAG putnička agencija, d. o. o., Trg Slobode 3, Umag</item>
      <item>FUTURA društvo s ograničenom odgovornošću za trgovinu, A.Vivode 8, Umag</item>
      <item>NELBA - COMMERCE d. o. o. za unutarnju i vanjsku trgovinu, 6. svibnja 2A, Umag</item>
      <item>GELAX društvo s ograničenom odgovornošću za proizvodnju, trgovinu i usluge, Plovanija, Zanatska 4, Buje</item>
      <item>B - COOP društvo s ograničenom odgovornošću za trgovinu, usluge  i putnička agencija, Stancija Vinjeri 27b, 52466 Novigrad</item>
      <item>PROTECTION d. o. o. za zaštitu od požara, inženjering, servis, trgovinu i uvoz - izvoz opreme i uređaja, Ulica J.Rakovca 10, Umag</item>
      <item>TRICOP, društvo s ograničenom odgovornošću za proizvodnju konfekcije, Marconi 18, Brtonigla</item>
      <item>Dražen Ezgeta, M. Benussi 8, 52440 Poreč</item>
    </derivirana_varijabla>
  </DomainObject.Predmet.OstaliListFormatedWithAdress>
  <DomainObject.Predmet.OstaliListFormatedWithAdressOIB>
    <izvorni_sadrzaj>
      <item>Odvj. ZORAN BELUŠIĆ, Trg slobode 4/IV, Buje</item>
      <item>ZOU VELJOVIĆ i dr.</item>
      <item>TATJANA MAKSIMOVIĆ, Put Masline 8, 52475 Savudrija</item>
      <item>ZAGREBAČKA BANKA DIONIČKO DRUŠTVO, OIB 92963223473, Jadranska 18, 52470 Umag</item>
      <item>VLADAN RISTIĆ, Sunčana 51d, 52460 Buje</item>
      <item>ISTRATURIST UMAG, d.d., OIB 22738374612, Jadranska 66, Umag</item>
      <item>PROMETEO d.o.o., OIB 31834346413, Mirna 5, Zambratija</item>
      <item>MICHELLE CASTELLI, Pozioi 26, 52470 Umag</item>
      <item>LUKA ŠKROPETA, Juricani 18b, 52470 Umag</item>
      <item>RONALD JURCAN, J. Rakovca 7b, 52470 Umag</item>
      <item>SAŠA TEODOROVIĆ, Đuba 22, 52470 Umag</item>
      <item>DRAGICA BIJELIĆ CURKIĆ, Tribje 19, 52470 Umag</item>
      <item>LUKA SINADINOVIĆ, Bruštoloni 5, 52470 Umag</item>
      <item>DAVID BURŠIĆ, Lovrečica, Vodovodna 12, 52470 Umag</item>
      <item>MIRKO ČERVENI, Kaldanija 20d, 52460 Buje</item>
      <item>MARIC LETICA, Žrtava Fašizma 9d, 52470 Umag</item>
      <item>VESNA RAVLIĆ, Istarska 24d, 52470 Umag</item>
      <item>DANIJEL UZELAC, Svjetioničarska 26, 52475 Savudrija</item>
      <item>ELVIS BELETIĆ, Tribje 27, 52470 Umag</item>
      <item>DAVOR TOTA, Pozioi 26, 52470 Umag</item>
      <item>ALEKSANDAR ČEKO, Finida, Labinske Republike 10, 52470 Umag</item>
      <item>DRAGUTIN DOKOZA, Matije Vlačića Ilirika 2, 52470 Umag</item>
      <item>KLAUDIA PREDEN, Finida, Trg Veli Jože 5, 52470 Umag</item>
      <item>SAIĆ IVAN, Poljane 3, 52470 Umag</item>
      <item>MARIJAN SARIĆ, Bušćina bb, 52470 Umag</item>
      <item>BOŠKO RADIĆ, Joakima Rakovca 7b, 52470 Umag</item>
      <item>NATAŠA MARIĆ, Karpijan 42b, 52470 Umag</item>
      <item>DRAŽEN ŠUNJIĆ, A. Medice 11, 52470 Umag</item>
      <item>DARIO GAMBOC, Istarska 7, 52460 Buje</item>
      <item>MARIO MILIN-UNGAR, Matka Laginje 1, 52460 Buje</item>
      <item>NJEGOMIR MARINKO, Križine 48a, 52470 Umag</item>
      <item>ALEKSANDAR ČEKO, Rudine 6, 52460 Buje</item>
      <item>GORAN KRNETA, Murinska 3, 52470 Umag</item>
      <item>DRAŽEN ROTAR, Petrovija, Bujska 11, 52470 Umag</item>
      <item>SUZANA RANIĆ, Zambratija, Istarska 15b, 52470 Umag</item>
      <item>MARKO MOMIĆ, Savudrijska 8, 52470 Umag</item>
      <item>SANDRA IVANKOVIĆ, Poljane 4, 52470 Umag</item>
      <item>ŽELJKO URBAS, Poljane 5, 52470 Umag</item>
      <item>LEO URBAS, Poljane 5, 52470 Umag</item>
      <item>ZLATKO TARANDEK, Križine 49c, 52470 Umag</item>
      <item>BARBARA VLADIMIR, Livada 1, 52466 Novigrad</item>
      <item>MITA ŠPELIĆ, Tršćanska 6, 52470 Umag</item>
      <item>GIANCARLO DEKOVIĆ, Motovunska 6, 52440 Poreč</item>
      <item>NATAŠA BOŽIĆEVIĆ, Novigradska 4, 52470 Umag</item>
      <item>ŽELJKO NAZAREVIĆ, J. Rakovca 16, 52470 Umag</item>
      <item>VANDA ŽMAK, Materada, Alessi 22, 52470 Umag</item>
      <item>DENIS KATIĆ, Fratrica 24, 52470 Umag</item>
      <item>Županijsko državno odvjetništvo u Puli, Kranjčevićeva 8, 52100 Pula</item>
      <item>ZLATKO KRIŽAN, Fiorini 26, 52474 Brtonigla</item>
      <item>IVAN PAOLETIĆ, Zambratija, Siparska 8, 52475 Savudrija</item>
      <item>DOBRILA SAVANOVIĆ, Kaldanija 151, 52460 Buje</item>
      <item>MICHELE GARDINA, Z. Črnje 1, 52470 Umag</item>
      <item>ŽELJKO IVANKOVIĆ, Poljane 4, 52470 Umag</item>
      <item>DANIJEL HRVATIN, Bibići 55, 52342 Svetvinčenat</item>
      <item>ATLAS UMAG putnička agencija, d. o. o., OIB 13843707273, Trg Slobode 3, Umag</item>
      <item>FUTURA društvo s ograničenom odgovornošću za trgovinu, OIB 10133589349, A.Vivode 8, Umag</item>
      <item>NELBA - COMMERCE d. o. o. za unutarnju i vanjsku trgovinu, OIB 57281941091, 6. svibnja 2A, Umag</item>
      <item>GELAX društvo s ograničenom odgovornošću za proizvodnju, trgovinu i usluge, OIB 79154850749, Plovanija, Zanatska 4, Buje</item>
      <item>B - COOP društvo s ograničenom odgovornošću za trgovinu, usluge  i putnička agencija, OIB 70464980653, Stancija Vinjeri 27b, 52466 Novigrad</item>
      <item>PROTECTION d. o. o. za zaštitu od požara, inženjering, servis, trgovinu i uvoz - izvoz opreme i uređaja, OIB 05337941744, Ulica J.Rakovca 10, Umag</item>
      <item>TRICOP, društvo s ograničenom odgovornošću za proizvodnju konfekcije, OIB 67625772537, Marconi 18, Brtonigla</item>
      <item>Dražen Ezgeta, OIB 62061046523, M. Benussi 8, 52440 Poreč</item>
    </izvorni_sadrzaj>
    <derivirana_varijabla naziv="DomainObject.Predmet.OstaliListFormatedWithAdressOIB_1">
      <item>Odvj. ZORAN BELUŠIĆ, Trg slobode 4/IV, Buje</item>
      <item>ZOU VELJOVIĆ i dr.</item>
      <item>TATJANA MAKSIMOVIĆ, Put Masline 8, 52475 Savudrija</item>
      <item>ZAGREBAČKA BANKA DIONIČKO DRUŠTVO, OIB 92963223473, Jadranska 18, 52470 Umag</item>
      <item>VLADAN RISTIĆ, Sunčana 51d, 52460 Buje</item>
      <item>ISTRATURIST UMAG, d.d., OIB 22738374612, Jadranska 66, Umag</item>
      <item>PROMETEO d.o.o., OIB 31834346413, Mirna 5, Zambratija</item>
      <item>MICHELLE CASTELLI, Pozioi 26, 52470 Umag</item>
      <item>LUKA ŠKROPETA, Juricani 18b, 52470 Umag</item>
      <item>RONALD JURCAN, J. Rakovca 7b, 52470 Umag</item>
      <item>SAŠA TEODOROVIĆ, Đuba 22, 52470 Umag</item>
      <item>DRAGICA BIJELIĆ CURKIĆ, Tribje 19, 52470 Umag</item>
      <item>LUKA SINADINOVIĆ, Bruštoloni 5, 52470 Umag</item>
      <item>DAVID BURŠIĆ, Lovrečica, Vodovodna 12, 52470 Umag</item>
      <item>MIRKO ČERVENI, Kaldanija 20d, 52460 Buje</item>
      <item>MARIC LETICA, Žrtava Fašizma 9d, 52470 Umag</item>
      <item>VESNA RAVLIĆ, Istarska 24d, 52470 Umag</item>
      <item>DANIJEL UZELAC, Svjetioničarska 26, 52475 Savudrija</item>
      <item>ELVIS BELETIĆ, Tribje 27, 52470 Umag</item>
      <item>DAVOR TOTA, Pozioi 26, 52470 Umag</item>
      <item>ALEKSANDAR ČEKO, Finida, Labinske Republike 10, 52470 Umag</item>
      <item>DRAGUTIN DOKOZA, Matije Vlačića Ilirika 2, 52470 Umag</item>
      <item>KLAUDIA PREDEN, Finida, Trg Veli Jože 5, 52470 Umag</item>
      <item>SAIĆ IVAN, Poljane 3, 52470 Umag</item>
      <item>MARIJAN SARIĆ, Bušćina bb, 52470 Umag</item>
      <item>BOŠKO RADIĆ, Joakima Rakovca 7b, 52470 Umag</item>
      <item>NATAŠA MARIĆ, Karpijan 42b, 52470 Umag</item>
      <item>DRAŽEN ŠUNJIĆ, A. Medice 11, 52470 Umag</item>
      <item>DARIO GAMBOC, Istarska 7, 52460 Buje</item>
      <item>MARIO MILIN-UNGAR, Matka Laginje 1, 52460 Buje</item>
      <item>NJEGOMIR MARINKO, Križine 48a, 52470 Umag</item>
      <item>ALEKSANDAR ČEKO, Rudine 6, 52460 Buje</item>
      <item>GORAN KRNETA, Murinska 3, 52470 Umag</item>
      <item>DRAŽEN ROTAR, Petrovija, Bujska 11, 52470 Umag</item>
      <item>SUZANA RANIĆ, Zambratija, Istarska 15b, 52470 Umag</item>
      <item>MARKO MOMIĆ, Savudrijska 8, 52470 Umag</item>
      <item>SANDRA IVANKOVIĆ, Poljane 4, 52470 Umag</item>
      <item>ŽELJKO URBAS, Poljane 5, 52470 Umag</item>
      <item>LEO URBAS, Poljane 5, 52470 Umag</item>
      <item>ZLATKO TARANDEK, Križine 49c, 52470 Umag</item>
      <item>BARBARA VLADIMIR, Livada 1, 52466 Novigrad</item>
      <item>MITA ŠPELIĆ, Tršćanska 6, 52470 Umag</item>
      <item>GIANCARLO DEKOVIĆ, Motovunska 6, 52440 Poreč</item>
      <item>NATAŠA BOŽIĆEVIĆ, Novigradska 4, 52470 Umag</item>
      <item>ŽELJKO NAZAREVIĆ, J. Rakovca 16, 52470 Umag</item>
      <item>VANDA ŽMAK, Materada, Alessi 22, 52470 Umag</item>
      <item>DENIS KATIĆ, Fratrica 24, 52470 Umag</item>
      <item>Županijsko državno odvjetništvo u Puli, Kranjčevićeva 8, 52100 Pula</item>
      <item>ZLATKO KRIŽAN, Fiorini 26, 52474 Brtonigla</item>
      <item>IVAN PAOLETIĆ, Zambratija, Siparska 8, 52475 Savudrija</item>
      <item>DOBRILA SAVANOVIĆ, Kaldanija 151, 52460 Buje</item>
      <item>MICHELE GARDINA, Z. Črnje 1, 52470 Umag</item>
      <item>ŽELJKO IVANKOVIĆ, Poljane 4, 52470 Umag</item>
      <item>DANIJEL HRVATIN, Bibići 55, 52342 Svetvinčenat</item>
      <item>ATLAS UMAG putnička agencija, d. o. o., OIB 13843707273, Trg Slobode 3, Umag</item>
      <item>FUTURA društvo s ograničenom odgovornošću za trgovinu, OIB 10133589349, A.Vivode 8, Umag</item>
      <item>NELBA - COMMERCE d. o. o. za unutarnju i vanjsku trgovinu, OIB 57281941091, 6. svibnja 2A, Umag</item>
      <item>GELAX društvo s ograničenom odgovornošću za proizvodnju, trgovinu i usluge, OIB 79154850749, Plovanija, Zanatska 4, Buje</item>
      <item>B - COOP društvo s ograničenom odgovornošću za trgovinu, usluge  i putnička agencija, OIB 70464980653, Stancija Vinjeri 27b, 52466 Novigrad</item>
      <item>PROTECTION d. o. o. za zaštitu od požara, inženjering, servis, trgovinu i uvoz - izvoz opreme i uređaja, OIB 05337941744, Ulica J.Rakovca 10, Umag</item>
      <item>TRICOP, društvo s ograničenom odgovornošću za proizvodnju konfekcije, OIB 67625772537, Marconi 18, Brtonigla</item>
      <item>Dražen Ezgeta, OIB 62061046523, M. Benussi 8, 52440 Poreč</item>
    </derivirana_varijabla>
  </DomainObject.Predmet.OstaliListFormatedWithAdressOIB>
  <DomainObject.Predmet.OstaliListNazivFormated>
    <izvorni_sadrzaj>
      <item>Odvj. ZORAN BELUŠIĆ</item>
      <item>ZOU VELJOVIĆ i dr.</item>
      <item>TATJANA MAKSIMOVIĆ</item>
      <item>ZAGREBAČKA BANKA DIONIČKO DRUŠTVO</item>
      <item>VLADAN RISTIĆ</item>
      <item>ISTRATURIST UMAG, d.d.</item>
      <item>PROMETEO d.o.o.</item>
      <item>MICHELLE CASTELLI</item>
      <item>LUKA ŠKROPETA</item>
      <item>RONALD JURCAN</item>
      <item>SAŠA TEODOROVIĆ</item>
      <item>DRAGICA BIJELIĆ CURKIĆ</item>
      <item>LUKA SINADINOVIĆ</item>
      <item>DAVID BURŠIĆ</item>
      <item>MIRKO ČERVENI</item>
      <item>MARIC LETICA</item>
      <item>VESNA RAVLIĆ</item>
      <item>DANIJEL UZELAC</item>
      <item>ELVIS BELETIĆ</item>
      <item>DAVOR TOTA</item>
      <item>ALEKSANDAR ČEKO</item>
      <item>DRAGUTIN DOKOZA</item>
      <item>KLAUDIA PREDEN</item>
      <item>SAIĆ IVAN</item>
      <item>MARIJAN SARIĆ</item>
      <item>BOŠKO RADIĆ</item>
      <item>NATAŠA MARIĆ</item>
      <item>DRAŽEN ŠUNJIĆ</item>
      <item>DARIO GAMBOC</item>
      <item>MARIO MILIN-UNGAR</item>
      <item>NJEGOMIR MARINKO</item>
      <item>ALEKSANDAR ČEKO</item>
      <item>GORAN KRNETA</item>
      <item>DRAŽEN ROTAR</item>
      <item>SUZANA RANIĆ</item>
      <item>MARKO MOMIĆ</item>
      <item>SANDRA IVANKOVIĆ</item>
      <item>ŽELJKO URBAS</item>
      <item>LEO URBAS</item>
      <item>ZLATKO TARANDEK</item>
      <item>BARBARA VLADIMIR</item>
      <item>MITA ŠPELIĆ</item>
      <item>GIANCARLO DEKOVIĆ</item>
      <item>NATAŠA BOŽIĆEVIĆ</item>
      <item>ŽELJKO NAZAREVIĆ</item>
      <item>VANDA ŽMAK</item>
      <item>DENIS KATIĆ</item>
      <item>Županijsko državno odvjetništvo u Puli</item>
      <item>ZLATKO KRIŽAN</item>
      <item>IVAN PAOLETIĆ</item>
      <item>DOBRILA SAVANOVIĆ</item>
      <item>MICHELE GARDINA</item>
      <item>ŽELJKO IVANKOVIĆ</item>
      <item>DANIJEL HRVATIN</item>
      <item>ATLAS UMAG putnička agencija, d. o. o.</item>
      <item>FUTURA društvo s ograničenom odgovornošću za trgovinu</item>
      <item>NELBA - COMMERCE d. o. o. za unutarnju i vanjsku trgovinu</item>
      <item>GELAX društvo s ograničenom odgovornošću za proizvodnju, trgovinu i usluge</item>
      <item>B - COOP društvo s ograničenom odgovornošću za trgovinu, usluge  i putnička agencija</item>
      <item>PROTECTION d. o. o. za zaštitu od požara, inženjering, servis, trgovinu i uvoz - izvoz opreme i uređaja</item>
      <item>TRICOP, društvo s ograničenom odgovornošću za proizvodnju konfekcije</item>
      <item>Dražen Ezgeta</item>
    </izvorni_sadrzaj>
    <derivirana_varijabla naziv="DomainObject.Predmet.OstaliListNazivFormated_1">
      <item>Odvj. ZORAN BELUŠIĆ</item>
      <item>ZOU VELJOVIĆ i dr.</item>
      <item>TATJANA MAKSIMOVIĆ</item>
      <item>ZAGREBAČKA BANKA DIONIČKO DRUŠTVO</item>
      <item>VLADAN RISTIĆ</item>
      <item>ISTRATURIST UMAG, d.d.</item>
      <item>PROMETEO d.o.o.</item>
      <item>MICHELLE CASTELLI</item>
      <item>LUKA ŠKROPETA</item>
      <item>RONALD JURCAN</item>
      <item>SAŠA TEODOROVIĆ</item>
      <item>DRAGICA BIJELIĆ CURKIĆ</item>
      <item>LUKA SINADINOVIĆ</item>
      <item>DAVID BURŠIĆ</item>
      <item>MIRKO ČERVENI</item>
      <item>MARIC LETICA</item>
      <item>VESNA RAVLIĆ</item>
      <item>DANIJEL UZELAC</item>
      <item>ELVIS BELETIĆ</item>
      <item>DAVOR TOTA</item>
      <item>ALEKSANDAR ČEKO</item>
      <item>DRAGUTIN DOKOZA</item>
      <item>KLAUDIA PREDEN</item>
      <item>SAIĆ IVAN</item>
      <item>MARIJAN SARIĆ</item>
      <item>BOŠKO RADIĆ</item>
      <item>NATAŠA MARIĆ</item>
      <item>DRAŽEN ŠUNJIĆ</item>
      <item>DARIO GAMBOC</item>
      <item>MARIO MILIN-UNGAR</item>
      <item>NJEGOMIR MARINKO</item>
      <item>ALEKSANDAR ČEKO</item>
      <item>GORAN KRNETA</item>
      <item>DRAŽEN ROTAR</item>
      <item>SUZANA RANIĆ</item>
      <item>MARKO MOMIĆ</item>
      <item>SANDRA IVANKOVIĆ</item>
      <item>ŽELJKO URBAS</item>
      <item>LEO URBAS</item>
      <item>ZLATKO TARANDEK</item>
      <item>BARBARA VLADIMIR</item>
      <item>MITA ŠPELIĆ</item>
      <item>GIANCARLO DEKOVIĆ</item>
      <item>NATAŠA BOŽIĆEVIĆ</item>
      <item>ŽELJKO NAZAREVIĆ</item>
      <item>VANDA ŽMAK</item>
      <item>DENIS KATIĆ</item>
      <item>Županijsko državno odvjetništvo u Puli</item>
      <item>ZLATKO KRIŽAN</item>
      <item>IVAN PAOLETIĆ</item>
      <item>DOBRILA SAVANOVIĆ</item>
      <item>MICHELE GARDINA</item>
      <item>ŽELJKO IVANKOVIĆ</item>
      <item>DANIJEL HRVATIN</item>
      <item>ATLAS UMAG putnička agencija, d. o. o.</item>
      <item>FUTURA društvo s ograničenom odgovornošću za trgovinu</item>
      <item>NELBA - COMMERCE d. o. o. za unutarnju i vanjsku trgovinu</item>
      <item>GELAX društvo s ograničenom odgovornošću za proizvodnju, trgovinu i usluge</item>
      <item>B - COOP društvo s ograničenom odgovornošću za trgovinu, usluge  i putnička agencija</item>
      <item>PROTECTION d. o. o. za zaštitu od požara, inženjering, servis, trgovinu i uvoz - izvoz opreme i uređaja</item>
      <item>TRICOP, društvo s ograničenom odgovornošću za proizvodnju konfekcije</item>
      <item>Dražen Ezgeta</item>
    </derivirana_varijabla>
  </DomainObject.Predmet.OstaliListNazivFormated>
  <DomainObject.Predmet.OstaliListNazivFormatedOIB>
    <izvorni_sadrzaj>
      <item>Odvj. ZORAN BELUŠIĆ</item>
      <item>ZOU VELJOVIĆ i dr.</item>
      <item>TATJANA MAKSIMOVIĆ</item>
      <item>ZAGREBAČKA BANKA DIONIČKO DRUŠTVO, OIB 92963223473</item>
      <item>VLADAN RISTIĆ</item>
      <item>ISTRATURIST UMAG, d.d., OIB 22738374612</item>
      <item>PROMETEO d.o.o., OIB 31834346413</item>
      <item>MICHELLE CASTELLI</item>
      <item>LUKA ŠKROPETA</item>
      <item>RONALD JURCAN</item>
      <item>SAŠA TEODOROVIĆ</item>
      <item>DRAGICA BIJELIĆ CURKIĆ</item>
      <item>LUKA SINADINOVIĆ</item>
      <item>DAVID BURŠIĆ</item>
      <item>MIRKO ČERVENI</item>
      <item>MARIC LETICA</item>
      <item>VESNA RAVLIĆ</item>
      <item>DANIJEL UZELAC</item>
      <item>ELVIS BELETIĆ</item>
      <item>DAVOR TOTA</item>
      <item>ALEKSANDAR ČEKO</item>
      <item>DRAGUTIN DOKOZA</item>
      <item>KLAUDIA PREDEN</item>
      <item>SAIĆ IVAN</item>
      <item>MARIJAN SARIĆ</item>
      <item>BOŠKO RADIĆ</item>
      <item>NATAŠA MARIĆ</item>
      <item>DRAŽEN ŠUNJIĆ</item>
      <item>DARIO GAMBOC</item>
      <item>MARIO MILIN-UNGAR</item>
      <item>NJEGOMIR MARINKO</item>
      <item>ALEKSANDAR ČEKO</item>
      <item>GORAN KRNETA</item>
      <item>DRAŽEN ROTAR</item>
      <item>SUZANA RANIĆ</item>
      <item>MARKO MOMIĆ</item>
      <item>SANDRA IVANKOVIĆ</item>
      <item>ŽELJKO URBAS</item>
      <item>LEO URBAS</item>
      <item>ZLATKO TARANDEK</item>
      <item>BARBARA VLADIMIR</item>
      <item>MITA ŠPELIĆ</item>
      <item>GIANCARLO DEKOVIĆ</item>
      <item>NATAŠA BOŽIĆEVIĆ</item>
      <item>ŽELJKO NAZAREVIĆ</item>
      <item>VANDA ŽMAK</item>
      <item>DENIS KATIĆ</item>
      <item>Županijsko državno odvjetništvo u Puli</item>
      <item>ZLATKO KRIŽAN</item>
      <item>IVAN PAOLETIĆ</item>
      <item>DOBRILA SAVANOVIĆ</item>
      <item>MICHELE GARDINA</item>
      <item>ŽELJKO IVANKOVIĆ</item>
      <item>DANIJEL HRVATIN</item>
      <item>ATLAS UMAG putnička agencija, d. o. o., OIB 13843707273</item>
      <item>FUTURA društvo s ograničenom odgovornošću za trgovinu, OIB 10133589349</item>
      <item>NELBA - COMMERCE d. o. o. za unutarnju i vanjsku trgovinu, OIB 57281941091</item>
      <item>GELAX društvo s ograničenom odgovornošću za proizvodnju, trgovinu i usluge, OIB 79154850749</item>
      <item>B - COOP društvo s ograničenom odgovornošću za trgovinu, usluge  i putnička agencija, OIB 70464980653</item>
      <item>PROTECTION d. o. o. za zaštitu od požara, inženjering, servis, trgovinu i uvoz - izvoz opreme i uređaja, OIB 05337941744</item>
      <item>TRICOP, društvo s ograničenom odgovornošću za proizvodnju konfekcije, OIB 67625772537</item>
      <item>Dražen Ezgeta, OIB 62061046523</item>
    </izvorni_sadrzaj>
    <derivirana_varijabla naziv="DomainObject.Predmet.OstaliListNazivFormatedOIB_1">
      <item>Odvj. ZORAN BELUŠIĆ</item>
      <item>ZOU VELJOVIĆ i dr.</item>
      <item>TATJANA MAKSIMOVIĆ</item>
      <item>ZAGREBAČKA BANKA DIONIČKO DRUŠTVO, OIB 92963223473</item>
      <item>VLADAN RISTIĆ</item>
      <item>ISTRATURIST UMAG, d.d., OIB 22738374612</item>
      <item>PROMETEO d.o.o., OIB 31834346413</item>
      <item>MICHELLE CASTELLI</item>
      <item>LUKA ŠKROPETA</item>
      <item>RONALD JURCAN</item>
      <item>SAŠA TEODOROVIĆ</item>
      <item>DRAGICA BIJELIĆ CURKIĆ</item>
      <item>LUKA SINADINOVIĆ</item>
      <item>DAVID BURŠIĆ</item>
      <item>MIRKO ČERVENI</item>
      <item>MARIC LETICA</item>
      <item>VESNA RAVLIĆ</item>
      <item>DANIJEL UZELAC</item>
      <item>ELVIS BELETIĆ</item>
      <item>DAVOR TOTA</item>
      <item>ALEKSANDAR ČEKO</item>
      <item>DRAGUTIN DOKOZA</item>
      <item>KLAUDIA PREDEN</item>
      <item>SAIĆ IVAN</item>
      <item>MARIJAN SARIĆ</item>
      <item>BOŠKO RADIĆ</item>
      <item>NATAŠA MARIĆ</item>
      <item>DRAŽEN ŠUNJIĆ</item>
      <item>DARIO GAMBOC</item>
      <item>MARIO MILIN-UNGAR</item>
      <item>NJEGOMIR MARINKO</item>
      <item>ALEKSANDAR ČEKO</item>
      <item>GORAN KRNETA</item>
      <item>DRAŽEN ROTAR</item>
      <item>SUZANA RANIĆ</item>
      <item>MARKO MOMIĆ</item>
      <item>SANDRA IVANKOVIĆ</item>
      <item>ŽELJKO URBAS</item>
      <item>LEO URBAS</item>
      <item>ZLATKO TARANDEK</item>
      <item>BARBARA VLADIMIR</item>
      <item>MITA ŠPELIĆ</item>
      <item>GIANCARLO DEKOVIĆ</item>
      <item>NATAŠA BOŽIĆEVIĆ</item>
      <item>ŽELJKO NAZAREVIĆ</item>
      <item>VANDA ŽMAK</item>
      <item>DENIS KATIĆ</item>
      <item>Županijsko državno odvjetništvo u Puli</item>
      <item>ZLATKO KRIŽAN</item>
      <item>IVAN PAOLETIĆ</item>
      <item>DOBRILA SAVANOVIĆ</item>
      <item>MICHELE GARDINA</item>
      <item>ŽELJKO IVANKOVIĆ</item>
      <item>DANIJEL HRVATIN</item>
      <item>ATLAS UMAG putnička agencija, d. o. o., OIB 13843707273</item>
      <item>FUTURA društvo s ograničenom odgovornošću za trgovinu, OIB 10133589349</item>
      <item>NELBA - COMMERCE d. o. o. za unutarnju i vanjsku trgovinu, OIB 57281941091</item>
      <item>GELAX društvo s ograničenom odgovornošću za proizvodnju, trgovinu i usluge, OIB 79154850749</item>
      <item>B - COOP društvo s ograničenom odgovornošću za trgovinu, usluge  i putnička agencija, OIB 70464980653</item>
      <item>PROTECTION d. o. o. za zaštitu od požara, inženjering, servis, trgovinu i uvoz - izvoz opreme i uređaja, OIB 05337941744</item>
      <item>TRICOP, društvo s ograničenom odgovornošću za proizvodnju konfekcije, OIB 67625772537</item>
      <item>Dražen Ezgeta, OIB 62061046523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Željko Nazarević</izvorni_sadrzaj>
    <derivirana_varijabla naziv="DomainObject.Predmet.StrankaIDrugi_1">Željko Nazarević</derivirana_varijabla>
  </DomainObject.Predmet.StrankaIDrugi>
  <DomainObject.Predmet.ProtustrankaIDrugi>
    <izvorni_sadrzaj>C-UMAG d.d. UMAG</izvorni_sadrzaj>
    <derivirana_varijabla naziv="DomainObject.Predmet.ProtustrankaIDrugi_1">C-UMAG d.d. UMAG</derivirana_varijabla>
  </DomainObject.Predmet.ProtustrankaIDrugi>
  <DomainObject.Predmet.StrankaIDrugiAdressOIB>
    <izvorni_sadrzaj>Željko Nazarević, OIB 93404950930, Joakima Rakovca 16, 52470 Umag</izvorni_sadrzaj>
    <derivirana_varijabla naziv="DomainObject.Predmet.StrankaIDrugiAdressOIB_1">Željko Nazarević, OIB 93404950930, Joakima Rakovca 16, 52470 Umag</derivirana_varijabla>
  </DomainObject.Predmet.StrankaIDrugiAdressOIB>
  <DomainObject.Predmet.ProtustrankaIDrugiAdressOIB>
    <izvorni_sadrzaj>C-UMAG d.d. UMAG, OIB 44142508839, Katoro bb, 52470 Umag</izvorni_sadrzaj>
    <derivirana_varijabla naziv="DomainObject.Predmet.ProtustrankaIDrugiAdressOIB_1">C-UMAG d.d. UMAG, OIB 44142508839, Katoro bb,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Nazarević</item>
      <item>C-UMAG d.d. UMAG</item>
      <item>Odvj. ZORAN BELUŠIĆ</item>
      <item>ZOU VELJOVIĆ i dr.</item>
      <item>TATJANA MAKSIMOVIĆ</item>
      <item>ZAGREBAČKA BANKA DIONIČKO DRUŠTVO</item>
      <item>VLADAN RISTIĆ</item>
      <item>ISTRATURIST UMAG, d.d.</item>
      <item>PROMETEO d.o.o.</item>
      <item>MICHELLE CASTELLI</item>
      <item>LUKA ŠKROPETA</item>
      <item>RONALD JURCAN</item>
      <item>SAŠA TEODOROVIĆ</item>
      <item>DRAGICA BIJELIĆ CURKIĆ</item>
      <item>LUKA SINADINOVIĆ</item>
      <item>DAVID BURŠIĆ</item>
      <item>MIRKO ČERVENI</item>
      <item>MARIC LETICA</item>
      <item>VESNA RAVLIĆ</item>
      <item>DANIJEL UZELAC</item>
      <item>ELVIS BELETIĆ</item>
      <item>DAVOR TOTA</item>
      <item>ALEKSANDAR ČEKO</item>
      <item>DRAGUTIN DOKOZA</item>
      <item>KLAUDIA PREDEN</item>
      <item>SAIĆ IVAN</item>
      <item>MARIJAN SARIĆ</item>
      <item>BOŠKO RADIĆ</item>
      <item>NATAŠA MARIĆ</item>
      <item>DRAŽEN ŠUNJIĆ</item>
      <item>DARIO GAMBOC</item>
      <item>MARIO MILIN-UNGAR</item>
      <item>NJEGOMIR MARINKO</item>
      <item>ALEKSANDAR ČEKO</item>
      <item>GORAN KRNETA</item>
      <item>DRAŽEN ROTAR</item>
      <item>SUZANA RANIĆ</item>
      <item>MARKO MOMIĆ</item>
      <item>SANDRA IVANKOVIĆ</item>
      <item>ŽELJKO URBAS</item>
      <item>LEO URBAS</item>
      <item>ZLATKO TARANDEK</item>
      <item>BARBARA VLADIMIR</item>
      <item>MITA ŠPELIĆ</item>
      <item>GIANCARLO DEKOVIĆ</item>
      <item>NATAŠA BOŽIĆEVIĆ</item>
      <item>ŽELJKO NAZAREVIĆ</item>
      <item>VANDA ŽMAK</item>
      <item>DENIS KATIĆ</item>
      <item>Županijsko državno odvjetništvo u Puli</item>
      <item>ZLATKO KRIŽAN</item>
      <item>IVAN PAOLETIĆ</item>
      <item>DOBRILA SAVANOVIĆ</item>
      <item>MICHELE GARDINA</item>
      <item>ŽELJKO IVANKOVIĆ</item>
      <item>DANIJEL HRVATIN</item>
      <item>ATLAS UMAG putnička agencija, d. o. o.</item>
      <item>FUTURA društvo s ograničenom odgovornošću za trgovinu</item>
      <item>NELBA - COMMERCE d. o. o. za unutarnju i vanjsku trgovinu</item>
      <item>GELAX društvo s ograničenom odgovornošću za proizvodnju, trgovinu i usluge</item>
      <item>B - COOP društvo s ograničenom odgovornošću za trgovinu, usluge  i putnička agencija</item>
      <item>PROTECTION d. o. o. za zaštitu od požara, inženjering, servis, trgovinu i uvoz - izvoz opreme i uređaja</item>
      <item>TRICOP, društvo s ograničenom odgovornošću za proizvodnju konfekcije</item>
      <item>Dražen Ezgeta</item>
    </izvorni_sadrzaj>
    <derivirana_varijabla naziv="DomainObject.Predmet.SudioniciListNaziv_1">
      <item>Željko Nazarević</item>
      <item>C-UMAG d.d. UMAG</item>
      <item>Odvj. ZORAN BELUŠIĆ</item>
      <item>ZOU VELJOVIĆ i dr.</item>
      <item>TATJANA MAKSIMOVIĆ</item>
      <item>ZAGREBAČKA BANKA DIONIČKO DRUŠTVO</item>
      <item>VLADAN RISTIĆ</item>
      <item>ISTRATURIST UMAG, d.d.</item>
      <item>PROMETEO d.o.o.</item>
      <item>MICHELLE CASTELLI</item>
      <item>LUKA ŠKROPETA</item>
      <item>RONALD JURCAN</item>
      <item>SAŠA TEODOROVIĆ</item>
      <item>DRAGICA BIJELIĆ CURKIĆ</item>
      <item>LUKA SINADINOVIĆ</item>
      <item>DAVID BURŠIĆ</item>
      <item>MIRKO ČERVENI</item>
      <item>MARIC LETICA</item>
      <item>VESNA RAVLIĆ</item>
      <item>DANIJEL UZELAC</item>
      <item>ELVIS BELETIĆ</item>
      <item>DAVOR TOTA</item>
      <item>ALEKSANDAR ČEKO</item>
      <item>DRAGUTIN DOKOZA</item>
      <item>KLAUDIA PREDEN</item>
      <item>SAIĆ IVAN</item>
      <item>MARIJAN SARIĆ</item>
      <item>BOŠKO RADIĆ</item>
      <item>NATAŠA MARIĆ</item>
      <item>DRAŽEN ŠUNJIĆ</item>
      <item>DARIO GAMBOC</item>
      <item>MARIO MILIN-UNGAR</item>
      <item>NJEGOMIR MARINKO</item>
      <item>ALEKSANDAR ČEKO</item>
      <item>GORAN KRNETA</item>
      <item>DRAŽEN ROTAR</item>
      <item>SUZANA RANIĆ</item>
      <item>MARKO MOMIĆ</item>
      <item>SANDRA IVANKOVIĆ</item>
      <item>ŽELJKO URBAS</item>
      <item>LEO URBAS</item>
      <item>ZLATKO TARANDEK</item>
      <item>BARBARA VLADIMIR</item>
      <item>MITA ŠPELIĆ</item>
      <item>GIANCARLO DEKOVIĆ</item>
      <item>NATAŠA BOŽIĆEVIĆ</item>
      <item>ŽELJKO NAZAREVIĆ</item>
      <item>VANDA ŽMAK</item>
      <item>DENIS KATIĆ</item>
      <item>Županijsko državno odvjetništvo u Puli</item>
      <item>ZLATKO KRIŽAN</item>
      <item>IVAN PAOLETIĆ</item>
      <item>DOBRILA SAVANOVIĆ</item>
      <item>MICHELE GARDINA</item>
      <item>ŽELJKO IVANKOVIĆ</item>
      <item>DANIJEL HRVATIN</item>
      <item>ATLAS UMAG putnička agencija, d. o. o.</item>
      <item>FUTURA društvo s ograničenom odgovornošću za trgovinu</item>
      <item>NELBA - COMMERCE d. o. o. za unutarnju i vanjsku trgovinu</item>
      <item>GELAX društvo s ograničenom odgovornošću za proizvodnju, trgovinu i usluge</item>
      <item>B - COOP društvo s ograničenom odgovornošću za trgovinu, usluge  i putnička agencija</item>
      <item>PROTECTION d. o. o. za zaštitu od požara, inženjering, servis, trgovinu i uvoz - izvoz opreme i uređaja</item>
      <item>TRICOP, društvo s ograničenom odgovornošću za proizvodnju konfekcije</item>
      <item>Dražen Ezgeta</item>
    </derivirana_varijabla>
  </DomainObject.Predmet.SudioniciListNaziv>
  <DomainObject.Predmet.SudioniciListAdressOIB>
    <izvorni_sadrzaj>
      <item>Željko Nazarević, OIB 93404950930, Joakima Rakovca 16,52470 Umag</item>
      <item>C-UMAG d.d. UMAG, OIB 44142508839, Katoro bb,52470 Umag</item>
      <item>Odvj. ZORAN BELUŠIĆ, Trg slobode 4/IV,Buje</item>
      <item>ZOU VELJOVIĆ i dr.</item>
      <item>TATJANA MAKSIMOVIĆ, Put Masline 8,52475 Savudrija</item>
      <item>ZAGREBAČKA BANKA DIONIČKO DRUŠTVO, OIB 92963223473, Jadranska 18,52470 Umag</item>
      <item>VLADAN RISTIĆ, Sunčana 51d,52460 Buje</item>
      <item>ISTRATURIST UMAG, d.d., OIB 22738374612, Jadranska 66,Umag</item>
      <item>PROMETEO d.o.o., OIB 31834346413, Mirna 5,Zambratija</item>
      <item>MICHELLE CASTELLI, Pozioi 26,52470 Umag</item>
      <item>LUKA ŠKROPETA, Juricani 18b,52470 Umag</item>
      <item>RONALD JURCAN, J. Rakovca 7b,52470 Umag</item>
      <item>SAŠA TEODOROVIĆ, Đuba 22,52470 Umag</item>
      <item>DRAGICA BIJELIĆ CURKIĆ, Tribje 19,52470 Umag</item>
      <item>LUKA SINADINOVIĆ, Bruštoloni 5,52470 Umag</item>
      <item>DAVID BURŠIĆ, Lovrečica, Vodovodna 12,52470 Umag</item>
      <item>MIRKO ČERVENI, Kaldanija 20d,52460 Buje</item>
      <item>MARIC LETICA, Žrtava Fašizma 9d,52470 Umag</item>
      <item>VESNA RAVLIĆ, Istarska 24d,52470 Umag</item>
      <item>DANIJEL UZELAC, Svjetioničarska 26,52475 Savudrija</item>
      <item>ELVIS BELETIĆ, Tribje 27,52470 Umag</item>
      <item>DAVOR TOTA, Pozioi 26,52470 Umag</item>
      <item>ALEKSANDAR ČEKO, Finida, Labinske Republike 10,52470 Umag</item>
      <item>DRAGUTIN DOKOZA, Matije Vlačića Ilirika 2,52470 Umag</item>
      <item>KLAUDIA PREDEN, Finida, Trg Veli Jože 5,52470 Umag</item>
      <item>SAIĆ IVAN, Poljane 3,52470 Umag</item>
      <item>MARIJAN SARIĆ, Bušćina bb,52470 Umag</item>
      <item>BOŠKO RADIĆ, Joakima Rakovca 7b,52470 Umag</item>
      <item>NATAŠA MARIĆ, Karpijan 42b,52470 Umag</item>
      <item>DRAŽEN ŠUNJIĆ, A. Medice 11,52470 Umag</item>
      <item>DARIO GAMBOC, Istarska 7,52460 Buje</item>
      <item>MARIO MILIN-UNGAR, Matka Laginje 1,52460 Buje</item>
      <item>NJEGOMIR MARINKO, Križine 48a,52470 Umag</item>
      <item>ALEKSANDAR ČEKO, Rudine 6,52460 Buje</item>
      <item>GORAN KRNETA, Murinska 3,52470 Umag</item>
      <item>DRAŽEN ROTAR, Petrovija, Bujska 11,52470 Umag</item>
      <item>SUZANA RANIĆ, Zambratija, Istarska 15b,52470 Umag</item>
      <item>MARKO MOMIĆ, Savudrijska 8,52470 Umag</item>
      <item>SANDRA IVANKOVIĆ, Poljane 4,52470 Umag</item>
      <item>ŽELJKO URBAS, Poljane 5,52470 Umag</item>
      <item>LEO URBAS, Poljane 5,52470 Umag</item>
      <item>ZLATKO TARANDEK, Križine 49c,52470 Umag</item>
      <item>BARBARA VLADIMIR, Livada 1,52466 Novigrad</item>
      <item>MITA ŠPELIĆ, Tršćanska 6,52470 Umag</item>
      <item>GIANCARLO DEKOVIĆ, Motovunska 6,52440 Poreč</item>
      <item>NATAŠA BOŽIĆEVIĆ, Novigradska 4,52470 Umag</item>
      <item>ŽELJKO NAZAREVIĆ, J. Rakovca 16,52470 Umag</item>
      <item>VANDA ŽMAK, Materada, Alessi 22,52470 Umag</item>
      <item>DENIS KATIĆ, Fratrica 24,52470 Umag</item>
      <item>Županijsko državno odvjetništvo u Puli, Kranjčevićeva 8,52100 Pula</item>
      <item>ZLATKO KRIŽAN, Fiorini 26,52474 Brtonigla</item>
      <item>IVAN PAOLETIĆ, Zambratija, Siparska 8,52475 Savudrija</item>
      <item>DOBRILA SAVANOVIĆ, Kaldanija 151,52460 Buje</item>
      <item>MICHELE GARDINA, Z. Črnje 1,52470 Umag</item>
      <item>ŽELJKO IVANKOVIĆ, Poljane 4,52470 Umag</item>
      <item>DANIJEL HRVATIN, Bibići 55,52342 Svetvinčenat</item>
      <item>ATLAS UMAG putnička agencija, d. o. o., OIB 13843707273, Trg Slobode 3,Umag</item>
      <item>FUTURA društvo s ograničenom odgovornošću za trgovinu, OIB 10133589349, A.Vivode 8,Umag</item>
      <item>NELBA - COMMERCE d. o. o. za unutarnju i vanjsku trgovinu, OIB 57281941091, 6. svibnja 2A,Umag</item>
      <item>GELAX društvo s ograničenom odgovornošću za proizvodnju, trgovinu i usluge, OIB 79154850749, Plovanija, Zanatska 4,Buje</item>
      <item>B - COOP društvo s ograničenom odgovornošću za trgovinu, usluge  i putnička agencija, OIB 70464980653, Stancija Vinjeri 27b,52466 Novigrad</item>
      <item>PROTECTION d. o. o. za zaštitu od požara, inženjering, servis, trgovinu i uvoz - izvoz opreme i uređaja, OIB 05337941744, Ulica J.Rakovca 10,Umag</item>
      <item>TRICOP, društvo s ograničenom odgovornošću za proizvodnju konfekcije, OIB 67625772537, Marconi 18,Brtonigla</item>
      <item>Dražen Ezgeta, OIB 62061046523, M. Benussi 8,52440 Poreč</item>
    </izvorni_sadrzaj>
    <derivirana_varijabla naziv="DomainObject.Predmet.SudioniciListAdressOIB_1">
      <item>Željko Nazarević, OIB 93404950930, Joakima Rakovca 16,52470 Umag</item>
      <item>C-UMAG d.d. UMAG, OIB 44142508839, Katoro bb,52470 Umag</item>
      <item>Odvj. ZORAN BELUŠIĆ, Trg slobode 4/IV,Buje</item>
      <item>ZOU VELJOVIĆ i dr.</item>
      <item>TATJANA MAKSIMOVIĆ, Put Masline 8,52475 Savudrija</item>
      <item>ZAGREBAČKA BANKA DIONIČKO DRUŠTVO, OIB 92963223473, Jadranska 18,52470 Umag</item>
      <item>VLADAN RISTIĆ, Sunčana 51d,52460 Buje</item>
      <item>ISTRATURIST UMAG, d.d., OIB 22738374612, Jadranska 66,Umag</item>
      <item>PROMETEO d.o.o., OIB 31834346413, Mirna 5,Zambratija</item>
      <item>MICHELLE CASTELLI, Pozioi 26,52470 Umag</item>
      <item>LUKA ŠKROPETA, Juricani 18b,52470 Umag</item>
      <item>RONALD JURCAN, J. Rakovca 7b,52470 Umag</item>
      <item>SAŠA TEODOROVIĆ, Đuba 22,52470 Umag</item>
      <item>DRAGICA BIJELIĆ CURKIĆ, Tribje 19,52470 Umag</item>
      <item>LUKA SINADINOVIĆ, Bruštoloni 5,52470 Umag</item>
      <item>DAVID BURŠIĆ, Lovrečica, Vodovodna 12,52470 Umag</item>
      <item>MIRKO ČERVENI, Kaldanija 20d,52460 Buje</item>
      <item>MARIC LETICA, Žrtava Fašizma 9d,52470 Umag</item>
      <item>VESNA RAVLIĆ, Istarska 24d,52470 Umag</item>
      <item>DANIJEL UZELAC, Svjetioničarska 26,52475 Savudrija</item>
      <item>ELVIS BELETIĆ, Tribje 27,52470 Umag</item>
      <item>DAVOR TOTA, Pozioi 26,52470 Umag</item>
      <item>ALEKSANDAR ČEKO, Finida, Labinske Republike 10,52470 Umag</item>
      <item>DRAGUTIN DOKOZA, Matije Vlačića Ilirika 2,52470 Umag</item>
      <item>KLAUDIA PREDEN, Finida, Trg Veli Jože 5,52470 Umag</item>
      <item>SAIĆ IVAN, Poljane 3,52470 Umag</item>
      <item>MARIJAN SARIĆ, Bušćina bb,52470 Umag</item>
      <item>BOŠKO RADIĆ, Joakima Rakovca 7b,52470 Umag</item>
      <item>NATAŠA MARIĆ, Karpijan 42b,52470 Umag</item>
      <item>DRAŽEN ŠUNJIĆ, A. Medice 11,52470 Umag</item>
      <item>DARIO GAMBOC, Istarska 7,52460 Buje</item>
      <item>MARIO MILIN-UNGAR, Matka Laginje 1,52460 Buje</item>
      <item>NJEGOMIR MARINKO, Križine 48a,52470 Umag</item>
      <item>ALEKSANDAR ČEKO, Rudine 6,52460 Buje</item>
      <item>GORAN KRNETA, Murinska 3,52470 Umag</item>
      <item>DRAŽEN ROTAR, Petrovija, Bujska 11,52470 Umag</item>
      <item>SUZANA RANIĆ, Zambratija, Istarska 15b,52470 Umag</item>
      <item>MARKO MOMIĆ, Savudrijska 8,52470 Umag</item>
      <item>SANDRA IVANKOVIĆ, Poljane 4,52470 Umag</item>
      <item>ŽELJKO URBAS, Poljane 5,52470 Umag</item>
      <item>LEO URBAS, Poljane 5,52470 Umag</item>
      <item>ZLATKO TARANDEK, Križine 49c,52470 Umag</item>
      <item>BARBARA VLADIMIR, Livada 1,52466 Novigrad</item>
      <item>MITA ŠPELIĆ, Tršćanska 6,52470 Umag</item>
      <item>GIANCARLO DEKOVIĆ, Motovunska 6,52440 Poreč</item>
      <item>NATAŠA BOŽIĆEVIĆ, Novigradska 4,52470 Umag</item>
      <item>ŽELJKO NAZAREVIĆ, J. Rakovca 16,52470 Umag</item>
      <item>VANDA ŽMAK, Materada, Alessi 22,52470 Umag</item>
      <item>DENIS KATIĆ, Fratrica 24,52470 Umag</item>
      <item>Županijsko državno odvjetništvo u Puli, Kranjčevićeva 8,52100 Pula</item>
      <item>ZLATKO KRIŽAN, Fiorini 26,52474 Brtonigla</item>
      <item>IVAN PAOLETIĆ, Zambratija, Siparska 8,52475 Savudrija</item>
      <item>DOBRILA SAVANOVIĆ, Kaldanija 151,52460 Buje</item>
      <item>MICHELE GARDINA, Z. Črnje 1,52470 Umag</item>
      <item>ŽELJKO IVANKOVIĆ, Poljane 4,52470 Umag</item>
      <item>DANIJEL HRVATIN, Bibići 55,52342 Svetvinčenat</item>
      <item>ATLAS UMAG putnička agencija, d. o. o., OIB 13843707273, Trg Slobode 3,Umag</item>
      <item>FUTURA društvo s ograničenom odgovornošću za trgovinu, OIB 10133589349, A.Vivode 8,Umag</item>
      <item>NELBA - COMMERCE d. o. o. za unutarnju i vanjsku trgovinu, OIB 57281941091, 6. svibnja 2A,Umag</item>
      <item>GELAX društvo s ograničenom odgovornošću za proizvodnju, trgovinu i usluge, OIB 79154850749, Plovanija, Zanatska 4,Buje</item>
      <item>B - COOP društvo s ograničenom odgovornošću za trgovinu, usluge  i putnička agencija, OIB 70464980653, Stancija Vinjeri 27b,52466 Novigrad</item>
      <item>PROTECTION d. o. o. za zaštitu od požara, inženjering, servis, trgovinu i uvoz - izvoz opreme i uređaja, OIB 05337941744, Ulica J.Rakovca 10,Umag</item>
      <item>TRICOP, društvo s ograničenom odgovornošću za proizvodnju konfekcije, OIB 67625772537, Marconi 18,Brtonigla</item>
      <item>Dražen Ezgeta, OIB 62061046523, M. Benussi 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93404950930</item>
      <item>, OIB 44142508839</item>
      <item>, OIB null</item>
      <item>, OIB null</item>
      <item>, OIB null</item>
      <item>, OIB 92963223473</item>
      <item>, OIB null</item>
      <item>, OIB 22738374612</item>
      <item>, OIB 31834346413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13843707273</item>
      <item>, OIB 10133589349</item>
      <item>, OIB 57281941091</item>
      <item>, OIB 79154850749</item>
      <item>, OIB 70464980653</item>
      <item>, OIB 05337941744</item>
      <item>, OIB 67625772537</item>
      <item>, OIB 62061046523</item>
    </izvorni_sadrzaj>
    <derivirana_varijabla naziv="DomainObject.Predmet.SudioniciListNazivOIB_1">
      <item>, OIB 93404950930</item>
      <item>, OIB 44142508839</item>
      <item>, OIB null</item>
      <item>, OIB null</item>
      <item>, OIB null</item>
      <item>, OIB 92963223473</item>
      <item>, OIB null</item>
      <item>, OIB 22738374612</item>
      <item>, OIB 31834346413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13843707273</item>
      <item>, OIB 10133589349</item>
      <item>, OIB 57281941091</item>
      <item>, OIB 79154850749</item>
      <item>, OIB 70464980653</item>
      <item>, OIB 05337941744</item>
      <item>, OIB 67625772537</item>
      <item>, OIB 62061046523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675</properties:Words>
  <properties:Characters>3767</properties:Characters>
  <properties:Lines>74</properties:Lines>
  <properties:Paragraphs>18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2018-03-12T13:58:00Z</dcterms:created>
  <dc:creator>Jasmina Matika</dc:creator>
  <cp:lastModifiedBy>Lorena Paris Aničić</cp:lastModifiedBy>
  <cp:lastPrinted>2018-03-12T14:07:00Z</cp:lastPrinted>
  <dcterms:modified xmlns:xsi="http://www.w3.org/2001/XMLSchema-instance" xsi:type="dcterms:W3CDTF">2018-03-13T09:34:00Z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(St-15-15 - ZAKLJUČAK - O PREDAJI NEKRETNINE KUPCU.docx)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