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6e33" w14:paraId="7ee6e33" w:rsidRDefault="00C352E9" w:rsidP="00C352E9" w:rsidR="00C352E9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2E9" w:rsidP="00C352E9" w:rsidR="00C352E9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352E9" w:rsidP="00C352E9" w:rsidR="00C352E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352E9" w:rsidP="00C352E9" w:rsidR="00C352E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352E9" w:rsidP="00C352E9" w:rsidR="00C352E9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352E9" w:rsidP="00C352E9" w:rsidR="00C352E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C352E9" w:rsidP="00C352E9" w:rsidR="00C352E9" w:rsidRPr="007912E1">
      <w:pPr>
        <w:jc w:val="center"/>
        <w:rPr>
          <w:rFonts w:cs="Times New Roman" w:eastAsia="Times New Roman"/>
          <w:szCs w:val="24"/>
        </w:rPr>
      </w:pPr>
    </w:p>
    <w:p w:rsidRDefault="00C352E9" w:rsidP="00C352E9" w:rsidR="00C352E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C352E9" w:rsidP="00C352E9" w:rsidR="00C352E9" w:rsidRPr="007912E1">
      <w:pPr>
        <w:rPr>
          <w:rFonts w:cs="Times New Roman" w:eastAsia="Times New Roman"/>
          <w:szCs w:val="24"/>
        </w:rPr>
      </w:pPr>
    </w:p>
    <w:p w:rsidRDefault="00C352E9" w:rsidP="00C352E9" w:rsidR="00C352E9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Tamari Lakoseljac Benčić,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NOVA BRZINA d. o. o. Novigrad, Lako 3, OIB </w:t>
      </w:r>
      <w:r w:rsidRPr="00C352E9">
        <w:rPr>
          <w:szCs w:val="24"/>
        </w:rPr>
        <w:t>04514497840</w:t>
      </w:r>
      <w:r>
        <w:rPr>
          <w:szCs w:val="24"/>
        </w:rPr>
        <w:t xml:space="preserve">, MBS </w:t>
      </w:r>
      <w:r w:rsidRPr="00C352E9">
        <w:rPr>
          <w:szCs w:val="24"/>
        </w:rPr>
        <w:t>040290936</w:t>
      </w:r>
      <w:r>
        <w:rPr>
          <w:rFonts w:cs="Times New Roman" w:eastAsia="Times New Roman"/>
          <w:szCs w:val="24"/>
        </w:rPr>
        <w:t>, 6. lipnja 2017.</w:t>
      </w:r>
    </w:p>
    <w:p w:rsidRDefault="00C352E9" w:rsidP="00C352E9" w:rsidR="00C352E9" w:rsidRPr="00FD7BB4">
      <w:pPr>
        <w:ind w:firstLine="708"/>
        <w:rPr>
          <w:rFonts w:cs="Times New Roman" w:eastAsia="Times New Roman"/>
          <w:szCs w:val="24"/>
        </w:rPr>
      </w:pPr>
    </w:p>
    <w:p w:rsidRDefault="00C352E9" w:rsidP="00C352E9" w:rsidR="00C352E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C352E9" w:rsidP="00C352E9" w:rsidR="00C352E9" w:rsidRPr="007912E1">
      <w:pPr>
        <w:rPr>
          <w:rFonts w:cs="Times New Roman" w:eastAsia="Times New Roman"/>
          <w:szCs w:val="24"/>
        </w:rPr>
      </w:pPr>
    </w:p>
    <w:p w:rsidRDefault="00C352E9" w:rsidP="00C352E9" w:rsidR="00C352E9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NOVA BRZINA d. o. o. Novigrad, Lako 3, OIB </w:t>
      </w:r>
      <w:r w:rsidRPr="00C352E9">
        <w:rPr>
          <w:szCs w:val="24"/>
        </w:rPr>
        <w:t>04514497840</w:t>
      </w:r>
      <w:r>
        <w:rPr>
          <w:szCs w:val="24"/>
        </w:rPr>
        <w:t xml:space="preserve">, MBS </w:t>
      </w:r>
      <w:r w:rsidRPr="00C352E9">
        <w:rPr>
          <w:szCs w:val="24"/>
        </w:rPr>
        <w:t>040290936</w:t>
      </w:r>
      <w:r>
        <w:rPr>
          <w:rFonts w:cs="Times New Roman" w:eastAsia="Times New Roman"/>
          <w:szCs w:val="24"/>
        </w:rPr>
        <w:t>.</w:t>
      </w:r>
    </w:p>
    <w:p w:rsidRDefault="00C352E9" w:rsidP="00C352E9" w:rsidR="00C352E9">
      <w:pPr>
        <w:ind w:firstLine="708"/>
        <w:rPr>
          <w:rFonts w:cs="Times New Roman" w:eastAsia="Times New Roman"/>
          <w:szCs w:val="24"/>
        </w:rPr>
      </w:pPr>
    </w:p>
    <w:p w:rsidRDefault="00C352E9" w:rsidP="00C352E9" w:rsidR="00C352E9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C352E9" w:rsidP="00C352E9" w:rsidR="00C352E9" w:rsidRPr="007912E1">
      <w:pPr>
        <w:ind w:firstLine="708"/>
        <w:rPr>
          <w:rFonts w:cs="Times New Roman" w:eastAsia="Times New Roman"/>
          <w:szCs w:val="24"/>
        </w:rPr>
      </w:pPr>
    </w:p>
    <w:p w:rsidRDefault="00C352E9" w:rsidP="00C352E9" w:rsidR="00C352E9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NOVA BRZINA d. o. o. Novigrad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11. travnja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24. travnja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9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229/2017-3.</w:t>
      </w:r>
    </w:p>
    <w:p w:rsidRDefault="00C352E9" w:rsidP="00C352E9" w:rsidR="00C352E9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110-07/17-01/84 ur. broja: 08-6401-17-711/MS od 2. lipnja 2017. (list 6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174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C352E9" w:rsidP="00C352E9" w:rsidR="00C352E9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C352E9" w:rsidP="00C352E9" w:rsidR="00C352E9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6. lipnja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C352E9" w:rsidP="00C352E9" w:rsidR="00C352E9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352E9" w:rsidP="00C352E9" w:rsidR="00C352E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EA2731">
        <w:rPr>
          <w:rFonts w:cs="Times New Roman" w:eastAsia="Times New Roman"/>
          <w:szCs w:val="24"/>
        </w:rPr>
        <w:t>, v.r.</w:t>
      </w:r>
    </w:p>
    <w:p w:rsidRDefault="00C352E9" w:rsidP="00C352E9" w:rsidR="00C352E9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C352E9" w:rsidP="00C352E9" w:rsidR="00C352E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C352E9" w:rsidP="00C352E9" w:rsidR="00C352E9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352E9" w:rsidP="00C352E9" w:rsidR="00C352E9">
      <w:pPr>
        <w:rPr>
          <w:rFonts w:cs="Times New Roman" w:eastAsia="Times New Roman"/>
          <w:szCs w:val="24"/>
        </w:rPr>
      </w:pPr>
    </w:p>
    <w:p w:rsidRDefault="00C352E9" w:rsidP="00C352E9" w:rsidR="00C352E9">
      <w:pPr>
        <w:jc w:val="left"/>
        <w:rPr>
          <w:rFonts w:cs="Times New Roman" w:eastAsia="Times New Roman"/>
          <w:szCs w:val="24"/>
        </w:rPr>
      </w:pPr>
    </w:p>
    <w:p w:rsidRDefault="00C352E9" w:rsidP="00C352E9" w:rsidR="00C352E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C352E9" w:rsidP="00C352E9" w:rsidR="00C352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C352E9" w:rsidP="00C352E9" w:rsidR="00C352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NOVA BRZINA d. o. o. Novigrad, Lako 3,</w:t>
      </w:r>
    </w:p>
    <w:p w:rsidRDefault="00C352E9" w:rsidP="00C352E9" w:rsidR="00C352E9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C352E9" w:rsidP="00C352E9" w:rsidR="00C352E9" w:rsidRPr="007912E1">
      <w:pPr>
        <w:rPr>
          <w:rFonts w:eastAsiaTheme="minorHAnsi"/>
          <w:lang w:eastAsia="en-US"/>
        </w:rPr>
      </w:pPr>
    </w:p>
    <w:p w:rsidRDefault="00C352E9" w:rsidP="00C352E9" w:rsidR="00C352E9"/>
    <w:p w:rsidRDefault="00C352E9" w:rsidP="00C352E9" w:rsidR="00C352E9"/>
    <w:p w:rsidRDefault="002E02F9" w:rsidR="002E02F9"/>
    <w:sectPr w:rsidSect="00A6415C" w:rsidR="002E02F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2E9" w:rsidP="00C352E9" w:rsidR="00C352E9">
      <w:r>
        <w:separator/>
      </w:r>
    </w:p>
  </w:endnote>
  <w:endnote w:id="0" w:type="continuationSeparator">
    <w:p w:rsidRDefault="00C352E9" w:rsidP="00C352E9" w:rsidR="00C35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2E9" w:rsidP="00C352E9" w:rsidR="00C352E9">
      <w:r>
        <w:separator/>
      </w:r>
    </w:p>
  </w:footnote>
  <w:footnote w:id="0" w:type="continuationSeparator">
    <w:p w:rsidRDefault="00C352E9" w:rsidP="00C352E9" w:rsidR="00C35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2E9" w:rsidP="00A6415C" w:rsidR="00A6415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A27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St-229/2017-5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2E9" w:rsidP="00A6415C" w:rsidR="00A6415C">
    <w:pPr>
      <w:pStyle w:val="Zaglavlje"/>
      <w:jc w:val="right"/>
      <w:rPr>
        <w:szCs w:val="24"/>
      </w:rPr>
    </w:pPr>
    <w:r>
      <w:rPr>
        <w:szCs w:val="24"/>
      </w:rPr>
      <w:t>9 St-229/2017-5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0F5"/>
    <w:rsid w:val="002E02F9"/>
    <w:rsid w:val="006660F5"/>
    <w:rsid w:val="00C352E9"/>
    <w:rsid w:val="00EA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2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52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52E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52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2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2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2E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7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27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27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27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2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52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52E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52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2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2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2E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2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7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27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27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27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BRZINA d.o.o. NOVIGRAD</izvorni_sadrzaj>
    <derivirana_varijabla naziv="DomainObject.Predmet.ProtustrankaFormated_1">  NOVA BRZINA d.o.o. NOVIGRAD</derivirana_varijabla>
  </DomainObject.Predmet.ProtustrankaFormated>
  <DomainObject.Predmet.ProtustrankaFormatedOIB>
    <izvorni_sadrzaj>  NOVA BRZINA d.o.o. NOVIGRAD, OIB 04514497840</izvorni_sadrzaj>
    <derivirana_varijabla naziv="DomainObject.Predmet.ProtustrankaFormatedOIB_1">  NOVA BRZINA d.o.o. NOVIGRAD, OIB 04514497840</derivirana_varijabla>
  </DomainObject.Predmet.ProtustrankaFormatedOIB>
  <DomainObject.Predmet.ProtustrankaFormatedWithAdress>
    <izvorni_sadrzaj> NOVA BRZINA d.o.o. NOVIGRAD, Lako 3, 52466 Novigrad</izvorni_sadrzaj>
    <derivirana_varijabla naziv="DomainObject.Predmet.ProtustrankaFormatedWithAdress_1"> NOVA BRZINA d.o.o. NOVIGRAD, Lako 3, 52466 Novigrad</derivirana_varijabla>
  </DomainObject.Predmet.ProtustrankaFormatedWithAdress>
  <DomainObject.Predmet.ProtustrankaFormatedWithAdressOIB>
    <izvorni_sadrzaj> NOVA BRZINA d.o.o. NOVIGRAD, OIB 04514497840, Lako 3, 52466 Novigrad</izvorni_sadrzaj>
    <derivirana_varijabla naziv="DomainObject.Predmet.ProtustrankaFormatedWithAdressOIB_1"> NOVA BRZINA d.o.o. NOVIGRAD, OIB 04514497840, Lako 3, 52466 Novigrad</derivirana_varijabla>
  </DomainObject.Predmet.ProtustrankaFormatedWithAdressOIB>
  <DomainObject.Predmet.ProtustrankaWithAdress>
    <izvorni_sadrzaj>NOVA BRZINA d.o.o. NOVIGRAD Lako 3, 52466 Novigrad</izvorni_sadrzaj>
    <derivirana_varijabla naziv="DomainObject.Predmet.ProtustrankaWithAdress_1">NOVA BRZINA d.o.o. NOVIGRAD Lako 3, 52466 Novigrad</derivirana_varijabla>
  </DomainObject.Predmet.ProtustrankaWithAdress>
  <DomainObject.Predmet.ProtustrankaWithAdressOIB>
    <izvorni_sadrzaj>NOVA BRZINA d.o.o. NOVIGRAD, OIB 04514497840, Lako 3, 52466 Novigrad</izvorni_sadrzaj>
    <derivirana_varijabla naziv="DomainObject.Predmet.ProtustrankaWithAdressOIB_1">NOVA BRZINA d.o.o. NOVIGRAD, OIB 04514497840, Lako 3, 52466 Novigrad</derivirana_varijabla>
  </DomainObject.Predmet.ProtustrankaWithAdressOIB>
  <DomainObject.Predmet.ProtustrankaNazivFormated>
    <izvorni_sadrzaj>NOVA BRZINA d.o.o. NOVIGRAD</izvorni_sadrzaj>
    <derivirana_varijabla naziv="DomainObject.Predmet.ProtustrankaNazivFormated_1">NOVA BRZINA d.o.o. NOVIGRAD</derivirana_varijabla>
  </DomainObject.Predmet.ProtustrankaNazivFormated>
  <DomainObject.Predmet.ProtustrankaNazivFormatedOIB>
    <izvorni_sadrzaj>NOVA BRZINA d.o.o. NOVIGRAD, OIB 04514497840</izvorni_sadrzaj>
    <derivirana_varijabla naziv="DomainObject.Predmet.ProtustrankaNazivFormatedOIB_1">NOVA BRZINA d.o.o. NOVIGRAD, OIB 04514497840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27103.78</izvorni_sadrzaj>
    <derivirana_varijabla naziv="DomainObject.Predmet.TrenutnaVrijednost_1">27103.78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BRZINA d.o.o. NOVIGRAD</item>
    </izvorni_sadrzaj>
    <derivirana_varijabla naziv="DomainObject.Predmet.ProtuStrankaListFormated_1">
      <item>NOVA BRZINA d.o.o. NOVIGRAD</item>
    </derivirana_varijabla>
  </DomainObject.Predmet.ProtuStrankaListFormated>
  <DomainObject.Predmet.ProtuStrankaListFormatedOIB>
    <izvorni_sadrzaj>
      <item>NOVA BRZINA d.o.o. NOVIGRAD, OIB 04514497840</item>
    </izvorni_sadrzaj>
    <derivirana_varijabla naziv="DomainObject.Predmet.ProtuStrankaListFormatedOIB_1">
      <item>NOVA BRZINA d.o.o. NOVIGRAD, OIB 04514497840</item>
    </derivirana_varijabla>
  </DomainObject.Predmet.ProtuStrankaListFormatedOIB>
  <DomainObject.Predmet.ProtuStrankaListFormatedWithAdress>
    <izvorni_sadrzaj>
      <item>NOVA BRZINA d.o.o. NOVIGRAD, Lako 3, 52466 Novigrad</item>
    </izvorni_sadrzaj>
    <derivirana_varijabla naziv="DomainObject.Predmet.ProtuStrankaListFormatedWithAdress_1">
      <item>NOVA BRZINA d.o.o. NOVIGRAD, Lako 3, 52466 Novigrad</item>
    </derivirana_varijabla>
  </DomainObject.Predmet.ProtuStrankaListFormatedWithAdress>
  <DomainObject.Predmet.ProtuStrankaListFormatedWithAdressOIB>
    <izvorni_sadrzaj>
      <item>NOVA BRZINA d.o.o. NOVIGRAD, OIB 04514497840, Lako 3, 52466 Novigrad</item>
    </izvorni_sadrzaj>
    <derivirana_varijabla naziv="DomainObject.Predmet.ProtuStrankaListFormatedWithAdressOIB_1">
      <item>NOVA BRZINA d.o.o. NOVIGRAD, OIB 04514497840, Lako 3, 52466 Novigrad</item>
    </derivirana_varijabla>
  </DomainObject.Predmet.ProtuStrankaListFormatedWithAdressOIB>
  <DomainObject.Predmet.ProtuStrankaListNazivFormated>
    <izvorni_sadrzaj>
      <item>NOVA BRZINA d.o.o. NOVIGRAD</item>
    </izvorni_sadrzaj>
    <derivirana_varijabla naziv="DomainObject.Predmet.ProtuStrankaListNazivFormated_1">
      <item>NOVA BRZINA d.o.o. NOVIGRAD</item>
    </derivirana_varijabla>
  </DomainObject.Predmet.ProtuStrankaListNazivFormated>
  <DomainObject.Predmet.ProtuStrankaListNazivFormatedOIB>
    <izvorni_sadrzaj>
      <item>NOVA BRZINA d.o.o. NOVIGRAD, OIB 04514497840</item>
    </izvorni_sadrzaj>
    <derivirana_varijabla naziv="DomainObject.Predmet.ProtuStrankaListNazivFormatedOIB_1">
      <item>NOVA BRZINA d.o.o. NOVIGRAD, OIB 04514497840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BRZINA d.o.o. NOVIGRAD</izvorni_sadrzaj>
    <derivirana_varijabla naziv="DomainObject.Predmet.ProtustrankaIDrugi_1">NOVA BRZINA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BRZINA d.o.o. NOVIGRAD, OIB 04514497840, Lako 3, 52466 Novigrad</izvorni_sadrzaj>
    <derivirana_varijabla naziv="DomainObject.Predmet.ProtustrankaIDrugiAdressOIB_1">NOVA BRZINA d.o.o. NOVIGRAD, OIB 04514497840, Lako 3,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BRZINA d.o.o. NOVIGRAD</item>
    </izvorni_sadrzaj>
    <derivirana_varijabla naziv="DomainObject.Predmet.SudioniciListNaziv_1">
      <item>FINANCIJSKA AGENCIJA, RC RIJEKA, PODRUŽNICA PULA, PULA</item>
      <item>NOVA BRZINA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BRZINA d.o.o. NOVIGRAD, OIB 04514497840, Lako 3,52466 Novigrad</item>
    </izvorni_sadrzaj>
    <derivirana_varijabla naziv="DomainObject.Predmet.SudioniciListAdressOIB_1">
      <item>FINANCIJSKA AGENCIJA, RC RIJEKA, PODRUŽNICA PULA, PULA, OIB 85821130368, Giardini 5,52100 Pula</item>
      <item>NOVA BRZINA d.o.o. NOVIGRAD, OIB 04514497840, Lako 3,52466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04514497840</item>
    </izvorni_sadrzaj>
    <derivirana_varijabla naziv="DomainObject.Predmet.SudioniciListNazivOIB_1">
      <item>, OIB 85821130368</item>
      <item>, OIB 04514497840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2574</properties:Characters>
  <properties:Lines>62</properties:Lines>
  <properties:Paragraphs>21</properties:Paragraphs>
  <properties:TotalTime>2</properties:TotalTime>
  <properties:ScaleCrop>false</properties:ScaleCrop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2017-06-06T05:48:00Z</dcterms:created>
  <dc:creator>Morena Brajuha</dc:creator>
  <dc:description/>
  <cp:keywords/>
  <cp:lastModifiedBy>Ana Jeromela</cp:lastModifiedBy>
  <cp:lastPrinted>2017-06-08T07:59:00Z</cp:lastPrinted>
  <dcterms:modified xmlns:xsi="http://www.w3.org/2001/XMLSchema-instance" xsi:type="dcterms:W3CDTF">2017-06-08T07:59:00Z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