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cc4f" w14:paraId="9b4cc4f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0B6C16">
        <w:rPr>
          <w:rFonts w:cs="Times New Roman" w:eastAsia="MS Mincho" w:hAnsi="Times New Roman" w:ascii="Times New Roman"/>
          <w:sz w:val="24"/>
        </w:rPr>
        <w:t>19</w:t>
      </w:r>
      <w:r w:rsidR="005F022A">
        <w:rPr>
          <w:rFonts w:cs="Times New Roman" w:eastAsia="MS Mincho" w:hAnsi="Times New Roman" w:ascii="Times New Roman"/>
          <w:sz w:val="24"/>
        </w:rPr>
        <w:t>. ožujka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0B6C16" w:rsidR="00155FA0" w:rsidRPr="000B6C16">
      <w:pPr>
        <w:pStyle w:val="Default"/>
        <w:jc w:val="both"/>
      </w:pPr>
      <w:r w:rsidRPr="000B6C16">
        <w:rPr>
          <w:rFonts w:eastAsia="MS Mincho"/>
        </w:rPr>
        <w:t>sastavljen kod Trgovačkog suda u Rijeci, u prethodnom postupku radi izjašnjenja o prijedlogu za otvaranje stečajnog postupka nad dužnikom</w:t>
      </w:r>
      <w:r w:rsidRPr="000B6C16">
        <w:t xml:space="preserve"> </w:t>
      </w:r>
      <w:r w:rsidR="000B6C16" w:rsidRPr="000B6C16">
        <w:t>N - TIM jednostavno društvo s ograničenom odgovornošću za graditeljstvo Matulji, Ces.</w:t>
      </w:r>
      <w:r w:rsidR="000B6C16">
        <w:t xml:space="preserve"> </w:t>
      </w:r>
      <w:r w:rsidR="000B6C16" w:rsidRPr="000B6C16">
        <w:t xml:space="preserve">43. </w:t>
      </w:r>
      <w:r w:rsidR="000B6C16">
        <w:t>I</w:t>
      </w:r>
      <w:r w:rsidR="000B6C16" w:rsidRPr="000B6C16">
        <w:t>starske divizije 105 (MBS 040357332 - OIB 69949129475)</w:t>
      </w:r>
    </w:p>
    <w:p w:rsidRDefault="005F022A" w:rsidP="005F022A" w:rsidR="005F022A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9E53D5">
        <w:rPr>
          <w:rFonts w:cs="Times New Roman" w:eastAsia="MS Mincho" w:hAnsi="Times New Roman" w:ascii="Times New Roman"/>
          <w:sz w:val="24"/>
        </w:rPr>
        <w:t>Adriana Zurak</w:t>
      </w:r>
      <w:r>
        <w:rPr>
          <w:rFonts w:cs="Times New Roman" w:eastAsia="MS Mincho" w:hAnsi="Times New Roman" w:ascii="Times New Roman"/>
          <w:sz w:val="24"/>
        </w:rPr>
        <w:t xml:space="preserve">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0B6C16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5F022A">
        <w:rPr>
          <w:rFonts w:cs="Times New Roman" w:eastAsia="MS Mincho" w:hAnsi="Times New Roman" w:ascii="Times New Roman"/>
          <w:sz w:val="24"/>
        </w:rPr>
        <w:t>3</w:t>
      </w:r>
      <w:r w:rsidR="00155FA0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0B6C16" w:rsidP="000B6C16" w:rsidR="000B6C16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0B6C16" w:rsidP="000B6C16" w:rsidR="000B6C16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0B6C16" w:rsidP="000B6C16" w:rsidR="000B6C16">
      <w:pPr>
        <w:ind w:firstLine="360"/>
        <w:jc w:val="both"/>
      </w:pPr>
      <w:r>
        <w:t>Utvrđuje se da se Financijska agencija pisano očitovala u podnesku od 4. veljače 2019.  u kojem je navela da ostaje kod navoda iz prijedloga da je dužnik na dan 25. siječnja 2019. imao neizvršene osnove za plaćanje u neprekinutom razdoblju od 128 dana u ukupnom iznosu od 118.582,78 kn.</w:t>
      </w:r>
    </w:p>
    <w:p w:rsidRDefault="000B6C16" w:rsidP="000B6C16" w:rsidR="000B6C16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08465B" w:rsidP="0008465B" w:rsidR="0008465B">
      <w:pPr>
        <w:jc w:val="both"/>
      </w:pPr>
    </w:p>
    <w:p w:rsidRDefault="00AF43AC" w:rsidP="0008465B" w:rsidR="00AF43AC">
      <w:pPr>
        <w:jc w:val="both"/>
      </w:pPr>
    </w:p>
    <w:p w:rsidRDefault="0008465B" w:rsidP="0008465B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5713E3" w:rsidP="0008465B" w:rsidR="0008465B" w:rsidRPr="00155FA0">
      <w:pPr>
        <w:jc w:val="center"/>
      </w:pPr>
      <w:r>
        <w:t>16</w:t>
      </w:r>
      <w:r w:rsidR="0008465B" w:rsidRPr="00155FA0">
        <w:t xml:space="preserve">. </w:t>
      </w:r>
      <w:r>
        <w:t xml:space="preserve">svibnja </w:t>
      </w:r>
      <w:r w:rsidR="00EA1D39">
        <w:t>2019</w:t>
      </w:r>
      <w:r w:rsidR="0008465B" w:rsidRPr="00155FA0">
        <w:t xml:space="preserve">. </w:t>
      </w:r>
      <w:r w:rsidR="0008465B">
        <w:t>u</w:t>
      </w:r>
      <w:r w:rsidR="0008465B" w:rsidRPr="00155FA0">
        <w:t xml:space="preserve"> 10,00 sati</w:t>
      </w:r>
    </w:p>
    <w:p w:rsidRDefault="00ED757B" w:rsidP="0008465B" w:rsidR="0008465B" w:rsidRPr="00155FA0">
      <w:pPr>
        <w:jc w:val="both"/>
      </w:pPr>
      <w:r>
        <w:t>na koje će se</w:t>
      </w:r>
      <w:r w:rsidR="0008465B" w:rsidRPr="00155FA0">
        <w:t xml:space="preserve"> predlagatelj, dužnik i zastupnik dužnika po zakonu pozvat</w:t>
      </w:r>
      <w:r>
        <w:t>i</w:t>
      </w:r>
      <w:r w:rsidR="0008465B" w:rsidRPr="00155FA0">
        <w:t xml:space="preserve"> kopijom 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0B6C16">
        <w:t>48</w:t>
      </w:r>
      <w:r w:rsidR="005F022A">
        <w:t>/2019</w:t>
      </w:r>
      <w:r w:rsidRPr="0008465B">
        <w:t xml:space="preserve"> predaju sudu pisano izvješće o financijsko-gospodarskom stanju dužnika.</w:t>
      </w:r>
    </w:p>
    <w:p w:rsidRDefault="00ED757B" w:rsidP="005B62F7" w:rsidR="00ED757B">
      <w:pPr>
        <w:ind w:firstLine="348" w:left="360"/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ED757B">
        <w:t>10,</w:t>
      </w:r>
      <w:r w:rsidR="00AF43AC">
        <w:t>34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AF43AC" w:rsidR="00BD433E">
      <w:pPr>
        <w:ind w:firstLine="708" w:left="3540"/>
      </w:pPr>
      <w:r>
        <w:t>Sudac</w:t>
      </w:r>
    </w:p>
    <w:p w:rsidRDefault="00BD433E" w:rsidP="00ED757B" w:rsidR="00BD433E">
      <w:pPr>
        <w:jc w:val="center"/>
      </w:pPr>
    </w:p>
    <w:p w:rsidRDefault="00AF43AC" w:rsidP="00AF43AC" w:rsidR="00AF43AC">
      <w:pPr>
        <w:ind w:firstLine="708" w:left="3540"/>
      </w:pPr>
    </w:p>
    <w:p w:rsidRDefault="00BD433E" w:rsidP="00AF43AC" w:rsidR="00DA1E99" w:rsidRPr="00AF43AC">
      <w:pPr>
        <w:ind w:firstLine="708" w:left="3540"/>
        <w:rPr>
          <w:rFonts w:cs="Arial" w:hAnsi="Arial" w:ascii="Arial"/>
        </w:rPr>
      </w:pPr>
      <w:r>
        <w:t>Zapisničar</w:t>
      </w:r>
    </w:p>
    <w:sectPr w:rsidSect="004624D4" w:rsidR="00DA1E99" w:rsidRPr="00AF43AC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865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FD071A">
      <w:t>48/2019-8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B6C16"/>
    <w:rsid w:val="000E39EE"/>
    <w:rsid w:val="00125838"/>
    <w:rsid w:val="00155FA0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713E3"/>
    <w:rsid w:val="005B62F7"/>
    <w:rsid w:val="005C683A"/>
    <w:rsid w:val="005F022A"/>
    <w:rsid w:val="00637E33"/>
    <w:rsid w:val="006B3EE3"/>
    <w:rsid w:val="00722721"/>
    <w:rsid w:val="0083778F"/>
    <w:rsid w:val="0085095B"/>
    <w:rsid w:val="00853865"/>
    <w:rsid w:val="008B00A9"/>
    <w:rsid w:val="008C3BD4"/>
    <w:rsid w:val="00911955"/>
    <w:rsid w:val="00912035"/>
    <w:rsid w:val="00962833"/>
    <w:rsid w:val="009E53D5"/>
    <w:rsid w:val="00A009B9"/>
    <w:rsid w:val="00A5479F"/>
    <w:rsid w:val="00A6654D"/>
    <w:rsid w:val="00AF43AC"/>
    <w:rsid w:val="00B5386D"/>
    <w:rsid w:val="00B62570"/>
    <w:rsid w:val="00BD433E"/>
    <w:rsid w:val="00C21785"/>
    <w:rsid w:val="00D318E8"/>
    <w:rsid w:val="00DA1E99"/>
    <w:rsid w:val="00E41FD0"/>
    <w:rsid w:val="00E77647"/>
    <w:rsid w:val="00EA1D39"/>
    <w:rsid w:val="00ED757B"/>
    <w:rsid w:val="00F5173B"/>
    <w:rsid w:val="00FD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2019.</izvorni_sadrzaj>
    <derivirana_varijabla naziv="DomainObject.StvarniPocetakDatum_1">19. ožujka 2019.</derivirana_varijabla>
  </DomainObject.StvarniPocetakDatum>
  <DomainObject.StvarniZavrsetakDatum>
    <izvorni_sadrzaj>19. ožujka 2019.</izvorni_sadrzaj>
    <derivirana_varijabla naziv="DomainObject.StvarniZavrsetakDatum_1">19. ožujka 2019.</derivirana_varijabla>
  </DomainObject.StvarniZavrsetakDatum>
  <DomainObject.PlaniraniZavrsetakDatum>
    <izvorni_sadrzaj>19. ožujka 2019.</izvorni_sadrzaj>
    <derivirana_varijabla naziv="DomainObject.PlaniraniZavrsetakDatum_1">19. ožujka 2019.</derivirana_varijabla>
  </DomainObject.PlaniraniZavrsetakDatum>
  <DomainObject.PlaniraniPocetakDatum>
    <izvorni_sadrzaj>19. ožujka 2019.</izvorni_sadrzaj>
    <derivirana_varijabla naziv="DomainObject.PlaniraniPocetakDatum_1">19. ožujka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10:34</izvorni_sadrzaj>
    <derivirana_varijabla naziv="DomainObject.StvarniZavrsetakVrijeme_1">10:34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2019.</izvorni_sadrzaj>
    <derivirana_varijabla naziv="DomainObject.Zapisnik.DatumKreiranja_1">19.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St-48/2019-8</izvorni_sadrzaj>
    <derivirana_varijabla naziv="DomainObject.Zapisnik.Oznaka_1">St-48/2019-8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St-48/2019</izvorni_sadrzaj>
    <derivirana_varijabla naziv="DomainObject.Predmet.OznakaBroj_1">St-48/2019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 - TIM j.d.o.o. zastupanog po punomoćniku Nikica Džaja</izvorni_sadrzaj>
    <derivirana_varijabla naziv="DomainObject.Predmet.ProtustrankaFormated_1">  N - TIM j.d.o.o. zastupanog po punomoćniku Nikica Džaja</derivirana_varijabla>
  </DomainObject.Predmet.ProtustrankaFormated>
  <DomainObject.Predmet.ProtustrankaFormatedOIB>
    <izvorni_sadrzaj>  N - TIM j.d.o.o., OIB 69949129475 zastupanog po punomoćniku Nikica Džaja</izvorni_sadrzaj>
    <derivirana_varijabla naziv="DomainObject.Predmet.ProtustrankaFormatedOIB_1">  N - TIM j.d.o.o., OIB 69949129475 zastupanog po punomoćniku Nikica Džaja</derivirana_varijabla>
  </DomainObject.Predmet.ProtustrankaFormatedOIB>
  <DomainObject.Predmet.ProtustrankaFormatedWithAdress>
    <izvorni_sadrzaj> N - TIM j.d.o.o., 43. istarske divizije 105, 51211 Matulji zastupanog po punomoćniku Nikica Džaja</izvorni_sadrzaj>
    <derivirana_varijabla naziv="DomainObject.Predmet.ProtustrankaFormatedWithAdress_1"> N - TIM j.d.o.o., 43. istarske divizije 105, 51211 Matulji zastupanog po punomoćniku Nikica Džaja</derivirana_varijabla>
  </DomainObject.Predmet.ProtustrankaFormatedWithAdress>
  <DomainObject.Predmet.ProtustrankaFormatedWithAdressOIB>
    <izvorni_sadrzaj> N - TIM j.d.o.o., OIB 69949129475, 43. istarske divizije 105, 51211 Matulji zastupanog po punomoćniku Nikica Džaja</izvorni_sadrzaj>
    <derivirana_varijabla naziv="DomainObject.Predmet.ProtustrankaFormatedWithAdressOIB_1"> N - TIM j.d.o.o., OIB 69949129475, 43. istarske divizije 105, 51211 Matulji zastupanog po punomoćniku Nikica Džaja</derivirana_varijabla>
  </DomainObject.Predmet.ProtustrankaFormatedWithAdressOIB>
  <DomainObject.Predmet.ProtustrankaWithAdress>
    <izvorni_sadrzaj>N - TIM j.d.o.o. 43. istarske divizije 105, 51211 Matulji</izvorni_sadrzaj>
    <derivirana_varijabla naziv="DomainObject.Predmet.ProtustrankaWithAdress_1">N - TIM j.d.o.o. 43. istarske divizije 105, 51211 Matulji</derivirana_varijabla>
  </DomainObject.Predmet.ProtustrankaWithAdress>
  <DomainObject.Predmet.ProtustrankaWithAdressOIB>
    <izvorni_sadrzaj>N - TIM j.d.o.o., OIB 69949129475, 43. istarske divizije 105, 51211 Matulji</izvorni_sadrzaj>
    <derivirana_varijabla naziv="DomainObject.Predmet.ProtustrankaWithAdressOIB_1">N - TIM j.d.o.o., OIB 69949129475, 43. istarske divizije 105, 51211 Matulji</derivirana_varijabla>
  </DomainObject.Predmet.ProtustrankaWithAdressOIB>
  <DomainObject.Predmet.ProtustrankaNazivFormated>
    <izvorni_sadrzaj>N - TIM j.d.o.o.</izvorni_sadrzaj>
    <derivirana_varijabla naziv="DomainObject.Predmet.ProtustrankaNazivFormated_1">N - TIM j.d.o.o.</derivirana_varijabla>
  </DomainObject.Predmet.ProtustrankaNazivFormated>
  <DomainObject.Predmet.ProtustrankaNazivFormatedOIB>
    <izvorni_sadrzaj>N - TIM j.d.o.o., OIB 69949129475</izvorni_sadrzaj>
    <derivirana_varijabla naziv="DomainObject.Predmet.ProtustrankaNazivFormatedOIB_1">N - TIM j.d.o.o., OIB 69949129475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 - TIM j.d.o.o. zastupanog po punomoćniku Nikica Džaja</item>
    </izvorni_sadrzaj>
    <derivirana_varijabla naziv="DomainObject.Predmet.ProtuStrankaListFormated_1">
      <item>N - TIM j.d.o.o. zastupanog po punomoćniku Nikica Džaja</item>
    </derivirana_varijabla>
  </DomainObject.Predmet.ProtuStrankaListFormated>
  <DomainObject.Predmet.ProtuStrankaListFormatedOIB>
    <izvorni_sadrzaj>
      <item>N - TIM j.d.o.o., OIB 69949129475 zastupanog po punomoćniku Nikica Džaja</item>
    </izvorni_sadrzaj>
    <derivirana_varijabla naziv="DomainObject.Predmet.ProtuStrankaListFormatedOIB_1">
      <item>N - TIM j.d.o.o., OIB 69949129475 zastupanog po punomoćniku Nikica Džaja</item>
    </derivirana_varijabla>
  </DomainObject.Predmet.ProtuStrankaListFormatedOIB>
  <DomainObject.Predmet.ProtuStrankaListFormatedWithAdress>
    <izvorni_sadrzaj>
      <item>N - TIM j.d.o.o., 43. istarske divizije 105, 51211 Matulji zastupanog po punomoćniku Nikica Džaja</item>
    </izvorni_sadrzaj>
    <derivirana_varijabla naziv="DomainObject.Predmet.ProtuStrankaListFormatedWithAdress_1">
      <item>N - TIM j.d.o.o., 43. istarske divizije 105, 51211 Matulji zastupanog po punomoćniku Nikica Džaja</item>
    </derivirana_varijabla>
  </DomainObject.Predmet.ProtuStrankaListFormatedWithAdress>
  <DomainObject.Predmet.ProtuStrankaListFormatedWithAdressOIB>
    <izvorni_sadrzaj>
      <item>N - TIM j.d.o.o., OIB 69949129475, 43. istarske divizije 105, 51211 Matulji zastupanog po punomoćniku Nikica Džaja</item>
    </izvorni_sadrzaj>
    <derivirana_varijabla naziv="DomainObject.Predmet.ProtuStrankaListFormatedWithAdressOIB_1">
      <item>N - TIM j.d.o.o., OIB 69949129475, 43. istarske divizije 105, 51211 Matulji zastupanog po punomoćniku Nikica Džaja</item>
    </derivirana_varijabla>
  </DomainObject.Predmet.ProtuStrankaListFormatedWithAdressOIB>
  <DomainObject.Predmet.ProtuStrankaListNazivFormated>
    <izvorni_sadrzaj>
      <item>N - TIM j.d.o.o.</item>
    </izvorni_sadrzaj>
    <derivirana_varijabla naziv="DomainObject.Predmet.ProtuStrankaListNazivFormated_1">
      <item>N - TIM j.d.o.o.</item>
    </derivirana_varijabla>
  </DomainObject.Predmet.ProtuStrankaListNazivFormated>
  <DomainObject.Predmet.ProtuStrankaListNazivFormatedOIB>
    <izvorni_sadrzaj>
      <item>N - TIM j.d.o.o., OIB 69949129475</item>
    </izvorni_sadrzaj>
    <derivirana_varijabla naziv="DomainObject.Predmet.ProtuStrankaListNazivFormatedOIB_1">
      <item>N - TIM j.d.o.o., OIB 69949129475</item>
    </derivirana_varijabla>
  </DomainObject.Predmet.ProtuStrankaListNazivFormatedOIB>
  <DomainObject.Predmet.OstaliListFormated>
    <izvorni_sadrzaj>
      <item>Nikica Džaja punomoćnik sudionika u postupku N - TIM j.d.o.o.</item>
    </izvorni_sadrzaj>
    <derivirana_varijabla naziv="DomainObject.Predmet.OstaliListFormated_1">
      <item>Nikica Džaja punomoćnik sudionika u postupku N - TIM j.d.o.o.</item>
    </derivirana_varijabla>
  </DomainObject.Predmet.OstaliListFormated>
  <DomainObject.Predmet.OstaliListFormatedOIB>
    <izvorni_sadrzaj>
      <item>Nikica Džaja, OIB 55599491230 punomoćnik sudionika u postupku N - TIM j.d.o.o.</item>
    </izvorni_sadrzaj>
    <derivirana_varijabla naziv="DomainObject.Predmet.OstaliListFormatedOIB_1">
      <item>Nikica Džaja, OIB 55599491230 punomoćnik sudionika u postupku N - TIM j.d.o.o.</item>
    </derivirana_varijabla>
  </DomainObject.Predmet.OstaliListFormatedOIB>
  <DomainObject.Predmet.OstaliListFormatedWithAdress>
    <izvorni_sadrzaj>
      <item>Nikica Džaja, Cesta 43. istarske divizije 105, 51211 Mihotići punomoćnik sudionika u postupku N - TIM j.d.o.o.</item>
    </izvorni_sadrzaj>
    <derivirana_varijabla naziv="DomainObject.Predmet.OstaliListFormatedWithAdress_1">
      <item>Nikica Džaja, Cesta 43. istarske divizije 105, 51211 Mihotići punomoćnik sudionika u postupku N - TIM j.d.o.o.</item>
    </derivirana_varijabla>
  </DomainObject.Predmet.OstaliListFormatedWithAdress>
  <DomainObject.Predmet.OstaliListFormatedWithAdressOIB>
    <izvorni_sadrzaj>
      <item>Nikica Džaja, OIB 55599491230, Cesta 43. istarske divizije 105, 51211 Mihotići punomoćnik sudionika u postupku N - TIM j.d.o.o.</item>
    </izvorni_sadrzaj>
    <derivirana_varijabla naziv="DomainObject.Predmet.OstaliListFormatedWithAdressOIB_1">
      <item>Nikica Džaja, OIB 55599491230, Cesta 43. istarske divizije 105, 51211 Mihotići punomoćnik sudionika u postupku N - TIM j.d.o.o.</item>
    </derivirana_varijabla>
  </DomainObject.Predmet.OstaliListFormatedWithAdressOIB>
  <DomainObject.Predmet.OstaliListNazivFormated>
    <izvorni_sadrzaj>
      <item>Nikica Džaja</item>
    </izvorni_sadrzaj>
    <derivirana_varijabla naziv="DomainObject.Predmet.OstaliListNazivFormated_1">
      <item>Nikica Džaja</item>
    </derivirana_varijabla>
  </DomainObject.Predmet.OstaliListNazivFormated>
  <DomainObject.Predmet.OstaliListNazivFormatedOIB>
    <izvorni_sadrzaj>
      <item>Nikica Džaja, OIB 55599491230</item>
    </izvorni_sadrzaj>
    <derivirana_varijabla naziv="DomainObject.Predmet.OstaliListNazivFormatedOIB_1">
      <item>Nikica Džaja, OIB 55599491230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St-48/2019-8</izvorni_sadrzaj>
    <derivirana_varijabla naziv="DomainObject.PoslovniBrojDokumenta_1">St-48/2019-8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 - TIM j.d.o.o.</izvorni_sadrzaj>
    <derivirana_varijabla naziv="DomainObject.Predmet.ProtustrankaIDrugi_1">N - TIM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 - TIM j.d.o.o., OIB 69949129475, 43. istarske divizije 105, 51211 Matulji</izvorni_sadrzaj>
    <derivirana_varijabla naziv="DomainObject.Predmet.ProtustrankaIDrugiAdressOIB_1">N - TIM j.d.o.o., OIB 69949129475, 43. istarske divizije 105,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 - TIM j.d.o.o.</item>
      <item>Nikica Džaja</item>
    </izvorni_sadrzaj>
    <derivirana_varijabla naziv="DomainObject.Predmet.SudioniciListNaziv_1">
      <item>FINA  Rijeka</item>
      <item>N - TIM j.d.o.o.</item>
      <item>Nikica Džaja</item>
    </derivirana_varijabla>
  </DomainObject.Predmet.SudioniciListNaziv>
  <DomainObject.Predmet.SudioniciListAdressOIB>
    <izvorni_sadrzaj>
      <item>FINA  Rijeka, OIB 85821130368, Frana Kurelca 8,51000 Rijeka</item>
      <item>N - TIM j.d.o.o., OIB 69949129475, 43. istarske divizije 105,51211 Matulji</item>
      <item>Nikica Džaja, OIB 55599491230, Cesta 43. istarske divizije 105,51211 Mihotići</item>
    </izvorni_sadrzaj>
    <derivirana_varijabla naziv="DomainObject.Predmet.SudioniciListAdressOIB_1">
      <item>FINA  Rijeka, OIB 85821130368, Frana Kurelca 8,51000 Rijeka</item>
      <item>N - TIM j.d.o.o., OIB 69949129475, 43. istarske divizije 105,51211 Matulji</item>
      <item>Nikica Džaja, OIB 55599491230, Cesta 43. istarske divizije 105,51211 Mihotići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69949129475</item>
      <item>, OIB 55599491230</item>
    </izvorni_sadrzaj>
    <derivirana_varijabla naziv="DomainObject.Predmet.SudioniciListNazivOIB_1">
      <item>, OIB 85821130368</item>
      <item>, OIB 69949129475</item>
      <item>, OIB 55599491230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1373</properties:Characters>
  <properties:Lines>50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2019-03-18T09:39:00Z</dcterms:created>
  <dc:creator>Liljana Ugrin</dc:creator>
  <cp:lastModifiedBy>Elizabet Jovanović</cp:lastModifiedBy>
  <cp:lastPrinted>2017-10-11T08:00:00Z</cp:lastPrinted>
  <dcterms:modified xmlns:xsi="http://www.w3.org/2001/XMLSchema-instance" xsi:type="dcterms:W3CDTF">2019-03-19T09:37:00Z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St-48/2019-8 / Zapisnik - Ročište radi izjašnjenja o prijedlogu za otvaranje steč.post (48 19 -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