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ea64" w14:paraId="1ffea64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FF3BBE">
        <w:rPr>
          <w:sz w:val="22"/>
          <w:szCs w:val="22"/>
        </w:rPr>
        <w:t>206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FF3BBE">
        <w:rPr>
          <w:sz w:val="22"/>
          <w:szCs w:val="22"/>
        </w:rPr>
        <w:t>BLUE START</w:t>
      </w:r>
      <w:r w:rsidR="000158BA">
        <w:rPr>
          <w:sz w:val="22"/>
          <w:szCs w:val="22"/>
        </w:rPr>
        <w:t xml:space="preserve"> </w:t>
      </w:r>
      <w:r w:rsidR="007B73A0">
        <w:rPr>
          <w:sz w:val="22"/>
          <w:szCs w:val="22"/>
        </w:rPr>
        <w:t xml:space="preserve">d.o.o., </w:t>
      </w:r>
      <w:r w:rsidR="00B90BBB">
        <w:rPr>
          <w:sz w:val="22"/>
          <w:szCs w:val="22"/>
        </w:rPr>
        <w:t xml:space="preserve">Zadar, </w:t>
      </w:r>
      <w:r w:rsidR="00FF3BBE">
        <w:rPr>
          <w:sz w:val="22"/>
          <w:szCs w:val="22"/>
        </w:rPr>
        <w:t>Vjenceslava Novaka 5</w:t>
      </w:r>
      <w:r w:rsidR="00B90BBB">
        <w:rPr>
          <w:sz w:val="22"/>
          <w:szCs w:val="22"/>
        </w:rPr>
        <w:t>,</w:t>
      </w:r>
      <w:r w:rsidR="007B73A0">
        <w:rPr>
          <w:sz w:val="22"/>
          <w:szCs w:val="22"/>
        </w:rPr>
        <w:t xml:space="preserve"> OIB </w:t>
      </w:r>
      <w:r w:rsidR="00FF3BBE">
        <w:rPr>
          <w:sz w:val="22"/>
          <w:szCs w:val="22"/>
        </w:rPr>
        <w:t>17370065204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FF3BBE">
        <w:rPr>
          <w:sz w:val="22"/>
          <w:szCs w:val="22"/>
        </w:rPr>
        <w:t>BLUE START d.o.o., Zadar, Vjenceslava Novaka 5, OIB 17370065204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FF3BBE">
        <w:rPr>
          <w:sz w:val="22"/>
          <w:szCs w:val="22"/>
        </w:rPr>
        <w:t>81.579,37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FF3BBE">
        <w:rPr>
          <w:sz w:val="22"/>
          <w:szCs w:val="22"/>
        </w:rPr>
        <w:t>Lenko Ljubičić, Zadar, Vjenceslava Novaka 5.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FF3BBE">
        <w:rPr>
          <w:sz w:val="22"/>
          <w:szCs w:val="22"/>
        </w:rPr>
        <w:t>206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AF50E2"/>
    <w:rsid w:val="00B0009A"/>
    <w:rsid w:val="00B26015"/>
    <w:rsid w:val="00B62BFF"/>
    <w:rsid w:val="00B62DD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D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DD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DD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DD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D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DD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DD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DD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START, društvo s ograničenom odgovornošću za trgovinu, ugostiteljstvo i poslovne usluge</izvorni_sadrzaj>
    <derivirana_varijabla naziv="DomainObject.Predmet.ProtustrankaFormated_1">  BLUE START, društvo s ograničenom odgovornošću za trgovinu, ugostiteljstvo i poslovne usluge</derivirana_varijabla>
  </DomainObject.Predmet.ProtustrankaFormated>
  <DomainObject.Predmet.ProtustrankaFormatedOIB>
    <izvorni_sadrzaj>  BLUE START, društvo s ograničenom odgovornošću za trgovinu, ugostiteljstvo i poslovne usluge, OIB 17370065204</izvorni_sadrzaj>
    <derivirana_varijabla naziv="DomainObject.Predmet.ProtustrankaFormatedOIB_1">  BLUE START, društvo s ograničenom odgovornošću za trgovinu, ugostiteljstvo i poslovne usluge, OIB 17370065204</derivirana_varijabla>
  </DomainObject.Predmet.ProtustrankaFormatedOIB>
  <DomainObject.Predmet.ProtustrankaFormatedWithAdress>
    <izvorni_sadrzaj> BLUE START, društvo s ograničenom odgovornošću za trgovinu, ugostiteljstvo i poslovne usluge, Vjenceslava Novaka 5, 23000 Zadar</izvorni_sadrzaj>
    <derivirana_varijabla naziv="DomainObject.Predmet.ProtustrankaFormatedWithAdress_1"> BLUE START, društvo s ograničenom odgovornošću za trgovinu, ugostiteljstvo i poslovne usluge, Vjenceslava Novaka 5, 23000 Zadar</derivirana_varijabla>
  </DomainObject.Predmet.ProtustrankaFormatedWithAdress>
  <DomainObject.Predmet.ProtustrankaFormatedWithAdressOIB>
    <izvorni_sadrzaj> BLUE START, društvo s ograničenom odgovornošću za trgovinu, ugostiteljstvo i poslovne usluge, OIB 17370065204, Vjenceslava Novaka 5, 23000 Zadar</izvorni_sadrzaj>
    <derivirana_varijabla naziv="DomainObject.Predmet.ProtustrankaFormatedWithAdressOIB_1"> BLUE START, društvo s ograničenom odgovornošću za trgovinu, ugostiteljstvo i poslovne usluge, OIB 17370065204, Vjenceslava Novaka 5, 23000 Zadar</derivirana_varijabla>
  </DomainObject.Predmet.ProtustrankaFormatedWithAdressOIB>
  <DomainObject.Predmet.ProtustrankaWithAdress>
    <izvorni_sadrzaj>BLUE START, društvo s ograničenom odgovornošću za trgovinu, ugostiteljstvo i poslovne usluge Vjenceslava Novaka 5, 23000 Zadar</izvorni_sadrzaj>
    <derivirana_varijabla naziv="DomainObject.Predmet.ProtustrankaWithAdress_1">BLUE START, društvo s ograničenom odgovornošću za trgovinu, ugostiteljstvo i poslovne usluge Vjenceslava Novaka 5, 23000 Zadar</derivirana_varijabla>
  </DomainObject.Predmet.ProtustrankaWithAdress>
  <DomainObject.Predmet.ProtustrankaWithAdressOIB>
    <izvorni_sadrzaj>BLUE START, društvo s ograničenom odgovornošću za trgovinu, ugostiteljstvo i poslovne usluge, OIB 17370065204, Vjenceslava Novaka 5, 23000 Zadar</izvorni_sadrzaj>
    <derivirana_varijabla naziv="DomainObject.Predmet.ProtustrankaWithAdressOIB_1">BLUE START, društvo s ograničenom odgovornošću za trgovinu, ugostiteljstvo i poslovne usluge, OIB 17370065204, Vjenceslava Novaka 5, 23000 Zadar</derivirana_varijabla>
  </DomainObject.Predmet.ProtustrankaWithAdressOIB>
  <DomainObject.Predmet.ProtustrankaNazivFormated>
    <izvorni_sadrzaj>BLUE START, društvo s ograničenom odgovornošću za trgovinu, ugostiteljstvo i poslovne usluge</izvorni_sadrzaj>
    <derivirana_varijabla naziv="DomainObject.Predmet.ProtustrankaNazivFormated_1">BLUE START, društvo s ograničenom odgovornošću za trgovinu, ugostiteljstvo i poslovne usluge</derivirana_varijabla>
  </DomainObject.Predmet.ProtustrankaNazivFormated>
  <DomainObject.Predmet.ProtustrankaNazivFormatedOIB>
    <izvorni_sadrzaj>BLUE START, društvo s ograničenom odgovornošću za trgovinu, ugostiteljstvo i poslovne usluge, OIB 17370065204</izvorni_sadrzaj>
    <derivirana_varijabla naziv="DomainObject.Predmet.ProtustrankaNazivFormatedOIB_1">BLUE START, društvo s ograničenom odgovornošću za trgovinu, ugostiteljstvo i poslovne usluge, OIB 17370065204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BLUE START, društvo s ograničenom odgovornošću za trgovinu, ugostiteljstvo i poslovne usluge</item>
    </izvorni_sadrzaj>
    <derivirana_varijabla naziv="DomainObject.Predmet.ProtuStrankaListFormated_1">
      <item>BLUE START, društvo s ograničenom odgovornošću za trgovinu, ugostiteljstvo i poslovne usluge</item>
    </derivirana_varijabla>
  </DomainObject.Predmet.ProtuStrankaListFormated>
  <DomainObject.Predmet.ProtuStrankaListFormatedOIB>
    <izvorni_sadrzaj>
      <item>BLUE START, društvo s ograničenom odgovornošću za trgovinu, ugostiteljstvo i poslovne usluge, OIB 17370065204</item>
    </izvorni_sadrzaj>
    <derivirana_varijabla naziv="DomainObject.Predmet.ProtuStrankaListFormatedOIB_1">
      <item>BLUE START, društvo s ograničenom odgovornošću za trgovinu, ugostiteljstvo i poslovne usluge, OIB 17370065204</item>
    </derivirana_varijabla>
  </DomainObject.Predmet.ProtuStrankaListFormatedOIB>
  <DomainObject.Predmet.ProtuStrankaListFormatedWithAdress>
    <izvorni_sadrzaj>
      <item>BLUE START, društvo s ograničenom odgovornošću za trgovinu, ugostiteljstvo i poslovne usluge, Vjenceslava Novaka 5, 23000 Zadar</item>
    </izvorni_sadrzaj>
    <derivirana_varijabla naziv="DomainObject.Predmet.ProtuStrankaListFormatedWithAdress_1">
      <item>BLUE START, društvo s ograničenom odgovornošću za trgovinu, ugostiteljstvo i poslovne usluge, Vjenceslava Novaka 5, 23000 Zadar</item>
    </derivirana_varijabla>
  </DomainObject.Predmet.ProtuStrankaListFormatedWithAdress>
  <DomainObject.Predmet.ProtuStrankaListFormatedWithAdressOIB>
    <izvorni_sadrzaj>
      <item>BLUE START, društvo s ograničenom odgovornošću za trgovinu, ugostiteljstvo i poslovne usluge, OIB 17370065204, Vjenceslava Novaka 5, 23000 Zadar</item>
    </izvorni_sadrzaj>
    <derivirana_varijabla naziv="DomainObject.Predmet.ProtuStrankaListFormatedWithAdressOIB_1">
      <item>BLUE START, društvo s ograničenom odgovornošću za trgovinu, ugostiteljstvo i poslovne usluge, OIB 17370065204, Vjenceslava Novaka 5, 23000 Zadar</item>
    </derivirana_varijabla>
  </DomainObject.Predmet.ProtuStrankaListFormatedWithAdressOIB>
  <DomainObject.Predmet.ProtuStrankaListNazivFormated>
    <izvorni_sadrzaj>
      <item>BLUE START, društvo s ograničenom odgovornošću za trgovinu, ugostiteljstvo i poslovne usluge</item>
    </izvorni_sadrzaj>
    <derivirana_varijabla naziv="DomainObject.Predmet.ProtuStrankaListNazivFormated_1">
      <item>BLUE START, društvo s ograničenom odgovornošću za trgovinu, ugostiteljstvo i poslovne usluge</item>
    </derivirana_varijabla>
  </DomainObject.Predmet.ProtuStrankaListNazivFormated>
  <DomainObject.Predmet.ProtuStrankaListNazivFormatedOIB>
    <izvorni_sadrzaj>
      <item>BLUE START, društvo s ograničenom odgovornošću za trgovinu, ugostiteljstvo i poslovne usluge, OIB 17370065204</item>
    </izvorni_sadrzaj>
    <derivirana_varijabla naziv="DomainObject.Predmet.ProtuStrankaListNazivFormatedOIB_1">
      <item>BLUE START, društvo s ograničenom odgovornošću za trgovinu, ugostiteljstvo i poslovne usluge, OIB 17370065204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BLUE START, društvo s ograničenom odgovornošću za trgovinu, ugostiteljstvo i poslovne usluge</izvorni_sadrzaj>
    <derivirana_varijabla naziv="DomainObject.Predmet.ProtustrankaIDrugi_1">BLUE START, društvo s ograničenom odgovornošću za trgovinu,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BLUE START, društvo s ograničenom odgovornošću za trgovinu, ugostiteljstvo i poslovne usluge, OIB 17370065204, Vjenceslava Novaka 5, 23000 Zadar</izvorni_sadrzaj>
    <derivirana_varijabla naziv="DomainObject.Predmet.ProtustrankaIDrugiAdressOIB_1">BLUE START, društvo s ograničenom odgovornošću za trgovinu, ugostiteljstvo i poslovne usluge, OIB 17370065204, Vjenceslava Novaka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BLUE START, društvo s ograničenom odgovornošću za trgovinu, ugostiteljstvo i poslovne usluge</item>
    </izvorni_sadrzaj>
    <derivirana_varijabla naziv="DomainObject.Predmet.SudioniciListNaziv_1">
      <item>FINA</item>
      <item>BLUE START, društvo s ograničenom odgovornošću za trgovinu, ugostiteljstvo i poslovne usluge</item>
    </derivirana_varijabla>
  </DomainObject.Predmet.SudioniciListNaziv>
  <DomainObject.Predmet.SudioniciListAdressOIB>
    <izvorni_sadrzaj>
      <item>FINA, OIB 85821130368</item>
      <item>BLUE START, društvo s ograničenom odgovornošću za trgovinu, ugostiteljstvo i poslovne usluge, OIB 17370065204, Vjenceslava Novaka 5,23000 Zadar</item>
    </izvorni_sadrzaj>
    <derivirana_varijabla naziv="DomainObject.Predmet.SudioniciListAdressOIB_1">
      <item>FINA, OIB 85821130368</item>
      <item>BLUE START, društvo s ograničenom odgovornošću za trgovinu, ugostiteljstvo i poslovne usluge, OIB 17370065204, Vjenceslava Novaka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17370065204</item>
    </izvorni_sadrzaj>
    <derivirana_varijabla naziv="DomainObject.Predmet.SudioniciListNazivOIB_1">
      <item>, OIB 85821130368</item>
      <item>, OIB 17370065204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1972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2016-01-18T13:44:00Z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