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3a7f" w14:paraId="df23a7f" w:rsidRDefault="00E44DBE" w:rsidP="00A0713B" w:rsidR="00A0713B" w:rsidRPr="0044721D">
      <w:pPr>
        <w:pStyle w:val="Naslov1"/>
        <w15:collapsed w:val="false"/>
        <w:rPr>
          <w:szCs w:val="24"/>
        </w:rPr>
      </w:pPr>
      <w:bookmarkStart w:name="_GoBack" w:id="0"/>
      <w:bookmarkEnd w:id="0"/>
      <w:r w:rsidRPr="0044721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44721D">
          <w:rPr>
            <w:szCs w:val="24"/>
          </w:rPr>
          <w:t xml:space="preserve">7 </w:t>
        </w:r>
        <w:r w:rsidRPr="0044721D">
          <w:rPr>
            <w:szCs w:val="24"/>
          </w:rPr>
          <w:t>St</w:t>
        </w:r>
        <w:r w:rsidR="0044721D">
          <w:rPr>
            <w:szCs w:val="24"/>
          </w:rPr>
          <w:t>-</w:t>
        </w:r>
      </w:smartTag>
      <w:r w:rsidR="00A0713B" w:rsidRPr="0044721D">
        <w:rPr>
          <w:szCs w:val="24"/>
        </w:rPr>
        <w:t xml:space="preserve"> </w:t>
      </w:r>
      <w:r w:rsidR="0015790F">
        <w:rPr>
          <w:szCs w:val="24"/>
        </w:rPr>
        <w:t>1068</w:t>
      </w:r>
      <w:r w:rsidR="0044721D" w:rsidRPr="0044721D">
        <w:rPr>
          <w:szCs w:val="24"/>
        </w:rPr>
        <w:t>/</w:t>
      </w:r>
      <w:r w:rsidR="0015790F">
        <w:rPr>
          <w:szCs w:val="24"/>
        </w:rPr>
        <w:t>16</w:t>
      </w:r>
    </w:p>
    <w:p w:rsidRDefault="00F640EE" w:rsidP="001728B7" w:rsidR="001728B7" w:rsidRPr="0044721D">
      <w:pPr>
        <w:ind w:firstLine="708" w:left="708"/>
        <w:rPr>
          <w:color w:val="000000"/>
          <w:szCs w:val="24"/>
        </w:rPr>
      </w:pPr>
      <w:r w:rsidRPr="0044721D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color w:val="000000"/>
          <w:szCs w:val="24"/>
        </w:rPr>
        <w:t xml:space="preserve">        </w:t>
      </w:r>
      <w:r w:rsidRPr="0044721D">
        <w:rPr>
          <w:b/>
          <w:szCs w:val="24"/>
        </w:rPr>
        <w:t>REPUBLIKA HRVATSKA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TRGOVAČKI SUD U SPLITU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STALNA SLUŽBA DUBROVNIK 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      Dr. Ante Starčevića 23</w:t>
      </w:r>
    </w:p>
    <w:p w:rsidRDefault="00A0713B" w:rsidP="00A0713B" w:rsidR="00A0713B" w:rsidRPr="0044721D">
      <w:pPr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DB45A8" w:rsidR="00D360F6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R E P U B L I K A  H R V A T S K A </w:t>
      </w: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>R J E Š E N J E</w:t>
      </w:r>
    </w:p>
    <w:p w:rsidRDefault="00D360F6" w:rsidR="00D360F6" w:rsidRPr="0044721D">
      <w:pPr>
        <w:rPr>
          <w:b/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  <w:r w:rsidRPr="0044721D">
        <w:rPr>
          <w:szCs w:val="24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44721D">
        <w:rPr>
          <w:szCs w:val="24"/>
        </w:rPr>
        <w:t xml:space="preserve"> </w:t>
      </w:r>
      <w:r w:rsidR="00F83B0E">
        <w:rPr>
          <w:szCs w:val="24"/>
        </w:rPr>
        <w:t xml:space="preserve">Stečajna masa </w:t>
      </w:r>
      <w:r w:rsidR="00F00C9F">
        <w:t>MORSKI SAN d.o.o.</w:t>
      </w:r>
      <w:r w:rsidR="00F83B0E">
        <w:t xml:space="preserve"> u stečaju</w:t>
      </w:r>
      <w:r w:rsidR="00F00C9F">
        <w:t xml:space="preserve">, Orašac, Pod Bračevo brdo 6, OIB: 77126590061, </w:t>
      </w:r>
      <w:r w:rsidR="0044721D" w:rsidRPr="0044721D">
        <w:rPr>
          <w:szCs w:val="24"/>
        </w:rPr>
        <w:t xml:space="preserve"> dana 2</w:t>
      </w:r>
      <w:r w:rsidRPr="0044721D">
        <w:rPr>
          <w:szCs w:val="24"/>
        </w:rPr>
        <w:t xml:space="preserve">1. </w:t>
      </w:r>
      <w:r w:rsidR="00F00C9F">
        <w:rPr>
          <w:szCs w:val="24"/>
        </w:rPr>
        <w:t>veljače 2017</w:t>
      </w:r>
      <w:r w:rsidRPr="0044721D">
        <w:rPr>
          <w:szCs w:val="24"/>
        </w:rPr>
        <w:t>. godine</w:t>
      </w:r>
    </w:p>
    <w:p w:rsidRDefault="000E5677" w:rsidR="000E5677" w:rsidRPr="0044721D">
      <w:pPr>
        <w:rPr>
          <w:szCs w:val="24"/>
        </w:rPr>
      </w:pPr>
    </w:p>
    <w:p w:rsidRDefault="00E44DBE" w:rsidR="00E44DBE" w:rsidRPr="0044721D">
      <w:pPr>
        <w:jc w:val="center"/>
        <w:rPr>
          <w:b/>
          <w:szCs w:val="24"/>
        </w:rPr>
      </w:pPr>
      <w:r w:rsidRPr="0044721D">
        <w:rPr>
          <w:b/>
          <w:szCs w:val="24"/>
        </w:rPr>
        <w:t>r i j e š i o    j e</w:t>
      </w:r>
    </w:p>
    <w:p w:rsidRDefault="00D360F6" w:rsidR="00D360F6" w:rsidRPr="0044721D">
      <w:pPr>
        <w:rPr>
          <w:b/>
          <w:szCs w:val="24"/>
        </w:rPr>
      </w:pPr>
    </w:p>
    <w:p w:rsidRDefault="000E5677" w:rsidR="000E5677" w:rsidRPr="0044721D">
      <w:pPr>
        <w:rPr>
          <w:b/>
          <w:szCs w:val="24"/>
        </w:rPr>
      </w:pPr>
    </w:p>
    <w:p w:rsidRDefault="00E72982" w:rsidP="004072D5" w:rsidR="00E44DBE" w:rsidRPr="00913699">
      <w:pPr>
        <w:pStyle w:val="Tijeloteksta"/>
        <w:numPr>
          <w:ilvl w:val="0"/>
          <w:numId w:val="7"/>
        </w:numPr>
        <w:rPr>
          <w:szCs w:val="24"/>
        </w:rPr>
      </w:pPr>
      <w:r w:rsidRPr="00913699">
        <w:rPr>
          <w:szCs w:val="24"/>
        </w:rPr>
        <w:t>Utvrđuje se nagrada</w:t>
      </w:r>
      <w:r w:rsidR="00053C87" w:rsidRPr="00913699">
        <w:rPr>
          <w:szCs w:val="24"/>
        </w:rPr>
        <w:t xml:space="preserve"> </w:t>
      </w:r>
      <w:r w:rsidRPr="00913699">
        <w:rPr>
          <w:szCs w:val="24"/>
        </w:rPr>
        <w:t xml:space="preserve">stečajnom upravitelju </w:t>
      </w:r>
      <w:r w:rsidR="0015790F" w:rsidRPr="00913699">
        <w:rPr>
          <w:szCs w:val="24"/>
        </w:rPr>
        <w:t>Zdravku Kuzmić</w:t>
      </w:r>
      <w:r w:rsidR="00913699">
        <w:rPr>
          <w:szCs w:val="24"/>
        </w:rPr>
        <w:t xml:space="preserve"> u Zagrebu </w:t>
      </w:r>
      <w:r w:rsidR="004072D5" w:rsidRPr="00913699">
        <w:rPr>
          <w:szCs w:val="24"/>
        </w:rPr>
        <w:t xml:space="preserve">za </w:t>
      </w:r>
      <w:r w:rsidR="00053C87" w:rsidRPr="00913699">
        <w:rPr>
          <w:szCs w:val="24"/>
        </w:rPr>
        <w:t xml:space="preserve">obavljene poslove </w:t>
      </w:r>
      <w:r w:rsidRPr="00913699">
        <w:rPr>
          <w:szCs w:val="24"/>
        </w:rPr>
        <w:t xml:space="preserve">stečajnog upravitelja u </w:t>
      </w:r>
      <w:r w:rsidR="00053C87" w:rsidRPr="00913699">
        <w:rPr>
          <w:szCs w:val="24"/>
        </w:rPr>
        <w:t>stečajnom</w:t>
      </w:r>
      <w:r w:rsidRPr="00913699">
        <w:rPr>
          <w:szCs w:val="24"/>
        </w:rPr>
        <w:t xml:space="preserve"> postupku koji se vodi</w:t>
      </w:r>
      <w:r w:rsidR="004072D5" w:rsidRPr="00913699">
        <w:rPr>
          <w:szCs w:val="24"/>
        </w:rPr>
        <w:t xml:space="preserve">o </w:t>
      </w:r>
      <w:r w:rsidRPr="00913699">
        <w:rPr>
          <w:szCs w:val="24"/>
        </w:rPr>
        <w:t xml:space="preserve">nad </w:t>
      </w:r>
      <w:r w:rsidR="00B7742F" w:rsidRPr="00913699">
        <w:rPr>
          <w:szCs w:val="24"/>
        </w:rPr>
        <w:t>du</w:t>
      </w:r>
      <w:r w:rsidRPr="00913699">
        <w:rPr>
          <w:szCs w:val="24"/>
        </w:rPr>
        <w:t xml:space="preserve">žnikom u iznosu od </w:t>
      </w:r>
      <w:r w:rsidR="0015790F" w:rsidRPr="00913699">
        <w:rPr>
          <w:szCs w:val="24"/>
        </w:rPr>
        <w:t>2.880</w:t>
      </w:r>
      <w:r w:rsidRPr="00913699">
        <w:rPr>
          <w:szCs w:val="24"/>
        </w:rPr>
        <w:t xml:space="preserve">,00 kn </w:t>
      </w:r>
      <w:r w:rsidR="0015790F" w:rsidRPr="00913699">
        <w:rPr>
          <w:szCs w:val="24"/>
        </w:rPr>
        <w:t>bruto</w:t>
      </w:r>
      <w:r w:rsidRPr="00913699">
        <w:rPr>
          <w:szCs w:val="24"/>
        </w:rPr>
        <w:t xml:space="preserve">. </w:t>
      </w:r>
    </w:p>
    <w:p w:rsidRDefault="002734CD" w:rsidP="00E72982" w:rsidR="002734CD" w:rsidRPr="0044721D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44721D">
      <w:pPr>
        <w:pStyle w:val="Tijeloteksta"/>
        <w:numPr>
          <w:ilvl w:val="0"/>
          <w:numId w:val="7"/>
        </w:numPr>
        <w:rPr>
          <w:szCs w:val="24"/>
        </w:rPr>
      </w:pPr>
      <w:r w:rsidRPr="0044721D">
        <w:rPr>
          <w:szCs w:val="24"/>
        </w:rPr>
        <w:t>Odobravaju se troškovi stečajnog postupka i to:</w:t>
      </w:r>
    </w:p>
    <w:p w:rsidRDefault="002734CD" w:rsidP="002734CD" w:rsidR="002734CD" w:rsidRPr="0044721D">
      <w:pPr>
        <w:pStyle w:val="Tijeloteksta"/>
        <w:rPr>
          <w:szCs w:val="24"/>
        </w:rPr>
      </w:pPr>
    </w:p>
    <w:p w:rsidRDefault="002734CD" w:rsidP="002734CD" w:rsidR="002734CD" w:rsidRPr="0044721D">
      <w:pPr>
        <w:numPr>
          <w:ilvl w:val="0"/>
          <w:numId w:val="6"/>
        </w:numPr>
        <w:rPr>
          <w:szCs w:val="24"/>
        </w:rPr>
      </w:pPr>
      <w:r w:rsidRPr="0044721D">
        <w:rPr>
          <w:szCs w:val="24"/>
        </w:rPr>
        <w:t xml:space="preserve">stvarno nastali troškovi stečajnog upravitelja u iznosu od </w:t>
      </w:r>
      <w:r w:rsidR="0015790F">
        <w:rPr>
          <w:szCs w:val="24"/>
        </w:rPr>
        <w:t>370,95</w:t>
      </w:r>
      <w:r w:rsidRPr="0044721D">
        <w:rPr>
          <w:szCs w:val="24"/>
        </w:rPr>
        <w:t xml:space="preserve"> kn</w:t>
      </w:r>
      <w:r w:rsidR="00053C87" w:rsidRPr="0044721D">
        <w:rPr>
          <w:szCs w:val="24"/>
        </w:rPr>
        <w:t xml:space="preserve"> neto</w:t>
      </w:r>
      <w:r w:rsidRPr="0044721D">
        <w:rPr>
          <w:szCs w:val="24"/>
        </w:rPr>
        <w:t>.</w:t>
      </w:r>
    </w:p>
    <w:p w:rsidRDefault="002734CD" w:rsidP="001728B7" w:rsidR="002734CD" w:rsidRPr="0044721D">
      <w:pPr>
        <w:pStyle w:val="Tijeloteksta"/>
        <w:rPr>
          <w:szCs w:val="24"/>
        </w:rPr>
      </w:pPr>
    </w:p>
    <w:p w:rsidRDefault="00E72982" w:rsidR="00E72982" w:rsidRPr="0044721D">
      <w:pPr>
        <w:pStyle w:val="Tijeloteksta"/>
        <w:rPr>
          <w:szCs w:val="24"/>
        </w:rPr>
      </w:pP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 Obrazloženje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15790F">
      <w:pPr>
        <w:jc w:val="both"/>
      </w:pPr>
      <w:r w:rsidRPr="0044721D">
        <w:rPr>
          <w:szCs w:val="24"/>
        </w:rPr>
        <w:tab/>
      </w:r>
      <w:r w:rsidR="0015790F" w:rsidRPr="00854D8D"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>
      <w:pPr>
        <w:jc w:val="both"/>
      </w:pPr>
    </w:p>
    <w:p w:rsidRDefault="0015790F" w:rsidP="0015790F" w:rsidR="0015790F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>
        <w:t xml:space="preserve">18.000,00  kuna, </w:t>
      </w:r>
      <w:r w:rsidRPr="00854D8D">
        <w:t xml:space="preserve">i sukladno Uredbi za unovčenu stečajnu masu </w:t>
      </w:r>
      <w:r w:rsidR="003E2319">
        <w:t>pripada nagrada od 2.880,00 kn bruto, odnosno na stečajnu masu do 100.000,00 kn (16%).</w:t>
      </w:r>
    </w:p>
    <w:p w:rsidRDefault="0015790F" w:rsidP="002118E0" w:rsidR="0015790F">
      <w:pPr>
        <w:jc w:val="both"/>
      </w:pPr>
    </w:p>
    <w:p w:rsidRDefault="007A47FB" w:rsidP="003E2319" w:rsidR="004072D5" w:rsidRPr="0044721D">
      <w:pPr>
        <w:jc w:val="both"/>
        <w:rPr>
          <w:szCs w:val="24"/>
        </w:rPr>
      </w:pPr>
      <w:r w:rsidRPr="0044721D">
        <w:rPr>
          <w:szCs w:val="24"/>
        </w:rPr>
        <w:tab/>
      </w:r>
      <w:r w:rsidR="003E2319">
        <w:rPr>
          <w:szCs w:val="24"/>
        </w:rPr>
        <w:t>Prema čl.94</w:t>
      </w:r>
      <w:r w:rsidR="004072D5" w:rsidRPr="0044721D">
        <w:rPr>
          <w:szCs w:val="24"/>
        </w:rPr>
        <w:t>. st.3. SZ-a obračun stvarnih troškova rješenjem odobrava stečajni sudac na temelju pisanog</w:t>
      </w:r>
      <w:r w:rsidR="003E2319">
        <w:rPr>
          <w:szCs w:val="24"/>
        </w:rPr>
        <w:t>, obrazloženog i dokumentiranog</w:t>
      </w:r>
      <w:r w:rsidR="004072D5" w:rsidRPr="0044721D">
        <w:rPr>
          <w:szCs w:val="24"/>
        </w:rPr>
        <w:t xml:space="preserve"> izvješća stečajnog upravitelja. </w:t>
      </w:r>
    </w:p>
    <w:p w:rsidRDefault="004072D5" w:rsidP="004072D5" w:rsidR="004072D5" w:rsidRPr="0044721D">
      <w:pPr>
        <w:jc w:val="both"/>
        <w:rPr>
          <w:szCs w:val="24"/>
        </w:rPr>
      </w:pPr>
    </w:p>
    <w:p w:rsidRDefault="004072D5" w:rsidP="004072D5" w:rsidR="003E2319">
      <w:pPr>
        <w:ind w:firstLine="720"/>
        <w:jc w:val="both"/>
        <w:rPr>
          <w:szCs w:val="24"/>
        </w:rPr>
      </w:pPr>
      <w:r w:rsidRPr="0044721D">
        <w:rPr>
          <w:szCs w:val="24"/>
        </w:rPr>
        <w:t>U predmetnom slučaju stečajni upravitelj je podneskom predanim ovom sudu</w:t>
      </w:r>
      <w:r w:rsidR="00053C87" w:rsidRPr="0044721D">
        <w:rPr>
          <w:szCs w:val="24"/>
        </w:rPr>
        <w:t xml:space="preserve"> </w:t>
      </w:r>
      <w:r w:rsidR="003E2319">
        <w:rPr>
          <w:szCs w:val="24"/>
        </w:rPr>
        <w:t>18</w:t>
      </w:r>
      <w:r w:rsidRPr="0044721D">
        <w:rPr>
          <w:szCs w:val="24"/>
        </w:rPr>
        <w:t xml:space="preserve">. </w:t>
      </w:r>
      <w:r w:rsidR="003E2319">
        <w:rPr>
          <w:szCs w:val="24"/>
        </w:rPr>
        <w:t>listopada</w:t>
      </w:r>
      <w:r w:rsidR="008649AB" w:rsidRPr="0044721D">
        <w:rPr>
          <w:szCs w:val="24"/>
        </w:rPr>
        <w:t xml:space="preserve"> 2016</w:t>
      </w:r>
      <w:r w:rsidRPr="0044721D">
        <w:rPr>
          <w:szCs w:val="24"/>
        </w:rPr>
        <w:t xml:space="preserve">. godine zatražio da se odobre stvarni troškovi stečajnog upravitelja na </w:t>
      </w:r>
      <w:r w:rsidRPr="0044721D">
        <w:rPr>
          <w:szCs w:val="24"/>
        </w:rPr>
        <w:lastRenderedPageBreak/>
        <w:t>ime troškova putovanja na rel</w:t>
      </w:r>
      <w:r w:rsidR="00DB45A8" w:rsidRPr="0044721D">
        <w:rPr>
          <w:szCs w:val="24"/>
        </w:rPr>
        <w:t>aciji</w:t>
      </w:r>
      <w:r w:rsidRPr="0044721D">
        <w:rPr>
          <w:szCs w:val="24"/>
        </w:rPr>
        <w:t xml:space="preserve"> </w:t>
      </w:r>
      <w:r w:rsidR="003E2319">
        <w:rPr>
          <w:szCs w:val="24"/>
        </w:rPr>
        <w:t xml:space="preserve">Zagreb-Dubrovnik-Zagreb u iznosu od 2.946,00 kuna, te troškovi noćenja u iznosu od 370,95 kuna. Uz podnesak dostavljen je i preslik računa. </w:t>
      </w:r>
    </w:p>
    <w:p w:rsidRDefault="003E2319" w:rsidP="004072D5" w:rsidR="003E2319">
      <w:pPr>
        <w:ind w:firstLine="720"/>
        <w:jc w:val="both"/>
        <w:rPr>
          <w:szCs w:val="24"/>
        </w:rPr>
      </w:pPr>
    </w:p>
    <w:p w:rsidRDefault="003E2319" w:rsidP="004072D5" w:rsidR="004072D5" w:rsidRPr="0044721D">
      <w:pPr>
        <w:ind w:firstLine="720"/>
        <w:jc w:val="both"/>
        <w:rPr>
          <w:szCs w:val="24"/>
        </w:rPr>
      </w:pPr>
      <w:r>
        <w:rPr>
          <w:szCs w:val="24"/>
        </w:rPr>
        <w:t>S</w:t>
      </w:r>
      <w:r w:rsidR="004072D5" w:rsidRPr="0044721D">
        <w:rPr>
          <w:szCs w:val="24"/>
        </w:rPr>
        <w:t xml:space="preserve">ud  </w:t>
      </w:r>
      <w:r>
        <w:rPr>
          <w:szCs w:val="24"/>
        </w:rPr>
        <w:t xml:space="preserve">je </w:t>
      </w:r>
      <w:r w:rsidR="004072D5" w:rsidRPr="0044721D">
        <w:rPr>
          <w:szCs w:val="24"/>
        </w:rPr>
        <w:t>sukladn</w:t>
      </w:r>
      <w:r>
        <w:rPr>
          <w:szCs w:val="24"/>
        </w:rPr>
        <w:t>o dostavljenim ispravama i čl.94</w:t>
      </w:r>
      <w:r w:rsidR="004072D5" w:rsidRPr="0044721D">
        <w:rPr>
          <w:szCs w:val="24"/>
        </w:rPr>
        <w:t>.</w:t>
      </w:r>
      <w:r>
        <w:rPr>
          <w:szCs w:val="24"/>
        </w:rPr>
        <w:t xml:space="preserve"> st.3. SZ-a, odobrio troškove noćenja, dok nije odobrio troškove putovanja s obzirom da isti nisu dokumentirani, a niti detaljno obrazloženi, a stečajnom upravitelju niti ne pripadaju troškovi putovanja iz Zagreba jer se dobrovoljno prijavio na listu stečajnih upravitelja na području Trgovačkog suda u Splitu.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15790F" w:rsidRPr="00F00C9F">
      <w:pPr>
        <w:jc w:val="both"/>
      </w:pPr>
      <w:r w:rsidRPr="0044721D">
        <w:rPr>
          <w:szCs w:val="24"/>
        </w:rPr>
        <w:tab/>
      </w:r>
    </w:p>
    <w:p w:rsidRDefault="00A278C1" w:rsidP="00A72C95" w:rsidR="00A278C1" w:rsidRPr="0044721D">
      <w:pPr>
        <w:ind w:firstLine="720"/>
        <w:jc w:val="both"/>
        <w:rPr>
          <w:szCs w:val="24"/>
        </w:rPr>
      </w:pPr>
    </w:p>
    <w:p w:rsidRDefault="00801279" w:rsidP="00A72C95" w:rsidR="00801279" w:rsidRPr="0044721D">
      <w:pPr>
        <w:ind w:firstLine="720"/>
        <w:jc w:val="both"/>
        <w:rPr>
          <w:szCs w:val="24"/>
        </w:rPr>
      </w:pPr>
    </w:p>
    <w:p w:rsidRDefault="00D360F6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  <w:t xml:space="preserve">U Dubrovniku, </w:t>
      </w:r>
      <w:r w:rsidR="0044721D" w:rsidRPr="0044721D">
        <w:rPr>
          <w:b/>
          <w:szCs w:val="24"/>
        </w:rPr>
        <w:t>2</w:t>
      </w:r>
      <w:r w:rsidR="00053C87" w:rsidRPr="0044721D">
        <w:rPr>
          <w:b/>
          <w:szCs w:val="24"/>
        </w:rPr>
        <w:t>1</w:t>
      </w:r>
      <w:r w:rsidR="001728B7" w:rsidRPr="0044721D">
        <w:rPr>
          <w:b/>
          <w:szCs w:val="24"/>
        </w:rPr>
        <w:t xml:space="preserve">. </w:t>
      </w:r>
      <w:r w:rsidR="00F00C9F">
        <w:rPr>
          <w:b/>
          <w:szCs w:val="24"/>
        </w:rPr>
        <w:t>veljače 2017</w:t>
      </w:r>
      <w:r w:rsidR="00E44DBE" w:rsidRPr="0044721D">
        <w:rPr>
          <w:b/>
          <w:szCs w:val="24"/>
        </w:rPr>
        <w:t>.godine</w:t>
      </w:r>
    </w:p>
    <w:p w:rsidRDefault="00E44DBE" w:rsidR="00E44DBE" w:rsidRPr="0044721D">
      <w:pPr>
        <w:rPr>
          <w:szCs w:val="24"/>
        </w:rPr>
      </w:pPr>
    </w:p>
    <w:p w:rsidRDefault="00A278C1" w:rsidR="00A278C1" w:rsidRPr="0044721D">
      <w:pPr>
        <w:rPr>
          <w:szCs w:val="24"/>
        </w:rPr>
      </w:pPr>
    </w:p>
    <w:p w:rsidRDefault="0094439A" w:rsidR="0094439A" w:rsidRPr="0044721D">
      <w:pPr>
        <w:rPr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D360F6" w:rsidRPr="0044721D">
        <w:rPr>
          <w:b/>
          <w:szCs w:val="24"/>
        </w:rPr>
        <w:t>Stečajni s</w:t>
      </w:r>
      <w:r w:rsidRPr="0044721D">
        <w:rPr>
          <w:b/>
          <w:szCs w:val="24"/>
        </w:rPr>
        <w:t>udac: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8A087D" w:rsidRPr="0044721D">
        <w:rPr>
          <w:b/>
          <w:szCs w:val="24"/>
        </w:rPr>
        <w:t>Diana Butigan Granić</w:t>
      </w:r>
      <w:r w:rsidR="006C6DE8" w:rsidRPr="0044721D">
        <w:rPr>
          <w:b/>
          <w:szCs w:val="24"/>
        </w:rPr>
        <w:t xml:space="preserve"> 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POUKA O PRAVNOM LIJEKU</w:t>
      </w:r>
    </w:p>
    <w:p w:rsidRDefault="00E44DBE" w:rsidR="00E44DBE" w:rsidRPr="0044721D">
      <w:pPr>
        <w:pStyle w:val="Tijeloteksta"/>
        <w:rPr>
          <w:szCs w:val="24"/>
        </w:rPr>
      </w:pPr>
      <w:r w:rsidRPr="0044721D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DN-a:</w:t>
      </w:r>
    </w:p>
    <w:p w:rsidRDefault="00D360F6" w:rsidR="00D360F6" w:rsidRPr="0044721D">
      <w:pPr>
        <w:rPr>
          <w:b/>
          <w:szCs w:val="24"/>
        </w:rPr>
      </w:pPr>
    </w:p>
    <w:p w:rsidRDefault="00053C87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B7742F" w:rsidRPr="0044721D">
        <w:rPr>
          <w:szCs w:val="24"/>
        </w:rPr>
        <w:t>stečajni upravitelj</w:t>
      </w:r>
      <w:r w:rsidR="008649AB" w:rsidRPr="0044721D">
        <w:rPr>
          <w:szCs w:val="24"/>
        </w:rPr>
        <w:t xml:space="preserve"> – e- oglasna ploča</w:t>
      </w:r>
    </w:p>
    <w:p w:rsidRDefault="00D360F6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053C87" w:rsidRPr="0044721D">
        <w:rPr>
          <w:szCs w:val="24"/>
        </w:rPr>
        <w:t>e-</w:t>
      </w:r>
      <w:r w:rsidR="0025037D">
        <w:rPr>
          <w:szCs w:val="24"/>
        </w:rPr>
        <w:t>oglasna ploča</w:t>
      </w:r>
    </w:p>
    <w:sectPr w:rsidSect="00031B21" w:rsidR="00E44DBE" w:rsidRPr="0044721D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E46883">
      <w:rPr>
        <w:noProof/>
      </w:rPr>
      <w:t>2</w:t>
    </w:r>
    <w:r>
      <w:fldChar w:fldCharType="end"/>
    </w:r>
    <w:r w:rsidR="003E2319">
      <w:tab/>
      <w:t>Posl. br. 7.St- 1068/16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5037D"/>
    <w:rsid w:val="002734CD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C6DE8"/>
    <w:rsid w:val="0073707F"/>
    <w:rsid w:val="007A47FB"/>
    <w:rsid w:val="00801279"/>
    <w:rsid w:val="00817CC7"/>
    <w:rsid w:val="00845E75"/>
    <w:rsid w:val="008649AB"/>
    <w:rsid w:val="008A087D"/>
    <w:rsid w:val="00913699"/>
    <w:rsid w:val="00931686"/>
    <w:rsid w:val="0094439A"/>
    <w:rsid w:val="009801A6"/>
    <w:rsid w:val="009B67FC"/>
    <w:rsid w:val="00A0713B"/>
    <w:rsid w:val="00A278C1"/>
    <w:rsid w:val="00A35701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91A95"/>
    <w:rsid w:val="00DB45A8"/>
    <w:rsid w:val="00DC5EB6"/>
    <w:rsid w:val="00E22ACC"/>
    <w:rsid w:val="00E44DBE"/>
    <w:rsid w:val="00E46883"/>
    <w:rsid w:val="00E72982"/>
    <w:rsid w:val="00EA0649"/>
    <w:rsid w:val="00F00C9F"/>
    <w:rsid w:val="00F640EE"/>
    <w:rsid w:val="00F8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6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8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88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8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8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6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8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88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8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8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2016.</izvorni_sadrzaj>
    <derivirana_varijabla naziv="DomainObject.Predmet.DatumRjesavanja_1">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576/15</izvorni_sadrzaj>
    <derivirana_varijabla naziv="DomainObject.Predmet.Opis_1">naknadna dioba St 576/15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MORSKI SAN d.o.o. za promet nekretninama, trgovinu i usluge u stečaju</izvorni_sadrzaj>
    <derivirana_varijabla naziv="DomainObject.Predmet.ProtustrankaFormated_1">  Stečajna masa iza MORSKI SAN d.o.o. za promet nekretninama, trgovinu i usluge u stečaju</derivirana_varijabla>
  </DomainObject.Predmet.ProtustrankaFormated>
  <DomainObject.Predmet.ProtustrankaFormatedOIB>
    <izvorni_sadrzaj>  Stečajna masa iza MORSKI SAN d.o.o. za promet nekretninama, trgovinu i usluge u stečaju, OIB 60157734218</izvorni_sadrzaj>
    <derivirana_varijabla naziv="DomainObject.Predmet.ProtustrankaFormatedOIB_1">  Stečajna masa iza MORSKI SAN d.o.o. za promet nekretninama, trgovinu i usluge u stečaju, OIB 60157734218</derivirana_varijabla>
  </DomainObject.Predmet.ProtustrankaFormatedOIB>
  <DomainObject.Predmet.ProtustrankaFormatedWithAdress>
    <izvorni_sadrzaj> Stečajna masa iza MORSKI SAN d.o.o. za promet nekretninama, trgovinu i usluge u stečaju, Horvatovac 13, 10000 Zagreb</izvorni_sadrzaj>
    <derivirana_varijabla naziv="DomainObject.Predmet.ProtustrankaFormatedWithAdress_1"> Stečajna masa iza MORSKI SAN d.o.o. za promet nekretninama, trgovinu i usluge u stečaju, Horvatovac 13, 10000 Zagreb</derivirana_varijabla>
  </DomainObject.Predmet.ProtustrankaFormatedWithAdress>
  <DomainObject.Predmet.ProtustrankaFormatedWithAdressOIB>
    <izvorni_sadrzaj> Stečajna masa iza MORSKI SAN d.o.o. za promet nekretninama, trgovinu i usluge u stečaju, OIB 60157734218, Horvatovac 13, 10000 Zagreb</izvorni_sadrzaj>
    <derivirana_varijabla naziv="DomainObject.Predmet.ProtustrankaFormatedWithAdressOIB_1"> Stečajna masa iza MORSKI SAN d.o.o. za promet nekretninama, trgovinu i usluge u stečaju, OIB 60157734218, Horvatovac 13, 10000 Zagreb</derivirana_varijabla>
  </DomainObject.Predmet.ProtustrankaFormatedWithAdressOIB>
  <DomainObject.Predmet.ProtustrankaWithAdress>
    <izvorni_sadrzaj>Stečajna masa iza MORSKI SAN d.o.o. za promet nekretninama, trgovinu i usluge u stečaju Horvatovac 13, 10000 Zagreb</izvorni_sadrzaj>
    <derivirana_varijabla naziv="DomainObject.Predmet.ProtustrankaWithAdress_1">Stečajna masa iza MORSKI SAN d.o.o. za promet nekretninama, trgovinu i usluge u stečaju Horvatovac 13, 10000 Zagreb</derivirana_varijabla>
  </DomainObject.Predmet.ProtustrankaWithAdress>
  <DomainObject.Predmet.ProtustrankaWithAdressOIB>
    <izvorni_sadrzaj>Stečajna masa iza MORSKI SAN d.o.o. za promet nekretninama, trgovinu i usluge u stečaju, OIB 60157734218, Horvatovac 13, 10000 Zagreb</izvorni_sadrzaj>
    <derivirana_varijabla naziv="DomainObject.Predmet.ProtustrankaWithAdressOIB_1">Stečajna masa iza MORSKI SAN d.o.o. za promet nekretninama, trgovinu i usluge u stečaju, OIB 60157734218, Horvatovac 13, 10000 Zagreb</derivirana_varijabla>
  </DomainObject.Predmet.ProtustrankaWithAdressOIB>
  <DomainObject.Predmet.ProtustrankaNazivFormated>
    <izvorni_sadrzaj>Stečajna masa iza MORSKI SAN d.o.o. za promet nekretninama, trgovinu i usluge u stečaju</izvorni_sadrzaj>
    <derivirana_varijabla naziv="DomainObject.Predmet.ProtustrankaNazivFormated_1">Stečajna masa iza MORSKI SAN d.o.o. za promet nekretninama, trgovinu i usluge u stečaju</derivirana_varijabla>
  </DomainObject.Predmet.ProtustrankaNazivFormated>
  <DomainObject.Predmet.ProtustrankaNazivFormatedOIB>
    <izvorni_sadrzaj>Stečajna masa iza MORSKI SAN d.o.o. za promet nekretninama, trgovinu i usluge u stečaju, OIB 60157734218</izvorni_sadrzaj>
    <derivirana_varijabla naziv="DomainObject.Predmet.ProtustrankaNazivFormatedOIB_1">Stečajna masa iza MORSKI SAN d.o.o. za promet nekretninama, trgovinu i usluge u stečaju, OIB 60157734218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Johannes Theodorus Hubertus Mathias Erfkemper,Nizozemska</izvorni_sadrzaj>
    <derivirana_varijabla naziv="DomainObject.Predmet.StrankaFormated_1">  Johannes Theodorus Hubertus Mathias Erfkemper,Nizozemska</derivirana_varijabla>
  </DomainObject.Predmet.StrankaFormated>
  <DomainObject.Predmet.StrankaFormatedOIB>
    <izvorni_sadrzaj>  Johannes Theodorus Hubertus Mathias Erfkemper,Nizozemska</izvorni_sadrzaj>
    <derivirana_varijabla naziv="DomainObject.Predmet.StrankaFormatedOIB_1">  Johannes Theodorus Hubertus Mathias Erfkemper,Nizozemska</derivirana_varijabla>
  </DomainObject.Predmet.StrankaFormatedOIB>
  <DomainObject.Predmet.StrankaFormatedWithAdress>
    <izvorni_sadrzaj> Johannes Theodorus Hubertus Mathias Erfkemper,Nizozemska</izvorni_sadrzaj>
    <derivirana_varijabla naziv="DomainObject.Predmet.StrankaFormatedWithAdress_1"> Johannes Theodorus Hubertus Mathias Erfkemper,Nizozemska</derivirana_varijabla>
  </DomainObject.Predmet.StrankaFormatedWithAdress>
  <DomainObject.Predmet.StrankaFormatedWithAdressOIB>
    <izvorni_sadrzaj> Johannes Theodorus Hubertus Mathias Erfkemper,Nizozemska</izvorni_sadrzaj>
    <derivirana_varijabla naziv="DomainObject.Predmet.StrankaFormatedWithAdressOIB_1"> Johannes Theodorus Hubertus Mathias Erfkemper,Nizozemska</derivirana_varijabla>
  </DomainObject.Predmet.StrankaFormatedWithAdressOIB>
  <DomainObject.Predmet.StrankaWithAdress>
    <izvorni_sadrzaj>Johannes Theodorus Hubertus Mathias Erfkemper,Nizozemska </izvorni_sadrzaj>
    <derivirana_varijabla naziv="DomainObject.Predmet.StrankaWithAdress_1">Johannes Theodorus Hubertus Mathias Erfkemper,Nizozemska </derivirana_varijabla>
  </DomainObject.Predmet.StrankaWithAdress>
  <DomainObject.Predmet.StrankaWithAdressOIB>
    <izvorni_sadrzaj>Johannes Theodorus Hubertus Mathias Erfkemper,Nizozemska</izvorni_sadrzaj>
    <derivirana_varijabla naziv="DomainObject.Predmet.StrankaWithAdressOIB_1">Johannes Theodorus Hubertus Mathias Erfkemper,Nizozemska</derivirana_varijabla>
  </DomainObject.Predmet.StrankaWithAdressOIB>
  <DomainObject.Predmet.StrankaNazivFormated>
    <izvorni_sadrzaj>Johannes Theodorus Hubertus Mathias Erfkemper,Nizozemska</izvorni_sadrzaj>
    <derivirana_varijabla naziv="DomainObject.Predmet.StrankaNazivFormated_1">Johannes Theodorus Hubertus Mathias Erfkemper,Nizozemska</derivirana_varijabla>
  </DomainObject.Predmet.StrankaNazivFormated>
  <DomainObject.Predmet.StrankaNazivFormatedOIB>
    <izvorni_sadrzaj>Johannes Theodorus Hubertus Mathias Erfkemper,Nizozemska</izvorni_sadrzaj>
    <derivirana_varijabla naziv="DomainObject.Predmet.StrankaNazivFormatedOIB_1">Johannes Theodorus Hubertus Mathias Erfkemper,Nizozemska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Johannes Theodorus Hubertus Mathias Erfkemper,Nizozemska</item>
    </izvorni_sadrzaj>
    <derivirana_varijabla naziv="DomainObject.Predmet.StrankaListFormated_1">
      <item>Johannes Theodorus Hubertus Mathias Erfkemper,Nizozemska</item>
    </derivirana_varijabla>
  </DomainObject.Predmet.StrankaListFormated>
  <DomainObject.Predmet.StrankaListFormatedOIB>
    <izvorni_sadrzaj>
      <item>Johannes Theodorus Hubertus Mathias Erfkemper,Nizozemska</item>
    </izvorni_sadrzaj>
    <derivirana_varijabla naziv="DomainObject.Predmet.StrankaListFormatedOIB_1">
      <item>Johannes Theodorus Hubertus Mathias Erfkemper,Nizozemska</item>
    </derivirana_varijabla>
  </DomainObject.Predmet.StrankaListFormatedOIB>
  <DomainObject.Predmet.StrankaListFormatedWithAdress>
    <izvorni_sadrzaj>
      <item>Johannes Theodorus Hubertus Mathias Erfkemper,Nizozemska</item>
    </izvorni_sadrzaj>
    <derivirana_varijabla naziv="DomainObject.Predmet.StrankaListFormatedWithAdress_1">
      <item>Johannes Theodorus Hubertus Mathias Erfkemper,Nizozemska</item>
    </derivirana_varijabla>
  </DomainObject.Predmet.StrankaListFormatedWithAdress>
  <DomainObject.Predmet.StrankaListFormatedWithAdressOIB>
    <izvorni_sadrzaj>
      <item>Johannes Theodorus Hubertus Mathias Erfkemper,Nizozemska</item>
    </izvorni_sadrzaj>
    <derivirana_varijabla naziv="DomainObject.Predmet.StrankaListFormatedWithAdressOIB_1">
      <item>Johannes Theodorus Hubertus Mathias Erfkemper,Nizozemska</item>
    </derivirana_varijabla>
  </DomainObject.Predmet.StrankaListFormatedWithAdressOIB>
  <DomainObject.Predmet.StrankaListNazivFormated>
    <izvorni_sadrzaj>
      <item>Johannes Theodorus Hubertus Mathias Erfkemper,Nizozemska</item>
    </izvorni_sadrzaj>
    <derivirana_varijabla naziv="DomainObject.Predmet.StrankaListNazivFormated_1">
      <item>Johannes Theodorus Hubertus Mathias Erfkemper,Nizozemska</item>
    </derivirana_varijabla>
  </DomainObject.Predmet.StrankaListNazivFormated>
  <DomainObject.Predmet.StrankaListNazivFormatedOIB>
    <izvorni_sadrzaj>
      <item>Johannes Theodorus Hubertus Mathias Erfkemper,Nizozemska</item>
    </izvorni_sadrzaj>
    <derivirana_varijabla naziv="DomainObject.Predmet.StrankaListNazivFormatedOIB_1">
      <item>Johannes Theodorus Hubertus Mathias Erfkemper,Nizozemska</item>
    </derivirana_varijabla>
  </DomainObject.Predmet.StrankaListNazivFormatedOIB>
  <DomainObject.Predmet.ProtuStrankaListFormated>
    <izvorni_sadrzaj>
      <item>Stečajna masa iza MORSKI SAN d.o.o. za promet nekretninama, trgovinu i usluge u stečaju</item>
    </izvorni_sadrzaj>
    <derivirana_varijabla naziv="DomainObject.Predmet.ProtuStrankaListFormated_1">
      <item>Stečajna masa iza MORSKI SAN d.o.o. za promet nekretninama, trgovinu i usluge u stečaju</item>
    </derivirana_varijabla>
  </DomainObject.Predmet.ProtuStrankaListFormated>
  <DomainObject.Predmet.ProtuStrankaListFormatedOIB>
    <izvorni_sadrzaj>
      <item>Stečajna masa iza MORSKI SAN d.o.o. za promet nekretninama, trgovinu i usluge u stečaju, OIB 60157734218</item>
    </izvorni_sadrzaj>
    <derivirana_varijabla naziv="DomainObject.Predmet.ProtuStrankaListFormatedOIB_1">
      <item>Stečajna masa iza MORSKI SAN d.o.o. za promet nekretninama, trgovinu i usluge u stečaju, OIB 60157734218</item>
    </derivirana_varijabla>
  </DomainObject.Predmet.ProtuStrankaListFormatedOIB>
  <DomainObject.Predmet.ProtuStrankaListFormatedWithAdress>
    <izvorni_sadrzaj>
      <item>Stečajna masa iza MORSKI SAN d.o.o. za promet nekretninama, trgovinu i usluge u stečaju, Horvatovac 13, 10000 Zagreb</item>
    </izvorni_sadrzaj>
    <derivirana_varijabla naziv="DomainObject.Predmet.ProtuStrankaListFormatedWithAdress_1">
      <item>Stečajna masa iza MORSKI SAN d.o.o. za promet nekretninama, trgovinu i usluge u stečaju, Horvatovac 13, 10000 Zagreb</item>
    </derivirana_varijabla>
  </DomainObject.Predmet.ProtuStrankaListFormatedWithAdress>
  <DomainObject.Predmet.ProtuStrankaListFormatedWithAdressOIB>
    <izvorni_sadrzaj>
      <item>Stečajna masa iza MORSKI SAN d.o.o. za promet nekretninama, trgovinu i usluge u stečaju, OIB 60157734218, Horvatovac 13, 10000 Zagreb</item>
    </izvorni_sadrzaj>
    <derivirana_varijabla naziv="DomainObject.Predmet.ProtuStrankaListFormatedWithAdressOIB_1">
      <item>Stečajna masa iza MORSKI SAN d.o.o. za promet nekretninama, trgovinu i usluge u stečaju, OIB 60157734218, Horvatovac 13, 10000 Zagreb</item>
    </derivirana_varijabla>
  </DomainObject.Predmet.ProtuStrankaListFormatedWithAdressOIB>
  <DomainObject.Predmet.ProtuStrankaListNazivFormated>
    <izvorni_sadrzaj>
      <item>Stečajna masa iza MORSKI SAN d.o.o. za promet nekretninama, trgovinu i usluge u stečaju</item>
    </izvorni_sadrzaj>
    <derivirana_varijabla naziv="DomainObject.Predmet.ProtuStrankaListNazivFormated_1">
      <item>Stečajna masa iza MORSKI SAN d.o.o. za promet nekretninama, trgovinu i usluge u stečaju</item>
    </derivirana_varijabla>
  </DomainObject.Predmet.ProtuStrankaListNazivFormated>
  <DomainObject.Predmet.ProtuStrankaListNazivFormatedOIB>
    <izvorni_sadrzaj>
      <item>Stečajna masa iza MORSKI SAN d.o.o. za promet nekretninama, trgovinu i usluge u stečaju, OIB 60157734218</item>
    </izvorni_sadrzaj>
    <derivirana_varijabla naziv="DomainObject.Predmet.ProtuStrankaListNazivFormatedOIB_1">
      <item>Stečajna masa iza MORSKI SAN d.o.o. za promet nekretninama, trgovinu i usluge u stečaju, OIB 60157734218</item>
    </derivirana_varijabla>
  </DomainObject.Predmet.ProtuStrankaListNazivFormatedOIB>
  <DomainObject.Predmet.OstaliListFormated>
    <izvorni_sadrzaj>
      <item>st.up. Zdravko Kuzmić</item>
    </izvorni_sadrzaj>
    <derivirana_varijabla naziv="DomainObject.Predmet.OstaliListFormated_1">
      <item>st.up. Zdravko Kuzmić</item>
    </derivirana_varijabla>
  </DomainObject.Predmet.OstaliListFormated>
  <DomainObject.Predmet.OstaliListFormatedOIB>
    <izvorni_sadrzaj>
      <item>st.up. Zdravko Kuzmić</item>
    </izvorni_sadrzaj>
    <derivirana_varijabla naziv="DomainObject.Predmet.OstaliListFormatedOIB_1">
      <item>st.up. Zdravko Kuzmić</item>
    </derivirana_varijabla>
  </DomainObject.Predmet.OstaliListFormatedOIB>
  <DomainObject.Predmet.OstaliListFormatedWithAdress>
    <izvorni_sadrzaj>
      <item>st.up. Zdravko Kuzmić</item>
    </izvorni_sadrzaj>
    <derivirana_varijabla naziv="DomainObject.Predmet.OstaliListFormatedWithAdress_1">
      <item>st.up. Zdravko Kuzmić</item>
    </derivirana_varijabla>
  </DomainObject.Predmet.OstaliListFormatedWithAdress>
  <DomainObject.Predmet.OstaliListFormatedWithAdressOIB>
    <izvorni_sadrzaj>
      <item>st.up. Zdravko Kuzmić</item>
    </izvorni_sadrzaj>
    <derivirana_varijabla naziv="DomainObject.Predmet.OstaliListFormatedWithAdressOIB_1">
      <item>st.up. Zdravko Kuzmić</item>
    </derivirana_varijabla>
  </DomainObject.Predmet.OstaliListFormatedWithAdressOIB>
  <DomainObject.Predmet.OstaliListNazivFormated>
    <izvorni_sadrzaj>
      <item>st.up. Zdravko Kuzmić</item>
    </izvorni_sadrzaj>
    <derivirana_varijabla naziv="DomainObject.Predmet.OstaliListNazivFormated_1">
      <item>st.up. Zdravko Kuzmić</item>
    </derivirana_varijabla>
  </DomainObject.Predmet.OstaliListNazivFormated>
  <DomainObject.Predmet.OstaliListNazivFormatedOIB>
    <izvorni_sadrzaj>
      <item>st.up. Zdravko Kuzmić</item>
    </izvorni_sadrzaj>
    <derivirana_varijabla naziv="DomainObject.Predmet.OstaliListNazivFormatedOIB_1">
      <item>st.up. Zdravko Kuzmić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Johannes Theodorus Hubertus Mathias Erfkemper,Nizozemska</izvorni_sadrzaj>
    <derivirana_varijabla naziv="DomainObject.Predmet.StrankaIDrugi_1">Johannes Theodorus Hubertus Mathias Erfkemper,Nizozemska</derivirana_varijabla>
  </DomainObject.Predmet.StrankaIDrugi>
  <DomainObject.Predmet.ProtustrankaIDrugi>
    <izvorni_sadrzaj>Stečajna masa iza MORSKI SAN d.o.o. za promet nekretninama, trgovinu i usluge u stečaju</izvorni_sadrzaj>
    <derivirana_varijabla naziv="DomainObject.Predmet.ProtustrankaIDrugi_1">Stečajna masa iza MORSKI SAN d.o.o. za promet nekretninama, trgovinu i usluge u stečaju</derivirana_varijabla>
  </DomainObject.Predmet.ProtustrankaIDrugi>
  <DomainObject.Predmet.StrankaIDrugiAdressOIB>
    <izvorni_sadrzaj>Johannes Theodorus Hubertus Mathias Erfkemper,Nizozemska</izvorni_sadrzaj>
    <derivirana_varijabla naziv="DomainObject.Predmet.StrankaIDrugiAdressOIB_1">Johannes Theodorus Hubertus Mathias Erfkemper,Nizozemska</derivirana_varijabla>
  </DomainObject.Predmet.StrankaIDrugiAdressOIB>
  <DomainObject.Predmet.ProtustrankaIDrugiAdressOIB>
    <izvorni_sadrzaj>Stečajna masa iza MORSKI SAN d.o.o. za promet nekretninama, trgovinu i usluge u stečaju, OIB 60157734218, Horvatovac 13, 10000 Zagreb</izvorni_sadrzaj>
    <derivirana_varijabla naziv="DomainObject.Predmet.ProtustrankaIDrugiAdressOIB_1">Stečajna masa iza MORSKI SAN d.o.o. za promet nekretninama, trgovinu i usluge u stečaju, OIB 60157734218,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St-1068/2016-17</izvorni_sadrzaj>
    <derivirana_varijabla naziv="DomainObject.Predmet.OdlukaRjesenje.Oznaka_1">St-1068/2016-17</derivirana_varijabla>
  </DomainObject.Predmet.OdlukaRjesenje.Oznaka>
  <DomainObject.Predmet.SudioniciListNaziv>
    <izvorni_sadrzaj>
      <item>Stečajna masa iza MORSKI SAN d.o.o. za promet nekretninama, trgovinu i usluge u stečaju</item>
      <item>st.up. Zdravko Kuzmić</item>
      <item>Johannes Theodorus Hubertus Mathias Erfkemper,Nizozemska</item>
    </izvorni_sadrzaj>
    <derivirana_varijabla naziv="DomainObject.Predmet.SudioniciListNaziv_1">
      <item>Stečajna masa iza MORSKI SAN d.o.o. za promet nekretninama, trgovinu i usluge u stečaju</item>
      <item>st.up. Zdravko Kuzmić</item>
      <item>Johannes Theodorus Hubertus Mathias Erfkemper,Nizozemska</item>
    </derivirana_varijabla>
  </DomainObject.Predmet.SudioniciListNaziv>
  <DomainObject.Predmet.SudioniciListAdressOIB>
    <izvorni_sadrzaj>
      <item>Stečajna masa iza MORSKI SAN d.o.o. za promet nekretninama, trgovinu i usluge u stečaju, OIB 60157734218, Horvatovac 13,10000 Zagreb</item>
      <item>st.up. Zdravko Kuzmić</item>
      <item>Johannes Theodorus Hubertus Mathias Erfkemper,Nizozemska</item>
    </izvorni_sadrzaj>
    <derivirana_varijabla naziv="DomainObject.Predmet.SudioniciListAdressOIB_1">
      <item>Stečajna masa iza MORSKI SAN d.o.o. za promet nekretninama, trgovinu i usluge u stečaju, OIB 60157734218, Horvatovac 13,10000 Zagreb</item>
      <item>st.up. Zdravko Kuzmić</item>
      <item>Johannes Theodorus Hubertus Mathias Erfkemper,Nizozemska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60157734218</item>
      <item>, OIB null</item>
      <item>, OIB null</item>
    </izvorni_sadrzaj>
    <derivirana_varijabla naziv="DomainObject.Predmet.SudioniciListNazivOIB_1">
      <item>, OIB 60157734218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399</properties:Words>
  <properties:Characters>2150</properties:Characters>
  <properties:Lines>79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2017-02-21T11:57:00Z</dcterms:created>
  <dc:creator>Ante Kačić</dc:creator>
  <cp:lastModifiedBy>Mara Marčinko</cp:lastModifiedBy>
  <cp:lastPrinted>2017-02-21T12:11:00Z</cp:lastPrinted>
  <dcterms:modified xmlns:xsi="http://www.w3.org/2001/XMLSchema-instance" xsi:type="dcterms:W3CDTF">2017-02-21T12:29:00Z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