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a4c9" w14:paraId="4a8a4c9" w:rsidRDefault="00DA433A" w:rsidR="00DA433A" w:rsidRPr="00900EE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0EE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6F75CA" w:rsidRPr="00900EEB">
      <w:pPr>
        <w:jc w:val="both"/>
        <w:rPr>
          <w:rFonts w:hAnsi="Times New Roman" w:ascii="Times New Roman"/>
          <w:b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TRGOVAČKI SUD U VARAŽDINU</w:t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od </w:t>
      </w:r>
      <w:r w:rsidR="00833786">
        <w:rPr>
          <w:rFonts w:hAnsi="Times New Roman" w:ascii="Times New Roman"/>
          <w:szCs w:val="24"/>
          <w:lang w:val="hr-HR"/>
        </w:rPr>
        <w:t>7. lipnja</w:t>
      </w:r>
      <w:r w:rsidR="00DF7BB2" w:rsidRPr="00900EEB">
        <w:rPr>
          <w:rFonts w:hAnsi="Times New Roman" w:ascii="Times New Roman"/>
          <w:szCs w:val="24"/>
          <w:lang w:val="hr-HR"/>
        </w:rPr>
        <w:t xml:space="preserve"> 2016</w:t>
      </w:r>
      <w:r w:rsidR="006023E4" w:rsidRPr="00900EEB">
        <w:rPr>
          <w:rFonts w:hAnsi="Times New Roman" w:ascii="Times New Roman"/>
          <w:szCs w:val="24"/>
          <w:lang w:val="hr-HR"/>
        </w:rPr>
        <w:t>.</w:t>
      </w:r>
      <w:r w:rsidR="005369E4" w:rsidRPr="00900EEB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 </w:t>
      </w:r>
      <w:r w:rsidR="00E335C5" w:rsidRPr="00900EEB">
        <w:rPr>
          <w:rFonts w:hAnsi="Times New Roman" w:ascii="Times New Roman"/>
          <w:szCs w:val="24"/>
          <w:lang w:val="hr-HR"/>
        </w:rPr>
        <w:t>održanoj usmenoj javnoj dražbi</w:t>
      </w:r>
      <w:r w:rsidR="003D5659" w:rsidRPr="00900EEB">
        <w:rPr>
          <w:rFonts w:hAnsi="Times New Roman" w:ascii="Times New Roman"/>
          <w:szCs w:val="24"/>
          <w:lang w:val="hr-HR"/>
        </w:rPr>
        <w:t xml:space="preserve"> u stečajnom postupku nad dužnikom </w:t>
      </w:r>
    </w:p>
    <w:p w:rsidRDefault="003D5659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ŠKZ VARAŽDINSKI CEKIN „u stečaju“ Varaždin, Uska 2</w:t>
      </w:r>
    </w:p>
    <w:p w:rsidRDefault="003D5659" w:rsidP="005369E4" w:rsidR="003D5659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900EEB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173939" w:rsidR="0017393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Početak u </w:t>
      </w:r>
      <w:r w:rsidR="00833786">
        <w:rPr>
          <w:rFonts w:hAnsi="Times New Roman" w:ascii="Times New Roman"/>
          <w:szCs w:val="24"/>
          <w:lang w:val="hr-HR"/>
        </w:rPr>
        <w:t>08,00</w:t>
      </w:r>
      <w:r w:rsidR="00A81575" w:rsidRPr="00900EEB">
        <w:rPr>
          <w:rFonts w:hAnsi="Times New Roman" w:ascii="Times New Roman"/>
          <w:szCs w:val="24"/>
          <w:lang w:val="hr-HR"/>
        </w:rPr>
        <w:t xml:space="preserve"> </w:t>
      </w:r>
      <w:r w:rsidR="00731CCB" w:rsidRPr="00900EEB">
        <w:rPr>
          <w:rFonts w:hAnsi="Times New Roman" w:ascii="Times New Roman"/>
          <w:szCs w:val="24"/>
          <w:lang w:val="hr-HR"/>
        </w:rPr>
        <w:t>sati.</w:t>
      </w:r>
    </w:p>
    <w:p w:rsidRDefault="00872EA8" w:rsidP="00733E81" w:rsidR="00872EA8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733E81" w:rsidR="00900EEB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Konstatira se da je na današnju javnu dražbu pristupio stečajni upravitelj Stanko Makar, te zastupnica Republike Hrvatske, zamjenica Županijskog državnog odvjetnika u Varaždinu, Građansko-upravni odjel, Tanja Purić-Stamenković.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A95F62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Stečajni upravitelj predaje dokaze o objavi ovih nekretnina u glasilima i na HGK stranici i stranici Sudačka mreža.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EF74CC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Konstatira se da na današnjoj javnoj dražbi nema zainteresiranih kupaca.</w:t>
      </w:r>
    </w:p>
    <w:p w:rsidRDefault="00C03479" w:rsidP="00900EEB" w:rsidR="00C0347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ED2B33" w:rsidP="00900EEB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Nakon toga stečajni sudac donosi sljedeći</w:t>
      </w:r>
    </w:p>
    <w:p w:rsidRDefault="00ED2B33" w:rsidP="00ED2B33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D2B33" w:rsidP="0011255A" w:rsidR="00ED2B33" w:rsidRPr="00900EEB">
      <w:pPr>
        <w:rPr>
          <w:rFonts w:hAnsi="Times New Roman" w:ascii="Times New Roman"/>
          <w:szCs w:val="24"/>
          <w:lang w:val="hr-HR"/>
        </w:rPr>
      </w:pP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Z A K L J U Č A K</w:t>
      </w: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E93EDC" w:rsidR="00E93EDC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I.</w:t>
      </w:r>
      <w:r w:rsidRPr="00900EEB">
        <w:rPr>
          <w:rFonts w:hAnsi="Times New Roman" w:ascii="Times New Roman"/>
          <w:szCs w:val="24"/>
          <w:lang w:val="hr-HR"/>
        </w:rPr>
        <w:tab/>
        <w:t>Određuje se  usmena javna dražba za prodaju nekretnina  stečajnog dužnika stečajnog dužnika ŠTEDNO KREDITNA ZADRUGA VARAŽDINSKI CEKIN u stečaju, Varaždin, Uska 2, OIB 47177189423, u stečajnom postupku primjenom pravila o ovrsi na nekretnini i to: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-stan u 3. ulazu, 2. kat, koji se sastoji od 2 sobe, kuhinje, blagovaonice, kupaonice s WC-om, predsoblja, smočnice i lođe, ukupne površine 65,09 m2, koji se nalazi u zgradi u Čakovcu, Ivana pl. Zajca 27, sagrađenoj na katastarskoj čestici: 2480/3, upisanom u broj poduloška 1404, knjige PU Čakovec po početnoj cijeni u iznosu od </w:t>
      </w:r>
      <w:r w:rsidR="00940B72" w:rsidRPr="00940B72">
        <w:rPr>
          <w:rFonts w:hAnsi="Times New Roman" w:ascii="Times New Roman"/>
          <w:b/>
          <w:szCs w:val="24"/>
          <w:lang w:val="hr-HR"/>
        </w:rPr>
        <w:t>332.000,00</w:t>
      </w:r>
      <w:r w:rsidRPr="00940B72">
        <w:rPr>
          <w:rFonts w:hAnsi="Times New Roman" w:ascii="Times New Roman"/>
          <w:b/>
          <w:szCs w:val="24"/>
          <w:lang w:val="hr-HR"/>
        </w:rPr>
        <w:t xml:space="preserve"> kn</w:t>
      </w:r>
      <w:r w:rsidRPr="00900EEB">
        <w:rPr>
          <w:rFonts w:hAnsi="Times New Roman" w:ascii="Times New Roman"/>
          <w:szCs w:val="24"/>
          <w:lang w:val="hr-HR"/>
        </w:rPr>
        <w:t>. Ova nekretnina opterećena je založnim pravima u korist: SPS-Sindikata radnika privrednog sektora Hrvatske, podružnica Čakovec, Cikač Zdenka iz Varaždina, P. Preradovića 25 i Međimurske vode d.o.o., Čakovec, Matice Hrvatske 10.;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-čkbr.1011 kuća i dvor u selu sa 938 m2, upisanoj u z.k.ul.205, k.o. Hlapičina, upisanoj u zemljišne knjige Općinskog suda u Čakovcu po početnoj cijeni u iznosu od </w:t>
      </w:r>
      <w:r w:rsidR="00940B72" w:rsidRPr="00940B72">
        <w:rPr>
          <w:rFonts w:hAnsi="Times New Roman" w:ascii="Times New Roman"/>
          <w:b/>
          <w:szCs w:val="24"/>
          <w:lang w:val="hr-HR"/>
        </w:rPr>
        <w:t>250.400</w:t>
      </w:r>
      <w:r w:rsidRPr="00940B72">
        <w:rPr>
          <w:rFonts w:hAnsi="Times New Roman" w:ascii="Times New Roman"/>
          <w:b/>
          <w:szCs w:val="24"/>
          <w:lang w:val="hr-HR"/>
        </w:rPr>
        <w:t>,00 kn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II. Ročište za prodaju nekretnine održati će se na Trgovačkom sudu u Varaždinu, soba broj 232/II, </w:t>
      </w:r>
      <w:r w:rsidR="00940B72" w:rsidRPr="00940B72">
        <w:rPr>
          <w:rFonts w:hAnsi="Times New Roman" w:ascii="Times New Roman"/>
          <w:b/>
          <w:szCs w:val="24"/>
          <w:lang w:val="hr-HR"/>
        </w:rPr>
        <w:t>4. srpnja</w:t>
      </w:r>
      <w:r w:rsidR="00940B72">
        <w:rPr>
          <w:rFonts w:hAnsi="Times New Roman" w:ascii="Times New Roman"/>
          <w:szCs w:val="24"/>
          <w:lang w:val="hr-HR"/>
        </w:rPr>
        <w:t xml:space="preserve"> </w:t>
      </w:r>
      <w:r w:rsidRPr="00900EEB">
        <w:rPr>
          <w:rFonts w:hAnsi="Times New Roman" w:ascii="Times New Roman"/>
          <w:b/>
          <w:szCs w:val="24"/>
          <w:lang w:val="hr-HR"/>
        </w:rPr>
        <w:t xml:space="preserve">2016. u </w:t>
      </w:r>
      <w:r w:rsidR="00940B72">
        <w:rPr>
          <w:rFonts w:hAnsi="Times New Roman" w:ascii="Times New Roman"/>
          <w:b/>
          <w:szCs w:val="24"/>
          <w:lang w:val="hr-HR"/>
        </w:rPr>
        <w:t>12,30</w:t>
      </w:r>
      <w:r w:rsidRPr="00900EEB">
        <w:rPr>
          <w:rFonts w:hAnsi="Times New Roman" w:ascii="Times New Roman"/>
          <w:b/>
          <w:szCs w:val="24"/>
          <w:lang w:val="hr-HR"/>
        </w:rPr>
        <w:t xml:space="preserve"> sati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40B72" w:rsidP="00900EEB" w:rsidR="00940B72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Upozoravaju se potencijalni kupci da nekretnine koje su predmet prodaje nisu slobodne od osoba i stvari.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III. Pravo sudjelovanja na dražbi imaju oni kupci koji su tri dana prije održavanja javne dražbe uplatili osiguranje  u visini 10% vrijednosti nekretnine na </w:t>
      </w:r>
      <w:r w:rsidRPr="00900EEB">
        <w:rPr>
          <w:rFonts w:hAnsi="Times New Roman" w:ascii="Times New Roman"/>
          <w:noProof/>
          <w:szCs w:val="24"/>
          <w:lang w:val="hr-HR"/>
        </w:rPr>
        <w:t xml:space="preserve">račun Trgovačkog suda u Varaždinu </w:t>
      </w:r>
      <w:r w:rsidRPr="00900EEB">
        <w:rPr>
          <w:rFonts w:hAnsi="Times New Roman" w:ascii="Times New Roman"/>
          <w:szCs w:val="24"/>
          <w:lang w:val="hr-HR"/>
        </w:rPr>
        <w:t>broj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IBAN: HR40 2390 0011 3000 0275 4, model HR00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uz naznaku broja "jamčevina" i broja predmeta St-7/99.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koje nastanu uslijed kupnje ove nekretnine.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V. Nekretnina se prodaje po načelu „viđeno-kupljeno“, te se time isključuju svi prigovori glede nedostataka kupljene nekretnine. Obavijesti vezane uz prodaju predmetne nekretnine mogu se dobiti od stečajnog upravitelja  Stanku Makar.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417FBB" w:rsidP="00900EEB" w:rsidR="00900EEB" w:rsidRPr="00900E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940B72">
        <w:rPr>
          <w:rFonts w:hAnsi="Times New Roman" w:ascii="Times New Roman"/>
          <w:szCs w:val="24"/>
          <w:lang w:val="hr-HR"/>
        </w:rPr>
        <w:t xml:space="preserve">08,10 </w:t>
      </w:r>
      <w:r w:rsidR="00900EEB">
        <w:rPr>
          <w:rFonts w:hAnsi="Times New Roman" w:ascii="Times New Roman"/>
          <w:szCs w:val="24"/>
          <w:lang w:val="hr-HR"/>
        </w:rPr>
        <w:t>sati.</w:t>
      </w:r>
    </w:p>
    <w:sectPr w:rsidSect="006F75CA" w:rsidR="00900EEB" w:rsidRPr="00900EEB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058" w:rsidR="006B7058">
      <w:r>
        <w:separator/>
      </w:r>
    </w:p>
  </w:endnote>
  <w:endnote w:id="0" w:type="continuationSeparator">
    <w:p w:rsidRDefault="006B7058" w:rsidR="006B7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058" w:rsidR="006B7058">
      <w:r>
        <w:separator/>
      </w:r>
    </w:p>
  </w:footnote>
  <w:footnote w:id="0" w:type="continuationSeparator">
    <w:p w:rsidRDefault="006B7058" w:rsidR="006B7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5A4626" w:rsidRPr="005A4626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St-7/99-</w:t>
    </w:r>
    <w:r w:rsidR="00940B72">
      <w:rPr>
        <w:rFonts w:hAnsi="Times New Roman" w:ascii="Times New Roman"/>
        <w:szCs w:val="24"/>
      </w:rPr>
      <w:t>264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St-7/99-</w:t>
    </w:r>
    <w:r w:rsidR="00940B72">
      <w:rPr>
        <w:rFonts w:hAnsi="Times New Roman" w:ascii="Times New Roman"/>
        <w:szCs w:val="24"/>
      </w:rPr>
      <w:t>264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B4C1E"/>
    <w:rsid w:val="000C1BBD"/>
    <w:rsid w:val="000C658F"/>
    <w:rsid w:val="000D06F1"/>
    <w:rsid w:val="000F1889"/>
    <w:rsid w:val="000F491D"/>
    <w:rsid w:val="0011157D"/>
    <w:rsid w:val="0011255A"/>
    <w:rsid w:val="00117E40"/>
    <w:rsid w:val="00131EEB"/>
    <w:rsid w:val="00143673"/>
    <w:rsid w:val="00173939"/>
    <w:rsid w:val="001A031C"/>
    <w:rsid w:val="001A5806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77894"/>
    <w:rsid w:val="00282559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7CE"/>
    <w:rsid w:val="003A4E2D"/>
    <w:rsid w:val="003B7E5E"/>
    <w:rsid w:val="003C122E"/>
    <w:rsid w:val="003C2DAA"/>
    <w:rsid w:val="003D5659"/>
    <w:rsid w:val="003E4F43"/>
    <w:rsid w:val="003F15C0"/>
    <w:rsid w:val="003F360C"/>
    <w:rsid w:val="003F3A97"/>
    <w:rsid w:val="004019ED"/>
    <w:rsid w:val="004031C9"/>
    <w:rsid w:val="00417FBB"/>
    <w:rsid w:val="00441490"/>
    <w:rsid w:val="0044719B"/>
    <w:rsid w:val="004928DF"/>
    <w:rsid w:val="004A3E41"/>
    <w:rsid w:val="004A78BB"/>
    <w:rsid w:val="004A7A9A"/>
    <w:rsid w:val="004B1BC6"/>
    <w:rsid w:val="004D3861"/>
    <w:rsid w:val="004E421C"/>
    <w:rsid w:val="00505C71"/>
    <w:rsid w:val="00505CCB"/>
    <w:rsid w:val="0052566D"/>
    <w:rsid w:val="005369E4"/>
    <w:rsid w:val="00551D06"/>
    <w:rsid w:val="00562A9F"/>
    <w:rsid w:val="00567B77"/>
    <w:rsid w:val="00575099"/>
    <w:rsid w:val="0059032D"/>
    <w:rsid w:val="005904B7"/>
    <w:rsid w:val="005A1786"/>
    <w:rsid w:val="005A1937"/>
    <w:rsid w:val="005A4626"/>
    <w:rsid w:val="005A4953"/>
    <w:rsid w:val="005A6C56"/>
    <w:rsid w:val="005A7D20"/>
    <w:rsid w:val="005D4C4B"/>
    <w:rsid w:val="005E3F6A"/>
    <w:rsid w:val="005F1970"/>
    <w:rsid w:val="005F4000"/>
    <w:rsid w:val="005F4C0C"/>
    <w:rsid w:val="006023E4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058"/>
    <w:rsid w:val="006B77A6"/>
    <w:rsid w:val="006C370F"/>
    <w:rsid w:val="006D3F82"/>
    <w:rsid w:val="006F75CA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F5357"/>
    <w:rsid w:val="00806477"/>
    <w:rsid w:val="008101BF"/>
    <w:rsid w:val="008113D3"/>
    <w:rsid w:val="00825248"/>
    <w:rsid w:val="00830A8A"/>
    <w:rsid w:val="0083365B"/>
    <w:rsid w:val="00833786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B6BE0"/>
    <w:rsid w:val="008E2614"/>
    <w:rsid w:val="008F00F9"/>
    <w:rsid w:val="00900EEB"/>
    <w:rsid w:val="00925300"/>
    <w:rsid w:val="00930738"/>
    <w:rsid w:val="0093397F"/>
    <w:rsid w:val="00940B72"/>
    <w:rsid w:val="00977AF2"/>
    <w:rsid w:val="009922DD"/>
    <w:rsid w:val="009A2AE4"/>
    <w:rsid w:val="009A71CC"/>
    <w:rsid w:val="009B2401"/>
    <w:rsid w:val="009B75AB"/>
    <w:rsid w:val="009D7014"/>
    <w:rsid w:val="009F1369"/>
    <w:rsid w:val="009F7DF2"/>
    <w:rsid w:val="00A01D9A"/>
    <w:rsid w:val="00A10D66"/>
    <w:rsid w:val="00A2316C"/>
    <w:rsid w:val="00A63EB1"/>
    <w:rsid w:val="00A64D0C"/>
    <w:rsid w:val="00A81575"/>
    <w:rsid w:val="00A85A82"/>
    <w:rsid w:val="00A95F62"/>
    <w:rsid w:val="00AA3071"/>
    <w:rsid w:val="00AC250D"/>
    <w:rsid w:val="00AD0E2A"/>
    <w:rsid w:val="00AF635E"/>
    <w:rsid w:val="00B0136F"/>
    <w:rsid w:val="00B07B6E"/>
    <w:rsid w:val="00B13EEC"/>
    <w:rsid w:val="00B17DEC"/>
    <w:rsid w:val="00B235C5"/>
    <w:rsid w:val="00B722A5"/>
    <w:rsid w:val="00B726CA"/>
    <w:rsid w:val="00B85D6B"/>
    <w:rsid w:val="00B94940"/>
    <w:rsid w:val="00BA5B2F"/>
    <w:rsid w:val="00BA6B0E"/>
    <w:rsid w:val="00BB4453"/>
    <w:rsid w:val="00BB4F25"/>
    <w:rsid w:val="00C03479"/>
    <w:rsid w:val="00C321E6"/>
    <w:rsid w:val="00C341D2"/>
    <w:rsid w:val="00C36F66"/>
    <w:rsid w:val="00C42469"/>
    <w:rsid w:val="00C43D9F"/>
    <w:rsid w:val="00C77C29"/>
    <w:rsid w:val="00C833B7"/>
    <w:rsid w:val="00C964C2"/>
    <w:rsid w:val="00CC6EE5"/>
    <w:rsid w:val="00CE58D7"/>
    <w:rsid w:val="00D31EDB"/>
    <w:rsid w:val="00D6553A"/>
    <w:rsid w:val="00D7107A"/>
    <w:rsid w:val="00D81D08"/>
    <w:rsid w:val="00D85A2B"/>
    <w:rsid w:val="00DA433A"/>
    <w:rsid w:val="00DB0B6E"/>
    <w:rsid w:val="00DD42FE"/>
    <w:rsid w:val="00DF7BB2"/>
    <w:rsid w:val="00E132B3"/>
    <w:rsid w:val="00E16637"/>
    <w:rsid w:val="00E21B13"/>
    <w:rsid w:val="00E21D87"/>
    <w:rsid w:val="00E335C5"/>
    <w:rsid w:val="00E40776"/>
    <w:rsid w:val="00E40D7D"/>
    <w:rsid w:val="00E55DF5"/>
    <w:rsid w:val="00E93EDC"/>
    <w:rsid w:val="00EA0D9F"/>
    <w:rsid w:val="00EB7869"/>
    <w:rsid w:val="00EC0480"/>
    <w:rsid w:val="00ED26CF"/>
    <w:rsid w:val="00ED2B33"/>
    <w:rsid w:val="00ED4379"/>
    <w:rsid w:val="00ED7DA1"/>
    <w:rsid w:val="00EF0C3B"/>
    <w:rsid w:val="00EF74CC"/>
    <w:rsid w:val="00F14B73"/>
    <w:rsid w:val="00F27FDC"/>
    <w:rsid w:val="00F70D2B"/>
    <w:rsid w:val="00F8052D"/>
    <w:rsid w:val="00F90A00"/>
    <w:rsid w:val="00FA73E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6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6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6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6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6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6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6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6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lipnja 2016.</izvorni_sadrzaj>
    <derivirana_varijabla naziv="DomainObject.StvarniPocetakDatum_1">7. lipnja 2016.</derivirana_varijabla>
  </DomainObject.StvarniPocetakDatum>
  <DomainObject.StvarniZavrsetakDatum>
    <izvorni_sadrzaj>7. lipnja 2016.</izvorni_sadrzaj>
    <derivirana_varijabla naziv="DomainObject.StvarniZavrsetakDatum_1">7. lipnja 2016.</derivirana_varijabla>
  </DomainObject.StvarniZavrsetakDatum>
  <DomainObject.PlaniraniZavrsetakDatum>
    <izvorni_sadrzaj>7. lipnja 2016.</izvorni_sadrzaj>
    <derivirana_varijabla naziv="DomainObject.PlaniraniZavrsetakDatum_1">7. lipnja 2016.</derivirana_varijabla>
  </DomainObject.PlaniraniZavrsetakDatum>
  <DomainObject.PlaniraniPocetakDatum>
    <izvorni_sadrzaj>7. lipnja 2016.</izvorni_sadrzaj>
    <derivirana_varijabla naziv="DomainObject.PlaniraniPocetakDatum_1">7. lipnja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Josip Kahlina</item>
      <item>KORUŠIĆ, HRG I VUKALOVIĆ, javno trgovačko društvo za obavljanje odvjetničkih poslova</item>
      <item>Juraj Volarić</item>
      <item>Tomislav Kučelj</item>
      <item>Manuela Kukec, upravitelj dužnika</item>
      <item>Jelica Jovičić-Štefić, direktor dužnika</item>
      <item>Terezija Cecelja</item>
      <item>STANKO MAKAR</item>
      <item>OPĆINSKI SUD U VARAŽDINU</item>
      <item>Narodne novine d.d.</item>
      <item>Saša Krušec</item>
      <item>Dragica Darabuš</item>
      <item>ŽELJKO KUNAC</item>
      <item>ŠTEDNO-KREDITNA ZADRUGA "VARAŽDINSKI CEKIN"  (rul. 1-3456)</item>
      <item>Porezna uprava Varaždin</item>
      <item>Miroslav Drožđek</item>
      <item>Ružica Nušak</item>
    </izvorni_sadrzaj>
    <derivirana_varijabla naziv="DomainObject.UcesnikSudskeRadnjeListNaziv_1">
      <item>Josip Kahlina</item>
      <item>KORUŠIĆ, HRG I VUKALOVIĆ, javno trgovačko društvo za obavljanje odvjetničkih poslova</item>
      <item>Juraj Volarić</item>
      <item>Tomislav Kučelj</item>
      <item>Manuela Kukec, upravitelj dužnika</item>
      <item>Jelica Jovičić-Štefić, direktor dužnika</item>
      <item>Terezija Cecelja</item>
      <item>STANKO MAKAR</item>
      <item>OPĆINSKI SUD U VARAŽDINU</item>
      <item>Narodne novine d.d.</item>
      <item>Saša Krušec</item>
      <item>Dragica Darabuš</item>
      <item>ŽELJKO KUNAC</item>
      <item>ŠTEDNO-KREDITNA ZADRUGA "VARAŽDINSKI CEKIN"  (rul. 1-3456)</item>
      <item>Porezna uprava Varaždin</item>
      <item>Miroslav Drožđek</item>
      <item>Ružica Nušak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FB8A1-0804-4D51-B0BD-74F9882C8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2997</properties:Characters>
  <properties:Lines>81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2016-05-05T07:56:00Z</dcterms:created>
  <dc:creator>VOTA NĂO Ŕ REGIONALIZAÇĂO! SIM AO REFORÇO DO MUNICIPALISMO!</dc:creator>
  <dc:description>A REGIONALIZAÇĂO É UM ERRO COLOSSAL!</dc:description>
  <cp:lastModifiedBy>Lea Rogina</cp:lastModifiedBy>
  <cp:lastPrinted>2016-06-07T06:07:00Z</cp:lastPrinted>
  <dcterms:modified xmlns:xsi="http://www.w3.org/2001/XMLSchema-instance" xsi:type="dcterms:W3CDTF">2016-06-07T14:27:00Z</dcterms:modified>
  <cp:revision>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