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6bcd" w14:paraId="7b16bcd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1F72D0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5333A3">
        <w:rPr>
          <w:sz w:val="24"/>
        </w:rPr>
        <w:t>1388/2016</w:t>
      </w:r>
      <w:r w:rsidR="002F5A43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07301">
        <w:rPr>
          <w:sz w:val="24"/>
          <w:szCs w:val="24"/>
        </w:rPr>
        <w:t xml:space="preserve"> </w:t>
      </w:r>
      <w:r w:rsidR="00952DC7" w:rsidRPr="00952DC7">
        <w:rPr>
          <w:sz w:val="24"/>
          <w:szCs w:val="24"/>
        </w:rPr>
        <w:t>BRANITELJI - AGRO 2006 zadruga za proizvodnju, preradu i razvoj Sunja, Crkveni Bok 126, OIB 97726664617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9725FB">
        <w:rPr>
          <w:sz w:val="24"/>
          <w:szCs w:val="24"/>
        </w:rPr>
        <w:t>7.rujna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913DC9">
        <w:rPr>
          <w:sz w:val="24"/>
        </w:rPr>
        <w:t xml:space="preserve"> </w:t>
      </w:r>
      <w:r w:rsidR="00913DC9" w:rsidRPr="00952DC7">
        <w:rPr>
          <w:sz w:val="24"/>
          <w:szCs w:val="24"/>
        </w:rPr>
        <w:t>BRANITELJI - AGRO 2006 zadruga za proizvodnju, preradu i razvoj Sunja, Crkveni Bok 126, OIB 97726664617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9725FB" w:rsidR="009725FB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9725FB">
        <w:rPr>
          <w:sz w:val="24"/>
        </w:rPr>
        <w:t xml:space="preserve">Siniša </w:t>
      </w:r>
      <w:proofErr w:type="spellStart"/>
      <w:r w:rsidR="009725FB">
        <w:rPr>
          <w:sz w:val="24"/>
        </w:rPr>
        <w:t>Rajnović</w:t>
      </w:r>
      <w:proofErr w:type="spellEnd"/>
      <w:r w:rsidR="009725FB">
        <w:rPr>
          <w:sz w:val="24"/>
        </w:rPr>
        <w:t xml:space="preserve">, </w:t>
      </w:r>
      <w:proofErr w:type="spellStart"/>
      <w:r w:rsidR="009725FB">
        <w:rPr>
          <w:sz w:val="24"/>
        </w:rPr>
        <w:t>Sv.Trojstva</w:t>
      </w:r>
      <w:proofErr w:type="spellEnd"/>
      <w:r w:rsidR="009725FB">
        <w:rPr>
          <w:sz w:val="24"/>
        </w:rPr>
        <w:t xml:space="preserve"> 87, </w:t>
      </w:r>
      <w:proofErr w:type="spellStart"/>
      <w:r w:rsidR="009725FB">
        <w:rPr>
          <w:sz w:val="24"/>
        </w:rPr>
        <w:t>Milanovac</w:t>
      </w:r>
      <w:proofErr w:type="spellEnd"/>
      <w:r w:rsidR="009725FB">
        <w:rPr>
          <w:sz w:val="24"/>
        </w:rPr>
        <w:t>, Virovitica, OIB 86217384445.</w:t>
      </w:r>
    </w:p>
    <w:p w:rsidRDefault="009725FB" w:rsidP="009725FB" w:rsidR="009725FB" w:rsidRPr="00D652B2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13DC9">
        <w:rPr>
          <w:sz w:val="24"/>
          <w:szCs w:val="24"/>
        </w:rPr>
        <w:t xml:space="preserve"> </w:t>
      </w:r>
      <w:r w:rsidR="00913DC9" w:rsidRPr="00952DC7">
        <w:rPr>
          <w:sz w:val="24"/>
          <w:szCs w:val="24"/>
        </w:rPr>
        <w:t>BRANITELJI - AGRO 2006 zadruga za proizvodnju, preradu i razvoj Sunja, Crkveni Bok 126, OIB 97726664617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913DC9">
        <w:rPr>
          <w:sz w:val="24"/>
        </w:rPr>
        <w:t>1388/2016-4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2E357C" w:rsidP="003D475B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9725FB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23.svibnja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913DC9">
        <w:rPr>
          <w:sz w:val="24"/>
        </w:rPr>
        <w:t>1388/2016-4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725FB">
        <w:rPr>
          <w:sz w:val="24"/>
        </w:rPr>
        <w:t>7.rujna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6733A" w:rsidR="00B6733A">
      <w:pPr>
        <w:rPr>
          <w:sz w:val="24"/>
        </w:rPr>
      </w:pPr>
    </w:p>
    <w:p w:rsidRDefault="00B6733A" w:rsidR="00B6733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B6733A" w:rsidR="00B6733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1F72D0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C77A0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831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25FB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33A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7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7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7A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7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7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7A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</izvorni_sadrzaj>
    <derivirana_varijabla naziv="DomainObject.Predmet.Opis_1">ČL. 444.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St-1388/2016</izvorni_sadrzaj>
    <derivirana_varijabla naziv="DomainObject.Predmet.OznakaBroj_1">St-1388/2016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BRANITELJI - AGRO 2006 zadruga za proizvodnju, preradu i razvoj</izvorni_sadrzaj>
    <derivirana_varijabla naziv="DomainObject.Predmet.ProtustrankaFormated_1">  BRANITELJI - AGRO 2006 zadruga za proizvodnju, preradu i razvoj</derivirana_varijabla>
  </DomainObject.Predmet.ProtustrankaFormated>
  <DomainObject.Predmet.ProtustrankaFormatedOIB>
    <izvorni_sadrzaj>  BRANITELJI - AGRO 2006 zadruga za proizvodnju, preradu i razvoj, OIB 97726664617</izvorni_sadrzaj>
    <derivirana_varijabla naziv="DomainObject.Predmet.ProtustrankaFormatedOIB_1">  BRANITELJI - AGRO 2006 zadruga za proizvodnju, preradu i razvoj, OIB 97726664617</derivirana_varijabla>
  </DomainObject.Predmet.ProtustrankaFormatedOIB>
  <DomainObject.Predmet.ProtustrankaFormatedWithAdress>
    <izvorni_sadrzaj> BRANITELJI - AGRO 2006 zadruga za proizvodnju, preradu i razvoj, Crkveni Bok 126, 44210 Sunja</izvorni_sadrzaj>
    <derivirana_varijabla naziv="DomainObject.Predmet.ProtustrankaFormatedWithAdress_1"> BRANITELJI - AGRO 2006 zadruga za proizvodnju, preradu i razvoj, Crkveni Bok 126, 44210 Sunja</derivirana_varijabla>
  </DomainObject.Predmet.ProtustrankaFormatedWithAdress>
  <DomainObject.Predmet.ProtustrankaFormatedWithAdressOIB>
    <izvorni_sadrzaj> BRANITELJI - AGRO 2006 zadruga za proizvodnju, preradu i razvoj, OIB 97726664617, Crkveni Bok 126, 44210 Sunja</izvorni_sadrzaj>
    <derivirana_varijabla naziv="DomainObject.Predmet.ProtustrankaFormatedWithAdressOIB_1"> BRANITELJI - AGRO 2006 zadruga za proizvodnju, preradu i razvoj, OIB 97726664617, Crkveni Bok 126, 44210 Sunja</derivirana_varijabla>
  </DomainObject.Predmet.ProtustrankaFormatedWithAdressOIB>
  <DomainObject.Predmet.ProtustrankaWithAdress>
    <izvorni_sadrzaj>BRANITELJI - AGRO 2006 zadruga za proizvodnju, preradu i razvoj Crkveni Bok 126, 44210 Sunja</izvorni_sadrzaj>
    <derivirana_varijabla naziv="DomainObject.Predmet.ProtustrankaWithAdress_1">BRANITELJI - AGRO 2006 zadruga za proizvodnju, preradu i razvoj Crkveni Bok 126, 44210 Sunja</derivirana_varijabla>
  </DomainObject.Predmet.ProtustrankaWithAdress>
  <DomainObject.Predmet.ProtustrankaWithAdressOIB>
    <izvorni_sadrzaj>BRANITELJI - AGRO 2006 zadruga za proizvodnju, preradu i razvoj, OIB 97726664617, Crkveni Bok 126, 44210 Sunja</izvorni_sadrzaj>
    <derivirana_varijabla naziv="DomainObject.Predmet.ProtustrankaWithAdressOIB_1">BRANITELJI - AGRO 2006 zadruga za proizvodnju, preradu i razvoj, OIB 97726664617, Crkveni Bok 126, 44210 Sunja</derivirana_varijabla>
  </DomainObject.Predmet.ProtustrankaWithAdressOIB>
  <DomainObject.Predmet.ProtustrankaNazivFormated>
    <izvorni_sadrzaj>BRANITELJI - AGRO 2006 zadruga za proizvodnju, preradu i razvoj</izvorni_sadrzaj>
    <derivirana_varijabla naziv="DomainObject.Predmet.ProtustrankaNazivFormated_1">BRANITELJI - AGRO 2006 zadruga za proizvodnju, preradu i razvoj</derivirana_varijabla>
  </DomainObject.Predmet.ProtustrankaNazivFormated>
  <DomainObject.Predmet.ProtustrankaNazivFormatedOIB>
    <izvorni_sadrzaj>BRANITELJI - AGRO 2006 zadruga za proizvodnju, preradu i razvoj, OIB 97726664617</izvorni_sadrzaj>
    <derivirana_varijabla naziv="DomainObject.Predmet.ProtustrankaNazivFormatedOIB_1">BRANITELJI - AGRO 2006 zadruga za proizvodnju, preradu i razvoj, OIB 97726664617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2865.54</izvorni_sadrzaj>
    <derivirana_varijabla naziv="DomainObject.Predmet.TrenutnaVrijednost_1">2865.54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BRANITELJI - AGRO 2006 zadruga za proizvodnju, preradu i razvoj</item>
    </izvorni_sadrzaj>
    <derivirana_varijabla naziv="DomainObject.Predmet.ProtuStrankaListFormated_1">
      <item>BRANITELJI - AGRO 2006 zadruga za proizvodnju, preradu i razvoj</item>
    </derivirana_varijabla>
  </DomainObject.Predmet.ProtuStrankaListFormated>
  <DomainObject.Predmet.ProtuStrankaListFormatedOIB>
    <izvorni_sadrzaj>
      <item>BRANITELJI - AGRO 2006 zadruga za proizvodnju, preradu i razvoj, OIB 97726664617</item>
    </izvorni_sadrzaj>
    <derivirana_varijabla naziv="DomainObject.Predmet.ProtuStrankaListFormatedOIB_1">
      <item>BRANITELJI - AGRO 2006 zadruga za proizvodnju, preradu i razvoj, OIB 97726664617</item>
    </derivirana_varijabla>
  </DomainObject.Predmet.ProtuStrankaListFormatedOIB>
  <DomainObject.Predmet.ProtuStrankaListFormatedWithAdress>
    <izvorni_sadrzaj>
      <item>BRANITELJI - AGRO 2006 zadruga za proizvodnju, preradu i razvoj, Crkveni Bok 126, 44210 Sunja</item>
    </izvorni_sadrzaj>
    <derivirana_varijabla naziv="DomainObject.Predmet.ProtuStrankaListFormatedWithAdress_1">
      <item>BRANITELJI - AGRO 2006 zadruga za proizvodnju, preradu i razvoj, Crkveni Bok 126, 44210 Sunja</item>
    </derivirana_varijabla>
  </DomainObject.Predmet.ProtuStrankaListFormatedWithAdress>
  <DomainObject.Predmet.ProtuStrankaListFormatedWithAdressOIB>
    <izvorni_sadrzaj>
      <item>BRANITELJI - AGRO 2006 zadruga za proizvodnju, preradu i razvoj, OIB 97726664617, Crkveni Bok 126, 44210 Sunja</item>
    </izvorni_sadrzaj>
    <derivirana_varijabla naziv="DomainObject.Predmet.ProtuStrankaListFormatedWithAdressOIB_1">
      <item>BRANITELJI - AGRO 2006 zadruga za proizvodnju, preradu i razvoj, OIB 97726664617, Crkveni Bok 126, 44210 Sunja</item>
    </derivirana_varijabla>
  </DomainObject.Predmet.ProtuStrankaListFormatedWithAdressOIB>
  <DomainObject.Predmet.ProtuStrankaListNazivFormated>
    <izvorni_sadrzaj>
      <item>BRANITELJI - AGRO 2006 zadruga za proizvodnju, preradu i razvoj</item>
    </izvorni_sadrzaj>
    <derivirana_varijabla naziv="DomainObject.Predmet.ProtuStrankaListNazivFormated_1">
      <item>BRANITELJI - AGRO 2006 zadruga za proizvodnju, preradu i razvoj</item>
    </derivirana_varijabla>
  </DomainObject.Predmet.ProtuStrankaListNazivFormated>
  <DomainObject.Predmet.ProtuStrankaListNazivFormatedOIB>
    <izvorni_sadrzaj>
      <item>BRANITELJI - AGRO 2006 zadruga za proizvodnju, preradu i razvoj, OIB 97726664617</item>
    </izvorni_sadrzaj>
    <derivirana_varijabla naziv="DomainObject.Predmet.ProtuStrankaListNazivFormatedOIB_1">
      <item>BRANITELJI - AGRO 2006 zadruga za proizvodnju, preradu i razvoj, OIB 97726664617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BRANITELJI - AGRO 2006 zadruga za proizvodnju, preradu i razvoj</izvorni_sadrzaj>
    <derivirana_varijabla naziv="DomainObject.Predmet.ProtustrankaIDrugi_1">BRANITELJI - AGRO 2006 zadruga za proizvodnju, preradu i razvoj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BRANITELJI - AGRO 2006 zadruga za proizvodnju, preradu i razvoj, OIB 97726664617, Crkveni Bok 126, 44210 Sunja</izvorni_sadrzaj>
    <derivirana_varijabla naziv="DomainObject.Predmet.ProtustrankaIDrugiAdressOIB_1">BRANITELJI - AGRO 2006 zadruga za proizvodnju, preradu i razvoj, OIB 97726664617, Crkveni Bok 126,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BRANITELJI - AGRO 2006 zadruga za proizvodnju, preradu i razvoj</item>
      <item>FINA Regionalni centar Zagreb</item>
    </izvorni_sadrzaj>
    <derivirana_varijabla naziv="DomainObject.Predmet.SudioniciListNaziv_1">
      <item>BRANITELJI - AGRO 2006 zadruga za proizvodnju, preradu i razvoj</item>
      <item>FINA Regionalni centar Zagreb</item>
    </derivirana_varijabla>
  </DomainObject.Predmet.SudioniciListNaziv>
  <DomainObject.Predmet.SudioniciListAdressOIB>
    <izvorni_sadrzaj>
      <item>BRANITELJI - AGRO 2006 zadruga za proizvodnju, preradu i razvoj, OIB 97726664617, Crkveni Bok 126,44210 Sunja</item>
      <item>FINA Regionalni centar Zagreb, OIB 85821130368, Trg svibanjskih žrtava 1995. 1,10000 Zagreb</item>
    </izvorni_sadrzaj>
    <derivirana_varijabla naziv="DomainObject.Predmet.SudioniciListAdressOIB_1">
      <item>BRANITELJI - AGRO 2006 zadruga za proizvodnju, preradu i razvoj, OIB 97726664617, Crkveni Bok 126,44210 Sunja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97726664617</item>
      <item>, OIB 85821130368</item>
    </izvorni_sadrzaj>
    <derivirana_varijabla naziv="DomainObject.Predmet.SudioniciListNazivOIB_1">
      <item>, OIB 97726664617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862</properties:Words>
  <properties:Characters>4794</properties:Characters>
  <properties:Lines>134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2016-09-07T06:11:00Z</dcterms:created>
  <dc:creator>Trgovacki sud</dc:creator>
  <cp:lastModifiedBy>wsadmin</cp:lastModifiedBy>
  <cp:lastPrinted>2016-09-02T06:51:00Z</cp:lastPrinted>
  <dcterms:modified xmlns:xsi="http://www.w3.org/2001/XMLSchema-instance" xsi:type="dcterms:W3CDTF">2016-09-07T06:12:00Z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