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30e8" w14:paraId="ce230e8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70182A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024E48">
        <w:rPr>
          <w:rFonts w:cs="Times New Roman" w:eastAsia="MS Mincho" w:hAnsi="Times New Roman" w:ascii="Times New Roman"/>
          <w:sz w:val="24"/>
        </w:rPr>
        <w:t>22</w:t>
      </w:r>
      <w:r w:rsidR="00421B65">
        <w:rPr>
          <w:rFonts w:cs="Times New Roman" w:eastAsia="MS Mincho" w:hAnsi="Times New Roman" w:ascii="Times New Roman"/>
          <w:sz w:val="24"/>
        </w:rPr>
        <w:t>. studenog</w:t>
      </w:r>
      <w:r>
        <w:rPr>
          <w:rFonts w:cs="Times New Roman" w:eastAsia="MS Mincho" w:hAnsi="Times New Roman" w:ascii="Times New Roman"/>
          <w:sz w:val="24"/>
        </w:rPr>
        <w:t xml:space="preserve"> 2017. godine</w:t>
      </w:r>
    </w:p>
    <w:p w:rsidRDefault="00BD433E" w:rsidP="004D7C84" w:rsidR="00344E52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0808CD">
        <w:rPr>
          <w:bCs/>
        </w:rPr>
        <w:t>MASS j. d. o. o. za njegu i održavanje tijela, Mali Lošinj, Bože Milanovića 18 (MBS 040347644 – OIB 57621977251)</w:t>
      </w:r>
    </w:p>
    <w:p w:rsidRDefault="00A166BD" w:rsidP="00E41FD0" w:rsidR="00A166BD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A166BD" w:rsidP="00BD433E" w:rsidR="00A166BD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4D7C84">
        <w:rPr>
          <w:rFonts w:cs="Times New Roman" w:eastAsia="MS Mincho" w:hAnsi="Times New Roman" w:ascii="Times New Roman"/>
          <w:sz w:val="24"/>
        </w:rPr>
        <w:t>11</w:t>
      </w:r>
      <w:r>
        <w:rPr>
          <w:rFonts w:cs="Times New Roman" w:eastAsia="MS Mincho" w:hAnsi="Times New Roman" w:ascii="Times New Roman"/>
          <w:sz w:val="24"/>
        </w:rPr>
        <w:t>.</w:t>
      </w:r>
      <w:r w:rsidR="000808CD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A166BD" w:rsidP="00BD433E" w:rsidR="00A166BD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394981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BD433E" w:rsidP="001E49AD" w:rsidR="00BD433E" w:rsidRPr="00315973">
      <w:pPr>
        <w:pStyle w:val="Obinitekst"/>
        <w:numPr>
          <w:ilvl w:val="0"/>
          <w:numId w:val="1"/>
        </w:numPr>
        <w:jc w:val="both"/>
        <w:rPr>
          <w:rFonts w:cs="Times New Roman" w:eastAsia="MS Mincho" w:hAnsi="Times New Roman" w:ascii="Times New Roman"/>
          <w:sz w:val="24"/>
        </w:rPr>
      </w:pPr>
      <w:r w:rsidRPr="00315973">
        <w:rPr>
          <w:rFonts w:cs="Times New Roman" w:eastAsia="MS Mincho" w:hAnsi="Times New Roman" w:ascii="Times New Roman"/>
          <w:sz w:val="24"/>
        </w:rPr>
        <w:t>za dužnika:</w:t>
      </w:r>
      <w:r w:rsidR="001E49AD" w:rsidRPr="00315973">
        <w:rPr>
          <w:rFonts w:cs="Times New Roman" w:eastAsia="MS Mincho" w:hAnsi="Times New Roman" w:ascii="Times New Roman"/>
          <w:sz w:val="24"/>
        </w:rPr>
        <w:t xml:space="preserve"> nitko, dostava poziva uredno iskazana</w:t>
      </w:r>
      <w:r w:rsidR="00315973" w:rsidRPr="00315973">
        <w:rPr>
          <w:rFonts w:cs="Times New Roman" w:eastAsia="MS Mincho" w:hAnsi="Times New Roman" w:ascii="Times New Roman"/>
          <w:sz w:val="24"/>
        </w:rPr>
        <w:t xml:space="preserve"> </w:t>
      </w:r>
    </w:p>
    <w:p w:rsidRDefault="00315973" w:rsidP="00315973" w:rsidR="00315973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315973" w:rsidP="00315973" w:rsidR="00315973">
      <w:pPr>
        <w:pStyle w:val="Obinitekst"/>
        <w:ind w:firstLine="360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Utvrđuje se da je dostava poziva za dužnika uručena putem e-Oglasne ploče suda, budući dužnik i zastupnik dužnika po zakonu nisu primili pismena putem pošte.</w:t>
      </w:r>
    </w:p>
    <w:p w:rsidRDefault="00315973" w:rsidP="001E49AD" w:rsidR="00315973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>Čita se prijedlog za otvaranje stečajnog postupka.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predlagatelj </w:t>
      </w:r>
      <w:r w:rsidR="00F5173B">
        <w:t xml:space="preserve">pisano očitovao u podnesku od </w:t>
      </w:r>
      <w:r w:rsidR="001E49AD">
        <w:t>1. kolovoza 2017.</w:t>
      </w:r>
      <w:r>
        <w:t xml:space="preserve"> </w:t>
      </w:r>
      <w:r w:rsidR="00F5173B">
        <w:t xml:space="preserve">u kojem je naveo da ostaje kod </w:t>
      </w:r>
      <w:r w:rsidR="001E49AD">
        <w:t xml:space="preserve">navoda </w:t>
      </w:r>
      <w:r w:rsidR="00024E48">
        <w:t>iz prijedloga</w:t>
      </w:r>
      <w:r>
        <w:t>.</w:t>
      </w:r>
    </w:p>
    <w:p w:rsidRDefault="00A166BD" w:rsidP="00BD433E" w:rsidR="00A166BD">
      <w:pPr>
        <w:ind w:firstLine="348" w:left="360"/>
        <w:jc w:val="center"/>
      </w:pPr>
    </w:p>
    <w:p w:rsidRDefault="00A166BD" w:rsidP="00A166BD" w:rsidR="00A166BD" w:rsidRPr="00E43590">
      <w:pPr>
        <w:ind w:firstLine="360"/>
        <w:jc w:val="both"/>
      </w:pPr>
      <w:r w:rsidRPr="00E43590">
        <w:t xml:space="preserve">Utvrđuje se da se osobe koje vode poslove društva nisu pisano očitovale na prijedlog za otvaranje stečajnog postupka. </w:t>
      </w:r>
    </w:p>
    <w:p w:rsidRDefault="00A166BD" w:rsidP="00BD433E" w:rsidR="00A166BD" w:rsidRPr="00E43590">
      <w:pPr>
        <w:ind w:firstLine="348" w:left="360"/>
        <w:jc w:val="center"/>
      </w:pPr>
    </w:p>
    <w:p w:rsidRDefault="00EB4704" w:rsidP="00315973" w:rsidR="00EB4704">
      <w:pPr>
        <w:ind w:firstLine="708"/>
        <w:jc w:val="both"/>
      </w:pPr>
      <w:r>
        <w:t xml:space="preserve">Sudac donosi </w:t>
      </w:r>
    </w:p>
    <w:p w:rsidRDefault="00EB4704" w:rsidP="00EB4704" w:rsidR="00EB4704">
      <w:pPr>
        <w:jc w:val="center"/>
      </w:pPr>
      <w:r>
        <w:t>r j e š e n j e</w:t>
      </w:r>
    </w:p>
    <w:p w:rsidRDefault="00EB4704" w:rsidP="00EB4704" w:rsidR="00EB4704">
      <w:pPr>
        <w:jc w:val="both"/>
      </w:pPr>
    </w:p>
    <w:p w:rsidRDefault="00EB4704" w:rsidP="00EB4704" w:rsidR="00EB4704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Default="00315973" w:rsidP="00EB4704" w:rsidR="00EB4704">
      <w:pPr>
        <w:jc w:val="center"/>
      </w:pPr>
      <w:r>
        <w:t>15. veljače</w:t>
      </w:r>
      <w:r w:rsidR="00A166BD">
        <w:t xml:space="preserve"> 2018</w:t>
      </w:r>
      <w:r w:rsidR="00EB4704">
        <w:t xml:space="preserve">. </w:t>
      </w:r>
      <w:r w:rsidR="00A166BD">
        <w:t>u</w:t>
      </w:r>
      <w:r w:rsidR="00EB4704">
        <w:t xml:space="preserve"> </w:t>
      </w:r>
      <w:r w:rsidR="0070182A">
        <w:t>10</w:t>
      </w:r>
      <w:r w:rsidR="00EB4704">
        <w:t>,</w:t>
      </w:r>
      <w:r w:rsidR="0070182A">
        <w:t>30</w:t>
      </w:r>
      <w:r w:rsidR="00EB4704">
        <w:t xml:space="preserve"> sati</w:t>
      </w:r>
    </w:p>
    <w:p w:rsidRDefault="00A166BD" w:rsidP="00EB4704" w:rsidR="00EB4704">
      <w:pPr>
        <w:jc w:val="both"/>
      </w:pPr>
      <w:r>
        <w:t xml:space="preserve">o čemu će stranke biti obaviještene </w:t>
      </w:r>
      <w:r w:rsidR="00EB4704">
        <w:t xml:space="preserve">kopijom </w:t>
      </w:r>
      <w:r>
        <w:t xml:space="preserve">ovog </w:t>
      </w:r>
      <w:r w:rsidR="00EB4704">
        <w:t>raspravnog rješenja.</w:t>
      </w:r>
    </w:p>
    <w:p w:rsidRDefault="00EB4704" w:rsidP="00EB4704" w:rsidR="00EB4704">
      <w:pPr>
        <w:jc w:val="both"/>
      </w:pPr>
    </w:p>
    <w:p w:rsidRDefault="00EB4704" w:rsidP="00EB4704" w:rsidR="00EB4704" w:rsidRPr="003223D6">
      <w:pPr>
        <w:jc w:val="both"/>
      </w:pPr>
      <w:r>
        <w:t>II</w:t>
      </w:r>
      <w:r>
        <w:tab/>
        <w:t>Nalaže se</w:t>
      </w:r>
      <w:r w:rsidRPr="003223D6">
        <w:rPr>
          <w:lang w:val="de-DE"/>
        </w:rPr>
        <w:t xml:space="preserve"> </w:t>
      </w:r>
      <w:r w:rsidRPr="003223D6">
        <w:t xml:space="preserve">osobama koje vode poslove dužnika da u roku od </w:t>
      </w:r>
      <w:r>
        <w:t>15</w:t>
      </w:r>
      <w:r w:rsidRPr="003223D6">
        <w:t xml:space="preserve"> dana od dana dostave ovog rješenja, pozivom na poslovni broj 7 St</w:t>
      </w:r>
      <w:r>
        <w:t>-</w:t>
      </w:r>
      <w:r w:rsidR="000808CD">
        <w:t>328</w:t>
      </w:r>
      <w:r w:rsidR="00A166BD">
        <w:t>/2017</w:t>
      </w:r>
      <w:r w:rsidRPr="003223D6">
        <w:t xml:space="preserve"> predaju sudu pisano izvješće o financij</w:t>
      </w:r>
      <w:r>
        <w:t>sko-gospodarskom stanju dužnika.</w:t>
      </w:r>
    </w:p>
    <w:p w:rsidRDefault="00BD433E" w:rsidP="00BD433E" w:rsidR="00BD433E">
      <w:pPr>
        <w:jc w:val="both"/>
      </w:pPr>
    </w:p>
    <w:p w:rsidRDefault="00BD433E" w:rsidP="00A166BD" w:rsidR="00BD433E">
      <w:pPr>
        <w:jc w:val="center"/>
      </w:pPr>
      <w:r>
        <w:t xml:space="preserve">Dovršeno u </w:t>
      </w:r>
      <w:r w:rsidR="004D7C84">
        <w:t>11</w:t>
      </w:r>
      <w:r>
        <w:t>,</w:t>
      </w:r>
      <w:r w:rsidR="0070182A">
        <w:t>35</w:t>
      </w:r>
      <w:r>
        <w:t xml:space="preserve"> sati</w:t>
      </w:r>
    </w:p>
    <w:p w:rsidRDefault="00BD433E" w:rsidP="00A166BD" w:rsidR="00BD433E">
      <w:pPr>
        <w:jc w:val="center"/>
      </w:pPr>
    </w:p>
    <w:p w:rsidRDefault="00BD433E" w:rsidP="00A166BD" w:rsidR="00BD433E">
      <w:pPr>
        <w:jc w:val="center"/>
      </w:pPr>
      <w:r>
        <w:t>Sudac</w:t>
      </w:r>
      <w:r w:rsidR="00A166BD">
        <w:t xml:space="preserve"> </w:t>
      </w:r>
    </w:p>
    <w:p w:rsidRDefault="0070182A" w:rsidP="00A166BD" w:rsidR="0070182A">
      <w:pPr>
        <w:jc w:val="center"/>
      </w:pPr>
    </w:p>
    <w:p w:rsidRDefault="00BD433E" w:rsidP="0070182A" w:rsidR="000A5CAD">
      <w:pPr>
        <w:jc w:val="center"/>
      </w:pPr>
      <w:r>
        <w:t>Z</w:t>
      </w:r>
      <w:r w:rsidR="00EB4704">
        <w:t>apisničar</w:t>
      </w:r>
    </w:p>
    <w:sectPr w:rsidSect="004624D4" w:rsidR="000A5CAD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635DDF">
      <w:t>328</w:t>
    </w:r>
    <w:r w:rsidR="00234783">
      <w:t>/2017-</w:t>
    </w:r>
    <w:r w:rsidR="00635DDF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24E48"/>
    <w:rsid w:val="000808CD"/>
    <w:rsid w:val="000A5CAD"/>
    <w:rsid w:val="001E49AD"/>
    <w:rsid w:val="00234783"/>
    <w:rsid w:val="002C4CC0"/>
    <w:rsid w:val="002F7E35"/>
    <w:rsid w:val="00315973"/>
    <w:rsid w:val="00344E52"/>
    <w:rsid w:val="00363668"/>
    <w:rsid w:val="00394981"/>
    <w:rsid w:val="003B5246"/>
    <w:rsid w:val="003F4829"/>
    <w:rsid w:val="00407301"/>
    <w:rsid w:val="00421B65"/>
    <w:rsid w:val="004624D4"/>
    <w:rsid w:val="004B6DF4"/>
    <w:rsid w:val="004D7C84"/>
    <w:rsid w:val="005B37A5"/>
    <w:rsid w:val="005C683A"/>
    <w:rsid w:val="00635DDF"/>
    <w:rsid w:val="0070182A"/>
    <w:rsid w:val="00740E2A"/>
    <w:rsid w:val="0085095B"/>
    <w:rsid w:val="00962833"/>
    <w:rsid w:val="00A009B9"/>
    <w:rsid w:val="00A166BD"/>
    <w:rsid w:val="00A51448"/>
    <w:rsid w:val="00A6654D"/>
    <w:rsid w:val="00B53685"/>
    <w:rsid w:val="00B5386D"/>
    <w:rsid w:val="00BD433E"/>
    <w:rsid w:val="00C21785"/>
    <w:rsid w:val="00E41FD0"/>
    <w:rsid w:val="00E43590"/>
    <w:rsid w:val="00EB4704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44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44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44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44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1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44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44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44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44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22. studenog 2017.</izvorni_sadrzaj>
    <derivirana_varijabla naziv="DomainObject.StvarniPocetakDatum_1">22. studenog 2017.</derivirana_varijabla>
  </DomainObject.StvarniPocetakDatum>
  <DomainObject.StvarniZavrsetakDatum>
    <izvorni_sadrzaj>22. studenog 2017.</izvorni_sadrzaj>
    <derivirana_varijabla naziv="DomainObject.StvarniZavrsetakDatum_1">22. studenog 2017.</derivirana_varijabla>
  </DomainObject.StvarniZavrsetakDatum>
  <DomainObject.PlaniraniZavrsetakDatum>
    <izvorni_sadrzaj>22. studenog 2017.</izvorni_sadrzaj>
    <derivirana_varijabla naziv="DomainObject.PlaniraniZavrsetakDatum_1">22. studenog 2017.</derivirana_varijabla>
  </DomainObject.PlaniraniZavrsetakDatum>
  <DomainObject.PlaniraniPocetakDatum>
    <izvorni_sadrzaj>22. studenog 2017.</izvorni_sadrzaj>
    <derivirana_varijabla naziv="DomainObject.PlaniraniPocetakDatum_1">22. studenog 2017.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studenog 2017.</izvorni_sadrzaj>
    <derivirana_varijabla naziv="DomainObject.Zapisnik.DatumKreiranja_1">22.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St-328/2017-7</izvorni_sadrzaj>
    <derivirana_varijabla naziv="DomainObject.Zapisnik.Oznaka_1">St-328/2017-7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St-328/2017</izvorni_sadrzaj>
    <derivirana_varijabla naziv="DomainObject.Predmet.OznakaBroj_1">St-328/2017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MASS j.d.o.o. zastupanog po punomoćniku Josipa Grubelić</izvorni_sadrzaj>
    <derivirana_varijabla naziv="DomainObject.Predmet.ProtustrankaFormated_1">  MASS j.d.o.o. zastupanog po punomoćniku Josipa Grubelić</derivirana_varijabla>
  </DomainObject.Predmet.ProtustrankaFormated>
  <DomainObject.Predmet.ProtustrankaFormatedOIB>
    <izvorni_sadrzaj>  MASS j.d.o.o., OIB 57621977251 zastupanog po punomoćniku Josipa Grubelić</izvorni_sadrzaj>
    <derivirana_varijabla naziv="DomainObject.Predmet.ProtustrankaFormatedOIB_1">  MASS j.d.o.o., OIB 57621977251 zastupanog po punomoćniku Josipa Grubelić</derivirana_varijabla>
  </DomainObject.Predmet.ProtustrankaFormatedOIB>
  <DomainObject.Predmet.ProtustrankaFormatedWithAdress>
    <izvorni_sadrzaj> MASS j.d.o.o., Bože Milanovića 18, 51550 Mali Lošinj zastupanog po punomoćniku Josipa Grubelić</izvorni_sadrzaj>
    <derivirana_varijabla naziv="DomainObject.Predmet.ProtustrankaFormatedWithAdress_1"> MASS j.d.o.o., Bože Milanovića 18, 51550 Mali Lošinj zastupanog po punomoćniku Josipa Grubelić</derivirana_varijabla>
  </DomainObject.Predmet.ProtustrankaFormatedWithAdress>
  <DomainObject.Predmet.ProtustrankaFormatedWithAdressOIB>
    <izvorni_sadrzaj> MASS j.d.o.o., OIB 57621977251, Bože Milanovića 18, 51550 Mali Lošinj zastupanog po punomoćniku Josipa Grubelić</izvorni_sadrzaj>
    <derivirana_varijabla naziv="DomainObject.Predmet.ProtustrankaFormatedWithAdressOIB_1"> MASS j.d.o.o., OIB 57621977251, Bože Milanovića 18, 51550 Mali Lošinj zastupanog po punomoćniku Josipa Grubelić</derivirana_varijabla>
  </DomainObject.Predmet.ProtustrankaFormatedWithAdressOIB>
  <DomainObject.Predmet.ProtustrankaWithAdress>
    <izvorni_sadrzaj>MASS j.d.o.o. Bože Milanovića 18, 51550 Mali Lošinj</izvorni_sadrzaj>
    <derivirana_varijabla naziv="DomainObject.Predmet.ProtustrankaWithAdress_1">MASS j.d.o.o. Bože Milanovića 18, 51550 Mali Lošinj</derivirana_varijabla>
  </DomainObject.Predmet.ProtustrankaWithAdress>
  <DomainObject.Predmet.ProtustrankaWithAdressOIB>
    <izvorni_sadrzaj>MASS j.d.o.o., OIB 57621977251, Bože Milanovića 18, 51550 Mali Lošinj</izvorni_sadrzaj>
    <derivirana_varijabla naziv="DomainObject.Predmet.ProtustrankaWithAdressOIB_1">MASS j.d.o.o., OIB 57621977251, Bože Milanovića 18, 51550 Mali Lošinj</derivirana_varijabla>
  </DomainObject.Predmet.ProtustrankaWithAdressOIB>
  <DomainObject.Predmet.ProtustrankaNazivFormated>
    <izvorni_sadrzaj>MASS j.d.o.o.</izvorni_sadrzaj>
    <derivirana_varijabla naziv="DomainObject.Predmet.ProtustrankaNazivFormated_1">MASS j.d.o.o.</derivirana_varijabla>
  </DomainObject.Predmet.ProtustrankaNazivFormated>
  <DomainObject.Predmet.ProtustrankaNazivFormatedOIB>
    <izvorni_sadrzaj>MASS j.d.o.o., OIB 57621977251</izvorni_sadrzaj>
    <derivirana_varijabla naziv="DomainObject.Predmet.ProtustrankaNazivFormatedOIB_1">MASS j.d.o.o., OIB 57621977251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MASS j.d.o.o. zastupanog po punomoćniku Josipa Grubelić</item>
    </izvorni_sadrzaj>
    <derivirana_varijabla naziv="DomainObject.Predmet.ProtuStrankaListFormated_1">
      <item>MASS j.d.o.o. zastupanog po punomoćniku Josipa Grubelić</item>
    </derivirana_varijabla>
  </DomainObject.Predmet.ProtuStrankaListFormated>
  <DomainObject.Predmet.ProtuStrankaListFormatedOIB>
    <izvorni_sadrzaj>
      <item>MASS j.d.o.o., OIB 57621977251 zastupanog po punomoćniku Josipa Grubelić</item>
    </izvorni_sadrzaj>
    <derivirana_varijabla naziv="DomainObject.Predmet.ProtuStrankaListFormatedOIB_1">
      <item>MASS j.d.o.o., OIB 57621977251 zastupanog po punomoćniku Josipa Grubelić</item>
    </derivirana_varijabla>
  </DomainObject.Predmet.ProtuStrankaListFormatedOIB>
  <DomainObject.Predmet.ProtuStrankaListFormatedWithAdress>
    <izvorni_sadrzaj>
      <item>MASS j.d.o.o., Bože Milanovića 18, 51550 Mali Lošinj zastupanog po punomoćniku Josipa Grubelić</item>
    </izvorni_sadrzaj>
    <derivirana_varijabla naziv="DomainObject.Predmet.ProtuStrankaListFormatedWithAdress_1">
      <item>MASS j.d.o.o., Bože Milanovića 18, 51550 Mali Lošinj zastupanog po punomoćniku Josipa Grubelić</item>
    </derivirana_varijabla>
  </DomainObject.Predmet.ProtuStrankaListFormatedWithAdress>
  <DomainObject.Predmet.ProtuStrankaListFormatedWithAdressOIB>
    <izvorni_sadrzaj>
      <item>MASS j.d.o.o., OIB 57621977251, Bože Milanovića 18, 51550 Mali Lošinj zastupanog po punomoćniku Josipa Grubelić</item>
    </izvorni_sadrzaj>
    <derivirana_varijabla naziv="DomainObject.Predmet.ProtuStrankaListFormatedWithAdressOIB_1">
      <item>MASS j.d.o.o., OIB 57621977251, Bože Milanovića 18, 51550 Mali Lošinj zastupanog po punomoćniku Josipa Grubelić</item>
    </derivirana_varijabla>
  </DomainObject.Predmet.ProtuStrankaListFormatedWithAdressOIB>
  <DomainObject.Predmet.ProtuStrankaListNazivFormated>
    <izvorni_sadrzaj>
      <item>MASS j.d.o.o.</item>
    </izvorni_sadrzaj>
    <derivirana_varijabla naziv="DomainObject.Predmet.ProtuStrankaListNazivFormated_1">
      <item>MASS j.d.o.o.</item>
    </derivirana_varijabla>
  </DomainObject.Predmet.ProtuStrankaListNazivFormated>
  <DomainObject.Predmet.ProtuStrankaListNazivFormatedOIB>
    <izvorni_sadrzaj>
      <item>MASS j.d.o.o., OIB 57621977251</item>
    </izvorni_sadrzaj>
    <derivirana_varijabla naziv="DomainObject.Predmet.ProtuStrankaListNazivFormatedOIB_1">
      <item>MASS j.d.o.o., OIB 57621977251</item>
    </derivirana_varijabla>
  </DomainObject.Predmet.ProtuStrankaListNazivFormatedOIB>
  <DomainObject.Predmet.OstaliListFormated>
    <izvorni_sadrzaj>
      <item>Josipa Grubelić punomoćnik sudionika u postupku MASS j.d.o.o.</item>
    </izvorni_sadrzaj>
    <derivirana_varijabla naziv="DomainObject.Predmet.OstaliListFormated_1">
      <item>Josipa Grubelić punomoćnik sudionika u postupku MASS j.d.o.o.</item>
    </derivirana_varijabla>
  </DomainObject.Predmet.OstaliListFormated>
  <DomainObject.Predmet.OstaliListFormatedOIB>
    <izvorni_sadrzaj>
      <item>Josipa Grubelić, OIB 76927960046 punomoćnik sudionika u postupku MASS j.d.o.o.</item>
    </izvorni_sadrzaj>
    <derivirana_varijabla naziv="DomainObject.Predmet.OstaliListFormatedOIB_1">
      <item>Josipa Grubelić, OIB 76927960046 punomoćnik sudionika u postupku MASS j.d.o.o.</item>
    </derivirana_varijabla>
  </DomainObject.Predmet.OstaliListFormatedOIB>
  <DomainObject.Predmet.OstaliListFormatedWithAdress>
    <izvorni_sadrzaj>
      <item>Josipa Grubelić, Bože Milanovića 18, 51550 Mali Lošinj punomoćnik sudionika u postupku MASS j.d.o.o.</item>
    </izvorni_sadrzaj>
    <derivirana_varijabla naziv="DomainObject.Predmet.OstaliListFormatedWithAdress_1">
      <item>Josipa Grubelić, Bože Milanovića 18, 51550 Mali Lošinj punomoćnik sudionika u postupku MASS j.d.o.o.</item>
    </derivirana_varijabla>
  </DomainObject.Predmet.OstaliListFormatedWithAdress>
  <DomainObject.Predmet.OstaliListFormatedWithAdressOIB>
    <izvorni_sadrzaj>
      <item>Josipa Grubelić, OIB 76927960046, Bože Milanovića 18, 51550 Mali Lošinj punomoćnik sudionika u postupku MASS j.d.o.o.</item>
    </izvorni_sadrzaj>
    <derivirana_varijabla naziv="DomainObject.Predmet.OstaliListFormatedWithAdressOIB_1">
      <item>Josipa Grubelić, OIB 76927960046, Bože Milanovića 18, 51550 Mali Lošinj punomoćnik sudionika u postupku MASS j.d.o.o.</item>
    </derivirana_varijabla>
  </DomainObject.Predmet.OstaliListFormatedWithAdressOIB>
  <DomainObject.Predmet.OstaliListNazivFormated>
    <izvorni_sadrzaj>
      <item>Josipa Grubelić</item>
    </izvorni_sadrzaj>
    <derivirana_varijabla naziv="DomainObject.Predmet.OstaliListNazivFormated_1">
      <item>Josipa Grubelić</item>
    </derivirana_varijabla>
  </DomainObject.Predmet.OstaliListNazivFormated>
  <DomainObject.Predmet.OstaliListNazivFormatedOIB>
    <izvorni_sadrzaj>
      <item>Josipa Grubelić, OIB 76927960046</item>
    </izvorni_sadrzaj>
    <derivirana_varijabla naziv="DomainObject.Predmet.OstaliListNazivFormatedOIB_1">
      <item>Josipa Grubelić, OIB 76927960046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St-328/2017-7</izvorni_sadrzaj>
    <derivirana_varijabla naziv="DomainObject.PoslovniBrojDokumenta_1">St-328/2017-7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MASS j.d.o.o.</izvorni_sadrzaj>
    <derivirana_varijabla naziv="DomainObject.Predmet.ProtustrankaIDrugi_1">MASS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MASS j.d.o.o., OIB 57621977251, Bože Milanovića 18, 51550 Mali Lošinj</izvorni_sadrzaj>
    <derivirana_varijabla naziv="DomainObject.Predmet.ProtustrankaIDrugiAdressOIB_1">MASS j.d.o.o., OIB 57621977251, Bože Milanovića 18,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MASS j.d.o.o.</item>
      <item>Josipa Grubelić</item>
    </izvorni_sadrzaj>
    <derivirana_varijabla naziv="DomainObject.Predmet.SudioniciListNaziv_1">
      <item>FINA  Rijeka</item>
      <item>MASS j.d.o.o.</item>
      <item>Josipa Grubelić</item>
    </derivirana_varijabla>
  </DomainObject.Predmet.SudioniciListNaziv>
  <DomainObject.Predmet.SudioniciListAdressOIB>
    <izvorni_sadrzaj>
      <item>FINA  Rijeka, OIB 85821130368, Frana Kurelca 8,51000 Rijeka</item>
      <item>MASS j.d.o.o., OIB 57621977251, Bože Milanovića 18,51550 Mali Lošinj</item>
      <item>Josipa Grubelić, OIB 76927960046, Bože Milanovića 18,51550 Mali Lošinj</item>
    </izvorni_sadrzaj>
    <derivirana_varijabla naziv="DomainObject.Predmet.SudioniciListAdressOIB_1">
      <item>FINA  Rijeka, OIB 85821130368, Frana Kurelca 8,51000 Rijeka</item>
      <item>MASS j.d.o.o., OIB 57621977251, Bože Milanovića 18,51550 Mali Lošinj</item>
      <item>Josipa Grubelić, OIB 76927960046, Bože Milanovića 18,51550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57621977251</item>
      <item>, OIB 76927960046</item>
    </izvorni_sadrzaj>
    <derivirana_varijabla naziv="DomainObject.Predmet.SudioniciListNazivOIB_1">
      <item>, OIB 85821130368</item>
      <item>, OIB 57621977251</item>
      <item>, OIB 76927960046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1359</properties:Characters>
  <properties:Lines>50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2017-11-22T08:17:00Z</dcterms:created>
  <dc:creator>Liljana Ugrin</dc:creator>
  <cp:lastModifiedBy>Elizabet Jovanović</cp:lastModifiedBy>
  <cp:lastPrinted>2017-11-22T10:36:00Z</cp:lastPrinted>
  <dcterms:modified xmlns:xsi="http://www.w3.org/2001/XMLSchema-instance" xsi:type="dcterms:W3CDTF">2017-11-22T10:38:00Z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St-328/2017-7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