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51ef" w14:paraId="f5f51ef" w:rsidRDefault="00AE649C" w:rsidP="00FA5B5E" w:rsidR="00AE649C" w:rsidRPr="00B76F3C">
      <w:pPr>
        <w:pStyle w:val="Naslov3"/>
        <w15:collapsed w:val="false"/>
      </w:pPr>
    </w:p>
    <w:p w:rsidRDefault="00DC41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St-1318/2016-2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OIB: 07942269267, po stečajnom sucu Sanjani Zorinc, povodom prijedloga FINE, PODRUŽNICA BJELOVAR, za otvaranje stečajnog postupka nad dužnikom METAL MOD jednostavno društvo s ograničenom odgovornošću za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Predavac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Stjepana Radića 106, OIB: 01811714441, MBS: 010085938, dana 12. rujna 2016. godine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METAL MOD jednostavno društvo s ograničenom odgovornošću za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Predavac</w:t>
      </w:r>
      <w:proofErr w:type="spellEnd"/>
      <w:r>
        <w:rPr>
          <w:rFonts w:cs="Times New Roman" w:eastAsia="Times New Roman"/>
          <w:szCs w:val="20"/>
          <w:lang w:eastAsia="hr-HR"/>
        </w:rPr>
        <w:t>, Stjepana Radića 106, OIB: 01811714441, MBS: 010085938.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11. listopada 2016.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Zoran Zelić    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Zoranu Zeliću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4. srpnja 2016. godine u Očevidniku redoslijeda osnova za plaćanje dužnik ima evidentirane neizvršene osnove za plaćanje u neprekinutom razdoblju od 120 dana u ukupnom iznosu od 102.503,29 kn. Također je u prijedlogu navedeno da dužnik ima jednu zaposlenu osobu,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St-1318/2016-2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12. rujna 2016. godine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DC4120" w:rsidP="00DC4120" w:rsidR="00DC41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DC4120" w:rsidP="00DC4120" w:rsidR="00DC4120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DC4120" w:rsidP="00DC4120" w:rsidR="00DC4120">
      <w:pPr>
        <w:pStyle w:val="Bezproreda"/>
      </w:pPr>
      <w:r>
        <w:t>2. Sc. ročište</w:t>
      </w:r>
    </w:p>
    <w:p w:rsidRDefault="00DC4120" w:rsidP="00DC4120" w:rsidR="00DC4120">
      <w:pPr>
        <w:pStyle w:val="Bezproreda"/>
      </w:pPr>
      <w:proofErr w:type="spellStart"/>
      <w:r>
        <w:t>Bj</w:t>
      </w:r>
      <w:proofErr w:type="spellEnd"/>
      <w:r>
        <w:t>. 12.9.2016.</w:t>
      </w:r>
    </w:p>
    <w:p w:rsidRDefault="00DC4120" w:rsidP="00DC4120" w:rsidR="00DC4120"/>
    <w:p w:rsidRDefault="00CB0EA4" w:rsidP="00DC4120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120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08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St-1318/2016-2</izvorni_sadrzaj>
    <derivirana_varijabla naziv="DomainObject.Oznaka_1">St-1318/2016-2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MOD jednostavno društvo s ograničenom odgovornošću za proizvodnju, trgovinu i usluge</izvorni_sadrzaj>
    <derivirana_varijabla naziv="DomainObject.Predmet.ProtustrankaFormated_1">  METAL MOD jednostavno društvo s ograničenom odgovornošću za proizvodnju, trgovinu i usluge</derivirana_varijabla>
  </DomainObject.Predmet.ProtustrankaFormated>
  <DomainObject.Predmet.ProtustrankaFormatedOIB>
    <izvorni_sadrzaj>  METAL MOD jednostavno društvo s ograničenom odgovornošću za proizvodnju, trgovinu i usluge, OIB 01811714441</izvorni_sadrzaj>
    <derivirana_varijabla naziv="DomainObject.Predmet.ProtustrankaFormatedOIB_1">  METAL MOD jednostavno društvo s ograničenom odgovornošću za proizvodnju, trgovinu i usluge, OIB 01811714441</derivirana_varijabla>
  </DomainObject.Predmet.ProtustrankaFormatedOIB>
  <DomainObject.Predmet.ProtustrankaFormatedWithAdress>
    <izvorni_sadrzaj> METAL MOD jednostavno društvo s ograničenom odgovornošću za proizvodnju, trgovinu i usluge, Stjepana Radića 106, 43000 Predavac</izvorni_sadrzaj>
    <derivirana_varijabla naziv="DomainObject.Predmet.ProtustrankaFormatedWithAdress_1"> METAL MOD jednostavno društvo s ograničenom odgovornošću za proizvodnju, trgovinu i usluge, Stjepana Radića 106, 43000 Predavac</derivirana_varijabla>
  </DomainObject.Predmet.ProtustrankaFormatedWithAdress>
  <DomainObject.Predmet.ProtustrankaFormatedWithAdressOIB>
    <izvorni_sadrzaj> METAL MOD jednostavno društvo s ograničenom odgovornošću za proizvodnju, trgovinu i usluge, OIB 01811714441, Stjepana Radića 106, 43000 Predavac</izvorni_sadrzaj>
    <derivirana_varijabla naziv="DomainObject.Predmet.ProtustrankaFormatedWithAdressOIB_1"> METAL MOD jednostavno društvo s ograničenom odgovornošću za proizvodnju, trgovinu i usluge, OIB 01811714441, Stjepana Radića 106, 43000 Predavac</derivirana_varijabla>
  </DomainObject.Predmet.ProtustrankaFormatedWithAdressOIB>
  <DomainObject.Predmet.ProtustrankaWithAdress>
    <izvorni_sadrzaj>METAL MOD jednostavno društvo s ograničenom odgovornošću za proizvodnju, trgovinu i usluge Stjepana Radića 106, 43000 Predavac</izvorni_sadrzaj>
    <derivirana_varijabla naziv="DomainObject.Predmet.ProtustrankaWithAdress_1">METAL MOD jednostavno društvo s ograničenom odgovornošću za proizvodnju, trgovinu i usluge Stjepana Radića 106, 43000 Predavac</derivirana_varijabla>
  </DomainObject.Predmet.ProtustrankaWithAdress>
  <DomainObject.Predmet.ProtustrankaWithAdressOIB>
    <izvorni_sadrzaj>METAL MOD jednostavno društvo s ograničenom odgovornošću za proizvodnju, trgovinu i usluge, OIB 01811714441, Stjepana Radića 106, 43000 Predavac</izvorni_sadrzaj>
    <derivirana_varijabla naziv="DomainObject.Predmet.ProtustrankaWithAdressOIB_1">METAL MOD jednostavno društvo s ograničenom odgovornošću za proizvodnju, trgovinu i usluge, OIB 01811714441, Stjepana Radića 106, 43000 Predavac</derivirana_varijabla>
  </DomainObject.Predmet.ProtustrankaWithAdressOIB>
  <DomainObject.Predmet.ProtustrankaNazivFormated>
    <izvorni_sadrzaj>METAL MOD jednostavno društvo s ograničenom odgovornošću za proizvodnju, trgovinu i usluge</izvorni_sadrzaj>
    <derivirana_varijabla naziv="DomainObject.Predmet.ProtustrankaNazivFormated_1">METAL MOD jednostavno društvo s ograničenom odgovornošću za proizvodnju, trgovinu i usluge</derivirana_varijabla>
  </DomainObject.Predmet.ProtustrankaNazivFormated>
  <DomainObject.Predmet.ProtustrankaNazivFormatedOIB>
    <izvorni_sadrzaj>METAL MOD jednostavno društvo s ograničenom odgovornošću za proizvodnju, trgovinu i usluge, OIB 01811714441</izvorni_sadrzaj>
    <derivirana_varijabla naziv="DomainObject.Predmet.ProtustrankaNazivFormatedOIB_1">METAL MOD jednostavno društvo s ograničenom odgovornošću za proizvodnju, trgovinu i usluge, OIB 01811714441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 MOD jednostavno društvo s ograničenom odgovornošću za proizvodnju, trgovinu i usluge</item>
    </izvorni_sadrzaj>
    <derivirana_varijabla naziv="DomainObject.Predmet.ProtuStrankaListFormated_1">
      <item>METAL MOD jednostavno društvo s ograničenom odgovornošću za proizvodnju, trgovinu i usluge</item>
    </derivirana_varijabla>
  </DomainObject.Predmet.ProtuStrankaListFormated>
  <DomainObject.Predmet.ProtuStrankaListFormatedOIB>
    <izvorni_sadrzaj>
      <item>METAL MOD jednostavno društvo s ograničenom odgovornošću za proizvodnju, trgovinu i usluge, OIB 01811714441</item>
    </izvorni_sadrzaj>
    <derivirana_varijabla naziv="DomainObject.Predmet.ProtuStrankaListFormatedOIB_1">
      <item>METAL MOD jednostavno društvo s ograničenom odgovornošću za proizvodnju, trgovinu i usluge, OIB 01811714441</item>
    </derivirana_varijabla>
  </DomainObject.Predmet.ProtuStrankaListFormatedOIB>
  <DomainObject.Predmet.ProtuStrankaListFormatedWithAdress>
    <izvorni_sadrzaj>
      <item>METAL MOD jednostavno društvo s ograničenom odgovornošću za proizvodnju, trgovinu i usluge, Stjepana Radića 106, 43000 Predavac</item>
    </izvorni_sadrzaj>
    <derivirana_varijabla naziv="DomainObject.Predmet.ProtuStrankaListFormatedWithAdress_1">
      <item>METAL MOD jednostavno društvo s ograničenom odgovornošću za proizvodnju, trgovinu i usluge, Stjepana Radića 106, 43000 Predavac</item>
    </derivirana_varijabla>
  </DomainObject.Predmet.ProtuStrankaListFormatedWithAdress>
  <DomainObject.Predmet.ProtuStrankaListFormatedWithAdressOIB>
    <izvorni_sadrzaj>
      <item>METAL MOD jednostavno društvo s ograničenom odgovornošću za proizvodnju, trgovinu i usluge, OIB 01811714441, Stjepana Radića 106, 43000 Predavac</item>
    </izvorni_sadrzaj>
    <derivirana_varijabla naziv="DomainObject.Predmet.ProtuStrankaListFormatedWithAdressOIB_1">
      <item>METAL MOD jednostavno društvo s ograničenom odgovornošću za proizvodnju, trgovinu i usluge, OIB 01811714441, Stjepana Radića 106, 43000 Predavac</item>
    </derivirana_varijabla>
  </DomainObject.Predmet.ProtuStrankaListFormatedWithAdressOIB>
  <DomainObject.Predmet.ProtuStrankaListNazivFormated>
    <izvorni_sadrzaj>
      <item>METAL MOD jednostavno društvo s ograničenom odgovornošću za proizvodnju, trgovinu i usluge</item>
    </izvorni_sadrzaj>
    <derivirana_varijabla naziv="DomainObject.Predmet.ProtuStrankaListNazivFormated_1">
      <item>METAL MOD jednostavno društvo s ograničenom odgovornošću za proizvodnju, trgovinu i usluge</item>
    </derivirana_varijabla>
  </DomainObject.Predmet.ProtuStrankaListNazivFormated>
  <DomainObject.Predmet.ProtuStrankaListNazivFormatedOIB>
    <izvorni_sadrzaj>
      <item>METAL MOD jednostavno društvo s ograničenom odgovornošću za proizvodnju, trgovinu i usluge, OIB 01811714441</item>
    </izvorni_sadrzaj>
    <derivirana_varijabla naziv="DomainObject.Predmet.ProtuStrankaListNazivFormatedOIB_1">
      <item>METAL MOD jednostavno društvo s ograničenom odgovornošću za proizvodnju, trgovinu i usluge, OIB 01811714441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St-1318/2016-2</izvorni_sadrzaj>
    <derivirana_varijabla naziv="DomainObject.PoslovniBrojDokumenta_1">St-1318/2016-2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 MOD jednostavno društvo s ograničenom odgovornošću za proizvodnju, trgovinu i usluge</izvorni_sadrzaj>
    <derivirana_varijabla naziv="DomainObject.Predmet.ProtustrankaIDrugi_1">METAL MOD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 MOD jednostavno društvo s ograničenom odgovornošću za proizvodnju, trgovinu i usluge, OIB 01811714441, Stjepana Radića 106, 43000 Predavac</izvorni_sadrzaj>
    <derivirana_varijabla naziv="DomainObject.Predmet.ProtustrankaIDrugiAdressOIB_1">METAL MOD jednostavno društvo s ograničenom odgovornošću za proizvodnju, trgovinu i usluge, OIB 01811714441, Stjepana Radića 106,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 MOD jednostavno društvo s ograničenom odgovornošću za proizvodnju, trgovinu i usluge</item>
    </izvorni_sadrzaj>
    <derivirana_varijabla naziv="DomainObject.Predmet.SudioniciListNaziv_1">
      <item>FINA, RC ZAGREB, Podružnica Bjelovar</item>
      <item>METAL MOD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METAL MOD jednostavno društvo s ograničenom odgovornošću za proizvodnju, trgovinu i usluge, OIB 01811714441, Stjepana Radića 106,43000 Predavac</item>
    </izvorni_sadrzaj>
    <derivirana_varijabla naziv="DomainObject.Predmet.SudioniciListAdressOIB_1">
      <item>FINA, RC ZAGREB, Podružnica Bjelovar, OIB 85821130368, F. Supila 4,43000 Bjelovar</item>
      <item>METAL MOD jednostavno društvo s ograničenom odgovornošću za proizvodnju, trgovinu i usluge, OIB 01811714441, Stjepana Radića 106,43000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3A2E0-538C-4E4B-AD5D-BEFC85999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2776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2016-09-12T08:14:00Z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