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7b5e" w14:paraId="6637b5e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8C42EE">
        <w:rPr>
          <w:sz w:val="24"/>
          <w:szCs w:val="24"/>
        </w:rPr>
        <w:t>70. St-6970</w:t>
      </w:r>
      <w:r w:rsidRPr="005F4EDD">
        <w:rPr>
          <w:sz w:val="24"/>
          <w:szCs w:val="24"/>
        </w:rPr>
        <w:t xml:space="preserve">/2016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1E53C9" w:rsidP="005F4EDD" w:rsidR="001E53C9" w:rsidRPr="005F4EDD">
      <w:pPr>
        <w:jc w:val="center"/>
        <w:rPr>
          <w:sz w:val="24"/>
          <w:szCs w:val="24"/>
        </w:rPr>
      </w:pPr>
    </w:p>
    <w:p w:rsidRDefault="00B24E44" w:rsidP="005F4EDD" w:rsidR="00493758">
      <w:pPr>
        <w:jc w:val="both"/>
        <w:rPr>
          <w:sz w:val="24"/>
          <w:szCs w:val="24"/>
        </w:rPr>
      </w:pPr>
      <w:r w:rsidRPr="00B24E44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9B30FD">
        <w:rPr>
          <w:sz w:val="24"/>
          <w:szCs w:val="24"/>
        </w:rPr>
        <w:t xml:space="preserve"> </w:t>
      </w:r>
      <w:r w:rsidR="009B30FD" w:rsidRPr="009B30FD">
        <w:rPr>
          <w:sz w:val="24"/>
          <w:szCs w:val="24"/>
        </w:rPr>
        <w:t>KRAMARIĆ SPORT j.d.o.o. OIB: 97853309978, Zagreb, Kuzminečka 4</w:t>
      </w:r>
      <w:r w:rsidR="00C74BE2">
        <w:rPr>
          <w:sz w:val="24"/>
          <w:szCs w:val="24"/>
        </w:rPr>
        <w:t xml:space="preserve">, </w:t>
      </w:r>
      <w:r w:rsidRPr="00B24E44">
        <w:rPr>
          <w:sz w:val="24"/>
          <w:szCs w:val="24"/>
        </w:rPr>
        <w:t xml:space="preserve">dana  </w:t>
      </w:r>
      <w:r w:rsidR="00321ED6">
        <w:rPr>
          <w:sz w:val="24"/>
          <w:szCs w:val="24"/>
        </w:rPr>
        <w:t>12.</w:t>
      </w:r>
      <w:r w:rsidRPr="00B24E44">
        <w:rPr>
          <w:sz w:val="24"/>
          <w:szCs w:val="24"/>
        </w:rPr>
        <w:t>siječnja 2018.</w:t>
      </w:r>
    </w:p>
    <w:p w:rsidRDefault="00B24E44" w:rsidP="005F4EDD" w:rsidR="00B24E44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7673A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537998">
        <w:rPr>
          <w:sz w:val="24"/>
          <w:szCs w:val="24"/>
        </w:rPr>
        <w:t xml:space="preserve"> </w:t>
      </w:r>
      <w:r w:rsidR="002B23B9" w:rsidRPr="002B23B9">
        <w:rPr>
          <w:sz w:val="24"/>
          <w:szCs w:val="24"/>
        </w:rPr>
        <w:t xml:space="preserve">Ivanu Kramarić OIB: 91957146691 Zagreb, Kuzminečka 4 </w:t>
      </w:r>
      <w:r w:rsidR="007673A6" w:rsidRPr="007673A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2B23B9">
        <w:rPr>
          <w:sz w:val="24"/>
          <w:szCs w:val="24"/>
        </w:rPr>
        <w:t>-6970</w:t>
      </w:r>
      <w:r w:rsidR="002265A1" w:rsidRPr="00E223C9">
        <w:rPr>
          <w:sz w:val="24"/>
          <w:szCs w:val="24"/>
        </w:rPr>
        <w:t>16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8E621F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E66A28" w:rsidRPr="00E66A28">
        <w:t xml:space="preserve"> </w:t>
      </w:r>
      <w:r w:rsidR="002B23B9" w:rsidRPr="002B23B9">
        <w:t>KRAMARIĆ SPORT j.d.o.o. OIB: 97853309978, Zagreb, Kuzminečka 4</w:t>
      </w:r>
      <w:r w:rsidR="002B23B9"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 w:rsidR="00F64369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321ED6">
        <w:rPr>
          <w:sz w:val="24"/>
        </w:rPr>
        <w:t>12</w:t>
      </w:r>
      <w:r w:rsidR="00C3267D">
        <w:rPr>
          <w:sz w:val="24"/>
        </w:rPr>
        <w:t>. 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100FBE">
        <w:rPr>
          <w:sz w:val="24"/>
        </w:rPr>
        <w:t>, v.r.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100FBE" w:rsidP="00100FBE" w:rsidR="00100FBE">
      <w:pPr>
        <w:rPr>
          <w:sz w:val="24"/>
          <w:szCs w:val="24"/>
        </w:rPr>
      </w:pPr>
    </w:p>
    <w:p w:rsidRDefault="00100FBE" w:rsidP="008C5BAA" w:rsidR="00100FBE" w:rsidRPr="00100FBE">
      <w:pPr>
        <w:jc w:val="right"/>
        <w:rPr>
          <w:sz w:val="24"/>
          <w:szCs w:val="24"/>
        </w:rPr>
      </w:pPr>
      <w:r w:rsidRPr="00100FBE">
        <w:rPr>
          <w:sz w:val="24"/>
          <w:szCs w:val="24"/>
        </w:rPr>
        <w:t>Za točnost otpravka-ovlašteni službenik:</w:t>
      </w:r>
    </w:p>
    <w:p w:rsidRDefault="00100FBE" w:rsidP="008C5BAA" w:rsidR="00100FBE" w:rsidRPr="00100FBE">
      <w:pPr>
        <w:jc w:val="right"/>
        <w:rPr>
          <w:sz w:val="24"/>
          <w:szCs w:val="24"/>
        </w:rPr>
      </w:pPr>
      <w:r w:rsidRPr="00100FBE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00FB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EB154E">
      <w:rPr>
        <w:sz w:val="24"/>
        <w:szCs w:val="24"/>
      </w:rPr>
      <w:t>69</w:t>
    </w:r>
    <w:r w:rsidR="002B23B9">
      <w:rPr>
        <w:sz w:val="24"/>
        <w:szCs w:val="24"/>
      </w:rPr>
      <w:t>70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5D7F"/>
    <w:rsid w:val="000C40E3"/>
    <w:rsid w:val="000C57B8"/>
    <w:rsid w:val="000C5877"/>
    <w:rsid w:val="000D3EE1"/>
    <w:rsid w:val="000D5CBA"/>
    <w:rsid w:val="000E11A3"/>
    <w:rsid w:val="00100FBE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23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1ED6"/>
    <w:rsid w:val="00327920"/>
    <w:rsid w:val="00330388"/>
    <w:rsid w:val="00331898"/>
    <w:rsid w:val="0036221F"/>
    <w:rsid w:val="00372E5D"/>
    <w:rsid w:val="0037505D"/>
    <w:rsid w:val="00377434"/>
    <w:rsid w:val="00380BDC"/>
    <w:rsid w:val="003832D6"/>
    <w:rsid w:val="00392934"/>
    <w:rsid w:val="00397B61"/>
    <w:rsid w:val="003B70D5"/>
    <w:rsid w:val="003C1D9D"/>
    <w:rsid w:val="003D0080"/>
    <w:rsid w:val="003D100F"/>
    <w:rsid w:val="003D5473"/>
    <w:rsid w:val="003F24EC"/>
    <w:rsid w:val="00411D7F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E9A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7FF0"/>
    <w:rsid w:val="00611026"/>
    <w:rsid w:val="006155F6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373D"/>
    <w:rsid w:val="00884822"/>
    <w:rsid w:val="00885088"/>
    <w:rsid w:val="008921BD"/>
    <w:rsid w:val="00892E9F"/>
    <w:rsid w:val="00897588"/>
    <w:rsid w:val="0089780B"/>
    <w:rsid w:val="008979AC"/>
    <w:rsid w:val="008A4DC0"/>
    <w:rsid w:val="008B5EF8"/>
    <w:rsid w:val="008C1325"/>
    <w:rsid w:val="008C1695"/>
    <w:rsid w:val="008C42EE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0FD"/>
    <w:rsid w:val="009B3324"/>
    <w:rsid w:val="009B736F"/>
    <w:rsid w:val="009D727E"/>
    <w:rsid w:val="009E2E16"/>
    <w:rsid w:val="009E34A3"/>
    <w:rsid w:val="009E7794"/>
    <w:rsid w:val="00A00D81"/>
    <w:rsid w:val="00A051CE"/>
    <w:rsid w:val="00A118F5"/>
    <w:rsid w:val="00A14FF9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500B"/>
    <w:rsid w:val="00CE6F30"/>
    <w:rsid w:val="00CF5910"/>
    <w:rsid w:val="00CF7F45"/>
    <w:rsid w:val="00D00A59"/>
    <w:rsid w:val="00D0604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154E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65BA"/>
    <w:rsid w:val="00FB79C0"/>
    <w:rsid w:val="00FC5F00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00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F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FB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F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F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00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F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FB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F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F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6970</izvorni_sadrzaj>
    <derivirana_varijabla naziv="DomainObject.Predmet.Broj_1">6970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St-6970/2016</izvorni_sadrzaj>
    <derivirana_varijabla naziv="DomainObject.Predmet.OznakaBroj_1">St-6970/2016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KRAMARIĆ SPORT j.d.o.o.</izvorni_sadrzaj>
    <derivirana_varijabla naziv="DomainObject.Predmet.ProtustrankaFormated_1">  KRAMARIĆ SPORT j.d.o.o.</derivirana_varijabla>
  </DomainObject.Predmet.ProtustrankaFormated>
  <DomainObject.Predmet.ProtustrankaFormatedOIB>
    <izvorni_sadrzaj>  KRAMARIĆ SPORT j.d.o.o., OIB 97853309978</izvorni_sadrzaj>
    <derivirana_varijabla naziv="DomainObject.Predmet.ProtustrankaFormatedOIB_1">  KRAMARIĆ SPORT j.d.o.o., OIB 97853309978</derivirana_varijabla>
  </DomainObject.Predmet.ProtustrankaFormatedOIB>
  <DomainObject.Predmet.ProtustrankaFormatedWithAdress>
    <izvorni_sadrzaj> KRAMARIĆ SPORT j.d.o.o., Kuzminečka 4, 10000 Zagreb</izvorni_sadrzaj>
    <derivirana_varijabla naziv="DomainObject.Predmet.ProtustrankaFormatedWithAdress_1"> KRAMARIĆ SPORT j.d.o.o., Kuzminečka 4, 10000 Zagreb</derivirana_varijabla>
  </DomainObject.Predmet.ProtustrankaFormatedWithAdress>
  <DomainObject.Predmet.ProtustrankaFormatedWithAdressOIB>
    <izvorni_sadrzaj> KRAMARIĆ SPORT j.d.o.o., OIB 97853309978, Kuzminečka 4, 10000 Zagreb</izvorni_sadrzaj>
    <derivirana_varijabla naziv="DomainObject.Predmet.ProtustrankaFormatedWithAdressOIB_1"> KRAMARIĆ SPORT j.d.o.o., OIB 97853309978, Kuzminečka 4, 10000 Zagreb</derivirana_varijabla>
  </DomainObject.Predmet.ProtustrankaFormatedWithAdressOIB>
  <DomainObject.Predmet.ProtustrankaWithAdress>
    <izvorni_sadrzaj>KRAMARIĆ SPORT j.d.o.o. Kuzminečka 4, 10000 Zagreb</izvorni_sadrzaj>
    <derivirana_varijabla naziv="DomainObject.Predmet.ProtustrankaWithAdress_1">KRAMARIĆ SPORT j.d.o.o. Kuzminečka 4, 10000 Zagreb</derivirana_varijabla>
  </DomainObject.Predmet.ProtustrankaWithAdress>
  <DomainObject.Predmet.ProtustrankaWithAdressOIB>
    <izvorni_sadrzaj>KRAMARIĆ SPORT j.d.o.o., OIB 97853309978, Kuzminečka 4, 10000 Zagreb</izvorni_sadrzaj>
    <derivirana_varijabla naziv="DomainObject.Predmet.ProtustrankaWithAdressOIB_1">KRAMARIĆ SPORT j.d.o.o., OIB 97853309978, Kuzminečka 4, 10000 Zagreb</derivirana_varijabla>
  </DomainObject.Predmet.ProtustrankaWithAdressOIB>
  <DomainObject.Predmet.ProtustrankaNazivFormated>
    <izvorni_sadrzaj>KRAMARIĆ SPORT j.d.o.o.</izvorni_sadrzaj>
    <derivirana_varijabla naziv="DomainObject.Predmet.ProtustrankaNazivFormated_1">KRAMARIĆ SPORT j.d.o.o.</derivirana_varijabla>
  </DomainObject.Predmet.ProtustrankaNazivFormated>
  <DomainObject.Predmet.ProtustrankaNazivFormatedOIB>
    <izvorni_sadrzaj>KRAMARIĆ SPORT j.d.o.o., OIB 97853309978</izvorni_sadrzaj>
    <derivirana_varijabla naziv="DomainObject.Predmet.ProtustrankaNazivFormatedOIB_1">KRAMARIĆ SPORT j.d.o.o., OIB 97853309978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KRAMARIĆ SPORT j.d.o.o.</item>
    </izvorni_sadrzaj>
    <derivirana_varijabla naziv="DomainObject.Predmet.ProtuStrankaListFormated_1">
      <item>KRAMARIĆ SPORT j.d.o.o.</item>
    </derivirana_varijabla>
  </DomainObject.Predmet.ProtuStrankaListFormated>
  <DomainObject.Predmet.ProtuStrankaListFormatedOIB>
    <izvorni_sadrzaj>
      <item>KRAMARIĆ SPORT j.d.o.o., OIB 97853309978</item>
    </izvorni_sadrzaj>
    <derivirana_varijabla naziv="DomainObject.Predmet.ProtuStrankaListFormatedOIB_1">
      <item>KRAMARIĆ SPORT j.d.o.o., OIB 97853309978</item>
    </derivirana_varijabla>
  </DomainObject.Predmet.ProtuStrankaListFormatedOIB>
  <DomainObject.Predmet.ProtuStrankaListFormatedWithAdress>
    <izvorni_sadrzaj>
      <item>KRAMARIĆ SPORT j.d.o.o., Kuzminečka 4, 10000 Zagreb</item>
    </izvorni_sadrzaj>
    <derivirana_varijabla naziv="DomainObject.Predmet.ProtuStrankaListFormatedWithAdress_1">
      <item>KRAMARIĆ SPORT j.d.o.o., Kuzminečka 4, 10000 Zagreb</item>
    </derivirana_varijabla>
  </DomainObject.Predmet.ProtuStrankaListFormatedWithAdress>
  <DomainObject.Predmet.ProtuStrankaListFormatedWithAdressOIB>
    <izvorni_sadrzaj>
      <item>KRAMARIĆ SPORT j.d.o.o., OIB 97853309978, Kuzminečka 4, 10000 Zagreb</item>
    </izvorni_sadrzaj>
    <derivirana_varijabla naziv="DomainObject.Predmet.ProtuStrankaListFormatedWithAdressOIB_1">
      <item>KRAMARIĆ SPORT j.d.o.o., OIB 97853309978, Kuzminečka 4, 10000 Zagreb</item>
    </derivirana_varijabla>
  </DomainObject.Predmet.ProtuStrankaListFormatedWithAdressOIB>
  <DomainObject.Predmet.ProtuStrankaListNazivFormated>
    <izvorni_sadrzaj>
      <item>KRAMARIĆ SPORT j.d.o.o.</item>
    </izvorni_sadrzaj>
    <derivirana_varijabla naziv="DomainObject.Predmet.ProtuStrankaListNazivFormated_1">
      <item>KRAMARIĆ SPORT j.d.o.o.</item>
    </derivirana_varijabla>
  </DomainObject.Predmet.ProtuStrankaListNazivFormated>
  <DomainObject.Predmet.ProtuStrankaListNazivFormatedOIB>
    <izvorni_sadrzaj>
      <item>KRAMARIĆ SPORT j.d.o.o., OIB 97853309978</item>
    </izvorni_sadrzaj>
    <derivirana_varijabla naziv="DomainObject.Predmet.ProtuStrankaListNazivFormatedOIB_1">
      <item>KRAMARIĆ SPORT j.d.o.o., OIB 97853309978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KRAMARIĆ SPORT j.d.o.o.</izvorni_sadrzaj>
    <derivirana_varijabla naziv="DomainObject.Predmet.ProtustrankaIDrugi_1">KRAMARIĆ SPORT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KRAMARIĆ SPORT j.d.o.o., OIB 97853309978, Kuzminečka 4, 10000 Zagreb</izvorni_sadrzaj>
    <derivirana_varijabla naziv="DomainObject.Predmet.ProtustrankaIDrugiAdressOIB_1">KRAMARIĆ SPORT j.d.o.o., OIB 97853309978, Kuzminečka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KRAMARIĆ SPORT j.d.o.o.</item>
    </izvorni_sadrzaj>
    <derivirana_varijabla naziv="DomainObject.Predmet.SudioniciListNaziv_1">
      <item>FINA Regionalni centar Zagreb</item>
      <item>KRAMARIĆ SPORT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KRAMARIĆ SPORT j.d.o.o., OIB 97853309978, Kuzminečka 4,10000 Zagreb</item>
    </izvorni_sadrzaj>
    <derivirana_varijabla naziv="DomainObject.Predmet.SudioniciListAdressOIB_1">
      <item>FINA Regionalni centar Zagreb, OIB 85821130368, Trg svibanjskih žrtava 1995. 1,10000 Zagreb</item>
      <item>KRAMARIĆ SPORT j.d.o.o., OIB 97853309978, Kuzminečka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97853309978</item>
    </izvorni_sadrzaj>
    <derivirana_varijabla naziv="DomainObject.Predmet.SudioniciListNazivOIB_1">
      <item>, OIB 85821130368</item>
      <item>, OIB 97853309978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AE354-078D-4B13-A346-D9C82E613C0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2915</properties:Characters>
  <properties:Lines>77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2018-01-11T13:58:00Z</dcterms:created>
  <dc:creator>ilukac</dc:creator>
  <cp:lastModifiedBy>Gordana Cvitković</cp:lastModifiedBy>
  <cp:lastPrinted>2018-01-12T12:57:00Z</cp:lastPrinted>
  <dcterms:modified xmlns:xsi="http://www.w3.org/2001/XMLSchema-instance" xsi:type="dcterms:W3CDTF">2018-01-12T12:57:00Z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