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4d12" w14:paraId="2ed4d12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2F3A38">
        <w:t>ISTARSKA KREDITNA BANKA d.d. Umag</w:t>
      </w:r>
      <w:r>
        <w:t xml:space="preserve">, </w:t>
      </w:r>
      <w:r w:rsidR="002F3A38">
        <w:t>Ernesta Miloša 1</w:t>
      </w:r>
      <w:r w:rsidR="00D54A44">
        <w:t>,</w:t>
      </w:r>
      <w:r>
        <w:t xml:space="preserve"> OIB: </w:t>
      </w:r>
      <w:r w:rsidR="002F3A38">
        <w:t>65723536010</w:t>
      </w:r>
      <w:r>
        <w:t xml:space="preserve">, radi otvaranja stečajnog postupka nad dužnikom </w:t>
      </w:r>
      <w:r w:rsidR="002F3A38">
        <w:t>PARENZANA j.d.o.o</w:t>
      </w:r>
      <w:r w:rsidR="00E0096E">
        <w:t xml:space="preserve">. </w:t>
      </w:r>
      <w:r w:rsidR="002F3A38" w:rsidRPr="002F3A38">
        <w:t>Poreč</w:t>
      </w:r>
      <w:r w:rsidR="00E0096E">
        <w:t xml:space="preserve">, </w:t>
      </w:r>
      <w:r w:rsidR="002F3A38" w:rsidRPr="002F3A38">
        <w:t>Karla Huguesa 28</w:t>
      </w:r>
      <w:r w:rsidR="00E0096E">
        <w:t xml:space="preserve">, OIB: </w:t>
      </w:r>
      <w:r w:rsidR="002F3A38" w:rsidRPr="002F3A38">
        <w:t>02747549614</w:t>
      </w:r>
      <w:r w:rsidR="002F3A38">
        <w:t>, dana 19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F3A38">
        <w:t xml:space="preserve">PARENZANA j.d.o.o. </w:t>
      </w:r>
      <w:r w:rsidR="002F3A38" w:rsidRPr="002F3A38">
        <w:t>Poreč</w:t>
      </w:r>
      <w:r w:rsidR="002F3A38">
        <w:t xml:space="preserve">, </w:t>
      </w:r>
      <w:r w:rsidR="002F3A38" w:rsidRPr="002F3A38">
        <w:t>Karla Huguesa 28</w:t>
      </w:r>
      <w:r w:rsidR="002F3A38">
        <w:t xml:space="preserve">, OIB: </w:t>
      </w:r>
      <w:r w:rsidR="002F3A38" w:rsidRPr="002F3A38">
        <w:t>02747549614</w:t>
      </w:r>
      <w:r>
        <w:rPr>
          <w:lang w:val="pl-PL"/>
        </w:rPr>
        <w:t xml:space="preserve">, te se odlučuje održati ročište, pa se </w:t>
      </w:r>
      <w:r>
        <w:rPr>
          <w:b/>
          <w:lang w:val="pl-PL"/>
        </w:rPr>
        <w:t xml:space="preserve">ročište zakazuje za dan 13. listopada 2016. u </w:t>
      </w:r>
      <w:r w:rsidR="002F3A38">
        <w:rPr>
          <w:b/>
          <w:lang w:val="pl-PL"/>
        </w:rPr>
        <w:t>10</w:t>
      </w:r>
      <w:r>
        <w:rPr>
          <w:b/>
          <w:lang w:val="pl-PL"/>
        </w:rPr>
        <w:t>:30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>-  FINA, RC Rijeka, Podružnica Pula, Pula, Giardini 5</w:t>
      </w:r>
    </w:p>
    <w:p w:rsidRDefault="006038D0" w:rsidP="006038D0" w:rsidR="006038D0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sv-SE"/>
        </w:rPr>
        <w:t xml:space="preserve">-  predlagatelj </w:t>
      </w:r>
      <w:r w:rsidR="002F3A38">
        <w:t>ISTARSKA KREDITNA BANKA d.d. Umag, Ernesta Miloša 1</w:t>
      </w:r>
      <w:r>
        <w:tab/>
      </w:r>
      <w:r>
        <w:tab/>
        <w:t xml:space="preserve">-  dužnik </w:t>
      </w:r>
      <w:r w:rsidR="002F3A38">
        <w:t xml:space="preserve">PARENZANA j.d.o.o. </w:t>
      </w:r>
      <w:r w:rsidR="002F3A38" w:rsidRPr="002F3A38">
        <w:t>Poreč</w:t>
      </w:r>
      <w:r w:rsidR="002F3A38">
        <w:t xml:space="preserve">, </w:t>
      </w:r>
      <w:r w:rsidR="002F3A38" w:rsidRPr="002F3A38">
        <w:t>Karla Huguesa 28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038D0" w:rsidP="006038D0" w:rsidR="006038D0">
      <w:pPr>
        <w:jc w:val="both"/>
        <w:rPr>
          <w:lang w:val="sv-SE"/>
        </w:rPr>
      </w:pPr>
    </w:p>
    <w:p w:rsidRDefault="006038D0" w:rsidP="006038D0" w:rsidR="006038D0">
      <w:pPr>
        <w:jc w:val="both"/>
        <w:rPr>
          <w:lang w:val="sv-SE"/>
        </w:rPr>
      </w:pPr>
      <w:r>
        <w:tab/>
        <w:t>II.</w:t>
      </w:r>
      <w:r>
        <w:tab/>
        <w:t xml:space="preserve">Naređuje se dužniku </w:t>
      </w:r>
      <w:r w:rsidR="002F3A38">
        <w:t xml:space="preserve">PARENZANA j.d.o.o. </w:t>
      </w:r>
      <w:r w:rsidR="002F3A38" w:rsidRPr="002F3A38">
        <w:t>Poreč</w:t>
      </w:r>
      <w:r w:rsidR="002F3A38">
        <w:t xml:space="preserve">, </w:t>
      </w:r>
      <w:r w:rsidR="002F3A38" w:rsidRPr="002F3A38">
        <w:t>Karla Huguesa 28</w:t>
      </w:r>
      <w:r w:rsidR="002F3A38">
        <w:t xml:space="preserve">, OIB: </w:t>
      </w:r>
      <w:r w:rsidR="002F3A38" w:rsidRPr="002F3A38">
        <w:t>02747549614</w:t>
      </w:r>
      <w:r>
        <w:t xml:space="preserve">, da do zakazanog ročišta </w:t>
      </w:r>
      <w:r>
        <w:rPr>
          <w:lang w:val="sv-SE"/>
        </w:rPr>
        <w:t>dostavi sudu popis imovine i obveza dužnika sukladno odredbi čl. 16. st. 3. u svezi s čl. 17. SZ-a.</w:t>
      </w:r>
    </w:p>
    <w:p w:rsidRDefault="006038D0" w:rsidP="006038D0" w:rsidR="006038D0">
      <w:pPr>
        <w:jc w:val="both"/>
      </w:pPr>
      <w:r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center"/>
      </w:pPr>
      <w:r>
        <w:t>U Pazinu, 1</w:t>
      </w:r>
      <w:r w:rsidR="002F3A38">
        <w:t>9</w:t>
      </w:r>
      <w:r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6038D0" w:rsidP="006038D0" w:rsidR="006038D0">
      <w:pPr>
        <w:jc w:val="both"/>
      </w:pP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  <w:r>
        <w:lastRenderedPageBreak/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2F3A38" w:rsidR="002F3A38">
      <w:pPr>
        <w:pStyle w:val="Odlomakpopisa"/>
        <w:numPr>
          <w:ilvl w:val="0"/>
          <w:numId w:val="1"/>
        </w:numPr>
        <w:jc w:val="both"/>
      </w:pPr>
      <w:r w:rsidRPr="002F3A38">
        <w:rPr>
          <w:lang w:val="sv-SE"/>
        </w:rPr>
        <w:t xml:space="preserve">predlagatelj </w:t>
      </w:r>
      <w:r w:rsidR="002F3A38">
        <w:t>ISTARSKA KREDITNA BANKA d.d. Umag, Ernesta Miloša 1</w:t>
      </w:r>
    </w:p>
    <w:p w:rsidRDefault="006038D0" w:rsidP="006038D0" w:rsidR="002F3A38">
      <w:pPr>
        <w:pStyle w:val="Odlomakpopisa"/>
        <w:numPr>
          <w:ilvl w:val="0"/>
          <w:numId w:val="1"/>
        </w:numPr>
        <w:jc w:val="both"/>
      </w:pPr>
      <w:r>
        <w:t xml:space="preserve">dužnik </w:t>
      </w:r>
      <w:r w:rsidR="002F3A38">
        <w:t xml:space="preserve">PARENZANA j.d.o.o. </w:t>
      </w:r>
      <w:r w:rsidR="002F3A38" w:rsidRPr="002F3A38">
        <w:t>Poreč</w:t>
      </w:r>
      <w:r w:rsidR="002F3A38">
        <w:t xml:space="preserve">, </w:t>
      </w:r>
      <w:r w:rsidR="002F3A38" w:rsidRPr="002F3A38">
        <w:t>Karla Huguesa 28</w:t>
      </w:r>
      <w:r w:rsidR="002F3A38">
        <w:t xml:space="preserve">, 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D1" w:rsidP="00F15FD1" w:rsidR="00F15FD1">
      <w:r>
        <w:separator/>
      </w:r>
    </w:p>
  </w:endnote>
  <w:endnote w:id="0" w:type="continuationSeparator">
    <w:p w:rsidRDefault="00F15FD1" w:rsidP="00F15FD1" w:rsidR="00F1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D1" w:rsidP="00F15FD1" w:rsidR="00F15FD1">
      <w:r>
        <w:separator/>
      </w:r>
    </w:p>
  </w:footnote>
  <w:footnote w:id="0" w:type="continuationSeparator">
    <w:p w:rsidRDefault="00F15FD1" w:rsidP="00F15FD1" w:rsidR="00F1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15FD1" w:rsidP="00F15FD1" w:rsidR="00F15FD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549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</w:t>
        </w:r>
        <w:r w:rsidR="008A7613">
          <w:t>782/16-12</w:t>
        </w:r>
      </w:p>
      <w:p w:rsidRDefault="00404549" w:rsidR="00F15FD1">
        <w:pPr>
          <w:pStyle w:val="Zaglavlje"/>
          <w:jc w:val="center"/>
        </w:pPr>
      </w:p>
    </w:sdtContent>
  </w:sdt>
  <w:p w:rsidRDefault="00F15FD1" w:rsidR="00F15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D1" w:rsidP="00F15FD1" w:rsidR="00F15FD1">
    <w:pPr>
      <w:pStyle w:val="Zaglavlje"/>
      <w:jc w:val="right"/>
    </w:pPr>
    <w:r>
      <w:t>Posl. broj: 1 St-</w:t>
    </w:r>
    <w:r w:rsidR="002F3A38">
      <w:t>782/16-12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1E5258"/>
    <w:rsid w:val="002F3A38"/>
    <w:rsid w:val="00404549"/>
    <w:rsid w:val="005D0BB2"/>
    <w:rsid w:val="006038D0"/>
    <w:rsid w:val="00735866"/>
    <w:rsid w:val="00772DD6"/>
    <w:rsid w:val="008A7613"/>
    <w:rsid w:val="00D54A44"/>
    <w:rsid w:val="00E0096E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4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1537</properties:Characters>
  <properties:Lines>56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2016-07-18T09:47:00Z</dcterms:created>
  <dc:creator>Damir Rabar</dc:creator>
  <cp:lastModifiedBy>Lorena Paris Aničić</cp:lastModifiedBy>
  <cp:lastPrinted>2016-07-19T07:03:00Z</cp:lastPrinted>
  <dcterms:modified xmlns:xsi="http://www.w3.org/2001/XMLSchema-instance" xsi:type="dcterms:W3CDTF">2016-07-19T07:05:00Z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