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b508" w14:paraId="52eb50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20</w:t>
      </w:r>
      <w:r w:rsidR="003F3DA4">
        <w:t>74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764E2">
        <w:t xml:space="preserve"> </w:t>
      </w:r>
      <w:r w:rsidR="00C20834">
        <w:t xml:space="preserve">KANAL 031 d.o.o. za proizvodnju i emitiranje televizijskog programa i ostale usluge, </w:t>
      </w:r>
      <w:r w:rsidR="00C20834">
        <w:t xml:space="preserve">Višnjevac, A. Starčevića 64, </w:t>
      </w:r>
      <w:r w:rsidR="00C20834">
        <w:t>OIB 25282618350, MBS 030085417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3F3DA4">
        <w:t xml:space="preserve"> 24. kolovoza 20</w:t>
      </w:r>
      <w:r w:rsidR="006A3384">
        <w:t>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C20834">
        <w:t>KANAL 031 d.o.o. za proizvodnju i emitiranje televizijskog programa i ostale usluge, Višnjevac, A. Star</w:t>
      </w:r>
      <w:r w:rsidR="00C20834">
        <w:t>č</w:t>
      </w:r>
      <w:r w:rsidR="00C20834">
        <w:t>evića 64, OIB 25282618350, MBS 030085417</w:t>
      </w:r>
      <w:r w:rsidR="00C20834">
        <w:t xml:space="preserve"> </w:t>
      </w:r>
      <w:r w:rsidR="003F3DA4">
        <w:t>i</w:t>
      </w:r>
      <w:r w:rsidR="00F078E5">
        <w:t xml:space="preserve">znosi </w:t>
      </w:r>
      <w:r w:rsidR="003F3DA4">
        <w:t>152.944,43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3F3DA4">
        <w:t xml:space="preserve">Oto </w:t>
      </w:r>
      <w:proofErr w:type="spellStart"/>
      <w:r w:rsidR="003F3DA4">
        <w:t>Živčić</w:t>
      </w:r>
      <w:proofErr w:type="spellEnd"/>
      <w:r w:rsidR="003F3DA4">
        <w:t xml:space="preserve"> iz Višnjevc</w:t>
      </w:r>
      <w:r w:rsidR="009F4FBF">
        <w:t xml:space="preserve">a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20</w:t>
      </w:r>
      <w:r w:rsidR="00EF49B2">
        <w:t>74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EF49B2">
        <w:t>24. kolovoza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E24167" w:rsidP="00E24167" w:rsidR="00E24167">
      <w:r>
        <w:t xml:space="preserve"> </w:t>
      </w:r>
    </w:p>
    <w:sectPr w:rsidSect="00F2165F" w:rsidR="00E24167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41CFE"/>
    <w:multiLevelType w:val="hybridMultilevel"/>
    <w:tmpl w:val="AB046A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0A0B25"/>
    <w:multiLevelType w:val="hybridMultilevel"/>
    <w:tmpl w:val="9998D8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3F3DA4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20834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24167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EF49B2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3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D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D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D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D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2083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3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D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D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D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D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20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St-2074/2016-3</izvorni_sadrzaj>
    <derivirana_varijabla naziv="DomainObject.Oznaka_1">St-2074/2016-3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St-2074/2016</izvorni_sadrzaj>
    <derivirana_varijabla naziv="DomainObject.Predmet.OznakaBroj_1">St-2074/2016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6st-1864/16</izvorni_sadrzaj>
    <derivirana_varijabla naziv="DomainObject.Predmet.PrimjedbaSuca_1">Postoji 6st-1864/16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031 d.o.o. za proizvodnju i emitiranje televizijskog programa i ostale usluge</izvorni_sadrzaj>
    <derivirana_varijabla naziv="DomainObject.Predmet.ProtustrankaFormated_1">  KANAL 031 d.o.o. za proizvodnju i emitiranje televizijskog programa i ostale usluge</derivirana_varijabla>
  </DomainObject.Predmet.ProtustrankaFormated>
  <DomainObject.Predmet.ProtustrankaFormatedOIB>
    <izvorni_sadrzaj>  KANAL 031 d.o.o. za proizvodnju i emitiranje televizijskog programa i ostale usluge, OIB 25282618350</izvorni_sadrzaj>
    <derivirana_varijabla naziv="DomainObject.Predmet.ProtustrankaFormatedOIB_1">  KANAL 031 d.o.o. za proizvodnju i emitiranje televizijskog programa i ostale usluge, OIB 25282618350</derivirana_varijabla>
  </DomainObject.Predmet.ProtustrankaFormatedOIB>
  <DomainObject.Predmet.ProtustrankaFormatedWithAdress>
    <izvorni_sadrzaj> KANAL 031 d.o.o. za proizvodnju i emitiranje televizijskog programa i ostale usluge, A.Starčevića 64, 31220 Višnjevac</izvorni_sadrzaj>
    <derivirana_varijabla naziv="DomainObject.Predmet.ProtustrankaFormatedWithAdress_1"> KANAL 031 d.o.o. za proizvodnju i emitiranje televizijskog programa i ostale usluge, A.Starčevića 64, 31220 Višnjevac</derivirana_varijabla>
  </DomainObject.Predmet.ProtustrankaFormatedWithAdress>
  <DomainObject.Predmet.ProtustrankaFormatedWithAdressOIB>
    <izvorni_sadrzaj> KANAL 031 d.o.o. za proizvodnju i emitiranje televizijskog programa i ostale usluge, OIB 25282618350, A.Starčevića 64, 31220 Višnjevac</izvorni_sadrzaj>
    <derivirana_varijabla naziv="DomainObject.Predmet.ProtustrankaFormatedWithAdressOIB_1"> KANAL 031 d.o.o. za proizvodnju i emitiranje televizijskog programa i ostale usluge, OIB 25282618350, A.Starčevića 64, 31220 Višnjevac</derivirana_varijabla>
  </DomainObject.Predmet.ProtustrankaFormatedWithAdressOIB>
  <DomainObject.Predmet.ProtustrankaWithAdress>
    <izvorni_sadrzaj>KANAL 031 d.o.o. za proizvodnju i emitiranje televizijskog programa i ostale usluge A.Starčevića 64, 31220 Višnjevac</izvorni_sadrzaj>
    <derivirana_varijabla naziv="DomainObject.Predmet.ProtustrankaWithAdress_1">KANAL 031 d.o.o. za proizvodnju i emitiranje televizijskog programa i ostale usluge A.Starčevića 64, 31220 Višnjevac</derivirana_varijabla>
  </DomainObject.Predmet.ProtustrankaWithAdress>
  <DomainObject.Predmet.ProtustrankaWithAdressOIB>
    <izvorni_sadrzaj>KANAL 031 d.o.o. za proizvodnju i emitiranje televizijskog programa i ostale usluge, OIB 25282618350, A.Starčevića 64, 31220 Višnjevac</izvorni_sadrzaj>
    <derivirana_varijabla naziv="DomainObject.Predmet.ProtustrankaWithAdressOIB_1">KANAL 031 d.o.o. za proizvodnju i emitiranje televizijskog programa i ostale usluge, OIB 25282618350, A.Starčevića 64, 31220 Višnjevac</derivirana_varijabla>
  </DomainObject.Predmet.ProtustrankaWithAdressOIB>
  <DomainObject.Predmet.ProtustrankaNazivFormated>
    <izvorni_sadrzaj>KANAL 031 d.o.o. za proizvodnju i emitiranje televizijskog programa i ostale usluge</izvorni_sadrzaj>
    <derivirana_varijabla naziv="DomainObject.Predmet.ProtustrankaNazivFormated_1">KANAL 031 d.o.o. za proizvodnju i emitiranje televizijskog programa i ostale usluge</derivirana_varijabla>
  </DomainObject.Predmet.ProtustrankaNazivFormated>
  <DomainObject.Predmet.ProtustrankaNazivFormatedOIB>
    <izvorni_sadrzaj>KANAL 031 d.o.o. za proizvodnju i emitiranje televizijskog programa i ostale usluge, OIB 25282618350</izvorni_sadrzaj>
    <derivirana_varijabla naziv="DomainObject.Predmet.ProtustrankaNazivFormatedOIB_1">KANAL 031 d.o.o. za proizvodnju i emitiranje televizijskog programa i ostale usluge, OIB 25282618350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KANAL 031 d.o.o. za proizvodnju i emitiranje televizijskog programa i ostale usluge</item>
    </izvorni_sadrzaj>
    <derivirana_varijabla naziv="DomainObject.Predmet.ProtuStrankaListFormated_1">
      <item>KANAL 031 d.o.o. za proizvodnju i emitiranje televizijskog programa i ostale usluge</item>
    </derivirana_varijabla>
  </DomainObject.Predmet.ProtuStrankaListFormated>
  <DomainObject.Predmet.ProtuStrankaListFormatedOIB>
    <izvorni_sadrzaj>
      <item>KANAL 031 d.o.o. za proizvodnju i emitiranje televizijskog programa i ostale usluge, OIB 25282618350</item>
    </izvorni_sadrzaj>
    <derivirana_varijabla naziv="DomainObject.Predmet.ProtuStrankaListFormatedOIB_1">
      <item>KANAL 031 d.o.o. za proizvodnju i emitiranje televizijskog programa i ostale usluge, OIB 25282618350</item>
    </derivirana_varijabla>
  </DomainObject.Predmet.ProtuStrankaListFormatedOIB>
  <DomainObject.Predmet.ProtuStrankaListFormatedWithAdress>
    <izvorni_sadrzaj>
      <item>KANAL 031 d.o.o. za proizvodnju i emitiranje televizijskog programa i ostale usluge, A.Starčevića 64, 31220 Višnjevac</item>
    </izvorni_sadrzaj>
    <derivirana_varijabla naziv="DomainObject.Predmet.ProtuStrankaListFormatedWithAdress_1">
      <item>KANAL 031 d.o.o. za proizvodnju i emitiranje televizijskog programa i ostale usluge, A.Starčevića 64, 31220 Višnjevac</item>
    </derivirana_varijabla>
  </DomainObject.Predmet.ProtuStrankaListFormatedWithAdress>
  <DomainObject.Predmet.ProtuStrankaListFormatedWithAdressOIB>
    <izvorni_sadrzaj>
      <item>KANAL 031 d.o.o. za proizvodnju i emitiranje televizijskog programa i ostale usluge, OIB 25282618350, A.Starčevića 64, 31220 Višnjevac</item>
    </izvorni_sadrzaj>
    <derivirana_varijabla naziv="DomainObject.Predmet.ProtuStrankaListFormatedWithAdressOIB_1">
      <item>KANAL 031 d.o.o. za proizvodnju i emitiranje televizijskog programa i ostale usluge, OIB 25282618350, A.Starčevića 64, 31220 Višnjevac</item>
    </derivirana_varijabla>
  </DomainObject.Predmet.ProtuStrankaListFormatedWithAdressOIB>
  <DomainObject.Predmet.ProtuStrankaListNazivFormated>
    <izvorni_sadrzaj>
      <item>KANAL 031 d.o.o. za proizvodnju i emitiranje televizijskog programa i ostale usluge</item>
    </izvorni_sadrzaj>
    <derivirana_varijabla naziv="DomainObject.Predmet.ProtuStrankaListNazivFormated_1">
      <item>KANAL 031 d.o.o. za proizvodnju i emitiranje televizijskog programa i ostale usluge</item>
    </derivirana_varijabla>
  </DomainObject.Predmet.ProtuStrankaListNazivFormated>
  <DomainObject.Predmet.ProtuStrankaListNazivFormatedOIB>
    <izvorni_sadrzaj>
      <item>KANAL 031 d.o.o. za proizvodnju i emitiranje televizijskog programa i ostale usluge, OIB 25282618350</item>
    </izvorni_sadrzaj>
    <derivirana_varijabla naziv="DomainObject.Predmet.ProtuStrankaListNazivFormatedOIB_1">
      <item>KANAL 031 d.o.o. za proizvodnju i emitiranje televizijskog programa i ostale usluge, OIB 25282618350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St-2074/2016-3</izvorni_sadrzaj>
    <derivirana_varijabla naziv="DomainObject.PoslovniBrojDokumenta_1">St-2074/2016-3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KANAL 031 d.o.o. za proizvodnju i emitiranje televizijskog programa i ostale usluge</izvorni_sadrzaj>
    <derivirana_varijabla naziv="DomainObject.Predmet.ProtustrankaIDrugi_1">KANAL 031 d.o.o. za proizvodnju i emitiranje televizijskog programa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KANAL 031 d.o.o. za proizvodnju i emitiranje televizijskog programa i ostale usluge, OIB 25282618350, A.Starčevića 64, 31220 Višnjevac</izvorni_sadrzaj>
    <derivirana_varijabla naziv="DomainObject.Predmet.ProtustrankaIDrugiAdressOIB_1">KANAL 031 d.o.o. za proizvodnju i emitiranje televizijskog programa i ostale usluge, OIB 25282618350, A.Starčevića 64,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KANAL 031 d.o.o. za proizvodnju i emitiranje televizijskog programa i ostale usluge</item>
    </izvorni_sadrzaj>
    <derivirana_varijabla naziv="DomainObject.Predmet.SudioniciListNaziv_1">
      <item>FINA RC OSIJEK</item>
      <item>KANAL 031 d.o.o. za proizvodnju i emitiranje televizijskog programa i ostale usluge</item>
    </derivirana_varijabla>
  </DomainObject.Predmet.SudioniciListNaziv>
  <DomainObject.Predmet.SudioniciListAdressOIB>
    <izvorni_sadrzaj>
      <item>FINA RC OSIJEK, OIB 85821130368</item>
      <item>KANAL 031 d.o.o. za proizvodnju i emitiranje televizijskog programa i ostale usluge, OIB 25282618350, A.Starčevića 64,31220 Višnjevac</item>
    </izvorni_sadrzaj>
    <derivirana_varijabla naziv="DomainObject.Predmet.SudioniciListAdressOIB_1">
      <item>FINA RC OSIJEK, OIB 85821130368</item>
      <item>KANAL 031 d.o.o. za proizvodnju i emitiranje televizijskog programa i ostale usluge, OIB 25282618350, A.Starčevića 64,31220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25282618350</item>
    </izvorni_sadrzaj>
    <derivirana_varijabla naziv="DomainObject.Predmet.SudioniciListNazivOIB_1">
      <item>, OIB 85821130368</item>
      <item>, OIB 25282618350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52D53-2807-41DA-8E81-AA1FEF590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1884</properties:Characters>
  <properties:Lines>45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2016-08-24T06:42:00Z</cp:lastPrinted>
  <dcterms:modified xmlns:xsi="http://www.w3.org/2001/XMLSchema-instance" xsi:type="dcterms:W3CDTF">2016-08-24T06:42:00Z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St-2074/2016-3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