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e53e" w14:paraId="270e53e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</w:t>
      </w:r>
      <w:r w:rsidR="006B2017">
        <w:rPr>
          <w:b/>
          <w:sz w:val="22"/>
          <w:szCs w:val="22"/>
        </w:rPr>
        <w:t>64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>-</w:t>
      </w:r>
      <w:r w:rsidR="00250A2E">
        <w:rPr>
          <w:b/>
          <w:sz w:val="22"/>
          <w:szCs w:val="22"/>
        </w:rPr>
        <w:t>3</w:t>
      </w:r>
      <w:r w:rsidR="002B5BB5">
        <w:rPr>
          <w:b/>
          <w:sz w:val="22"/>
          <w:szCs w:val="22"/>
        </w:rPr>
        <w:t>40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6B2017" w:rsidRPr="006B2017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6478B8">
        <w:rPr>
          <w:sz w:val="22"/>
          <w:szCs w:val="22"/>
        </w:rPr>
        <w:t>13</w:t>
      </w:r>
      <w:r w:rsidR="00250A2E">
        <w:rPr>
          <w:sz w:val="22"/>
          <w:szCs w:val="22"/>
        </w:rPr>
        <w:t>. srpnja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250A2E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6B2017" w:rsidR="006B2017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6478B8">
        <w:rPr>
          <w:sz w:val="22"/>
          <w:szCs w:val="22"/>
        </w:rPr>
        <w:t xml:space="preserve">za identifikator predmeta prodaje </w:t>
      </w:r>
      <w:r w:rsidR="00DC0515">
        <w:rPr>
          <w:sz w:val="22"/>
          <w:szCs w:val="22"/>
        </w:rPr>
        <w:t xml:space="preserve">3966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</w:t>
      </w:r>
      <w:r w:rsidR="006478B8">
        <w:rPr>
          <w:sz w:val="22"/>
          <w:szCs w:val="22"/>
        </w:rPr>
        <w:t>75</w:t>
      </w:r>
      <w:r w:rsidR="006B2017">
        <w:rPr>
          <w:sz w:val="22"/>
          <w:szCs w:val="22"/>
        </w:rPr>
        <w:t>.000,0</w:t>
      </w:r>
      <w:r w:rsidR="00577430">
        <w:rPr>
          <w:sz w:val="22"/>
          <w:szCs w:val="22"/>
        </w:rPr>
        <w:t>0 kuna vratiti uplatitelj</w:t>
      </w:r>
      <w:r w:rsidR="006B2017">
        <w:rPr>
          <w:sz w:val="22"/>
          <w:szCs w:val="22"/>
        </w:rPr>
        <w:t>u:</w:t>
      </w:r>
    </w:p>
    <w:p w:rsidRDefault="00DC0515" w:rsidP="00641A18" w:rsidR="006B2017">
      <w:pPr>
        <w:pStyle w:val="Odlomakpopisa"/>
        <w:numPr>
          <w:ilvl w:val="0"/>
          <w:numId w:val="11"/>
        </w:numPr>
        <w:jc w:val="both"/>
      </w:pPr>
      <w:r>
        <w:t>HRVATSKA POŠTANSKA BANKA</w:t>
      </w:r>
      <w:r w:rsidR="006B3068">
        <w:t xml:space="preserve"> d.d.</w:t>
      </w:r>
      <w:r w:rsidR="006B2017">
        <w:t xml:space="preserve">, </w:t>
      </w:r>
      <w:r w:rsidR="006B3068">
        <w:t xml:space="preserve">Zagreb, </w:t>
      </w:r>
      <w:r w:rsidR="006B2017">
        <w:t xml:space="preserve">OIB: </w:t>
      </w:r>
      <w:r w:rsidR="00654943">
        <w:t>87939104217</w:t>
      </w:r>
      <w:r w:rsidR="006B2017"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654943">
        <w:rPr>
          <w:sz w:val="22"/>
          <w:szCs w:val="22"/>
        </w:rPr>
        <w:t>13</w:t>
      </w:r>
      <w:r w:rsidR="00250A2E">
        <w:rPr>
          <w:sz w:val="22"/>
          <w:szCs w:val="22"/>
        </w:rPr>
        <w:t>. srpnja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250A2E">
        <w:rPr>
          <w:sz w:val="22"/>
          <w:szCs w:val="22"/>
        </w:rPr>
        <w:t>02.07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654943" w:rsidP="0068396A" w:rsidR="0068396A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654943">
        <w:t>HRVATSKA POŠTANSKA BANKA d.d., Zagreb</w:t>
      </w:r>
      <w:r w:rsidR="00D543B7">
        <w:t>,</w:t>
      </w:r>
      <w:r>
        <w:t xml:space="preserve"> Jurišićeva 4, </w:t>
      </w:r>
      <w:r w:rsidR="00D543B7">
        <w:t>putem e oglasne ploče,</w:t>
      </w:r>
    </w:p>
    <w:p w:rsidRDefault="0099414D" w:rsidP="00FC360A" w:rsidR="00682A46" w:rsidRPr="0068396A">
      <w:pPr>
        <w:numPr>
          <w:ilvl w:val="0"/>
          <w:numId w:val="4"/>
        </w:numPr>
        <w:tabs>
          <w:tab w:pos="360" w:val="clear"/>
          <w:tab w:pos="0" w:val="num"/>
        </w:tabs>
        <w:ind w:hanging="142" w:left="142"/>
        <w:jc w:val="both"/>
        <w:rPr>
          <w:sz w:val="22"/>
          <w:szCs w:val="22"/>
        </w:rPr>
      </w:pPr>
      <w:r>
        <w:t>e oglasna</w:t>
      </w:r>
      <w:r w:rsidR="00B53A5F">
        <w:t xml:space="preserve"> </w:t>
      </w:r>
      <w:r>
        <w:t>ploča.</w:t>
      </w:r>
      <w:r w:rsidR="0068396A">
        <w:t xml:space="preserve"> </w:t>
      </w: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50A2E"/>
    <w:rsid w:val="002B5BB5"/>
    <w:rsid w:val="002C3EA5"/>
    <w:rsid w:val="002E588B"/>
    <w:rsid w:val="002F70BE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065C"/>
    <w:rsid w:val="005C5C29"/>
    <w:rsid w:val="0063358F"/>
    <w:rsid w:val="00641A18"/>
    <w:rsid w:val="0064663E"/>
    <w:rsid w:val="006478B8"/>
    <w:rsid w:val="00654943"/>
    <w:rsid w:val="00663A9D"/>
    <w:rsid w:val="00672242"/>
    <w:rsid w:val="00675A77"/>
    <w:rsid w:val="00682A46"/>
    <w:rsid w:val="0068396A"/>
    <w:rsid w:val="006B1D6F"/>
    <w:rsid w:val="006B2017"/>
    <w:rsid w:val="006B3068"/>
    <w:rsid w:val="006B3D3C"/>
    <w:rsid w:val="006C5A17"/>
    <w:rsid w:val="006D2E95"/>
    <w:rsid w:val="00705A6A"/>
    <w:rsid w:val="007111F3"/>
    <w:rsid w:val="00723B66"/>
    <w:rsid w:val="007272AE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B655D"/>
    <w:rsid w:val="008C03F0"/>
    <w:rsid w:val="008C2238"/>
    <w:rsid w:val="008F26DE"/>
    <w:rsid w:val="0090738E"/>
    <w:rsid w:val="00922B0E"/>
    <w:rsid w:val="009748EC"/>
    <w:rsid w:val="009858AC"/>
    <w:rsid w:val="0099414D"/>
    <w:rsid w:val="009C547F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543B7"/>
    <w:rsid w:val="00D60D41"/>
    <w:rsid w:val="00D6204C"/>
    <w:rsid w:val="00D71CAF"/>
    <w:rsid w:val="00D726DE"/>
    <w:rsid w:val="00D91BEC"/>
    <w:rsid w:val="00DA4FF9"/>
    <w:rsid w:val="00DA568C"/>
    <w:rsid w:val="00DB7D4F"/>
    <w:rsid w:val="00DC0515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BB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BB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B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B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BB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BB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B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B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cijeli spis u suca od 13.07.2018.</izvorni_sadrzaj>
    <derivirana_varijabla naziv="DomainObject.Predmet.PrimjedbaSuca_1">cijeli spis u suca od 13.07.2018.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176</properties:Words>
  <properties:Characters>883</properties:Characters>
  <properties:Lines>38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2018-07-13T10:45:00Z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2018-07-13T10:50:00Z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Robna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