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e2640" w14:paraId="cae2640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844149">
        <w:t>6293</w:t>
      </w:r>
      <w:r w:rsidR="008327B4">
        <w:t>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844149">
        <w:t>ADRIATIC STAR d.o.o. Zagreb, Kaptol 12, OIB: 23040008001</w:t>
      </w:r>
      <w:r w:rsidR="008E2BF4">
        <w:t>,</w:t>
      </w:r>
      <w:r w:rsidR="004B7DCF">
        <w:t xml:space="preserve"> </w:t>
      </w:r>
      <w:r w:rsidRPr="00AF1EFD">
        <w:t xml:space="preserve">dana </w:t>
      </w:r>
      <w:r w:rsidR="00793EF3">
        <w:t>2. ožujka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8B73DD" w:rsidRPr="00AF1EFD">
      <w:pPr>
        <w:jc w:val="center"/>
        <w:rPr>
          <w:b/>
        </w:rPr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5504F4">
        <w:t xml:space="preserve">skraćeni </w:t>
      </w:r>
      <w:r w:rsidRPr="00AF1EFD">
        <w:t xml:space="preserve">stečajni postupak nad dužnikom </w:t>
      </w:r>
      <w:r w:rsidR="00844149">
        <w:t>ADRIATIC STAR d.o.o. Zagreb, Kaptol 12, OIB: 23040008001</w:t>
      </w:r>
      <w:r w:rsidR="00476A28">
        <w:t>.</w:t>
      </w:r>
      <w:r w:rsidRPr="00AF1EFD">
        <w:t xml:space="preserve"> </w:t>
      </w:r>
      <w:r w:rsidR="005504F4">
        <w:t>Skraćeni s</w:t>
      </w:r>
      <w:r w:rsidRPr="00AF1EFD">
        <w:t xml:space="preserve">tečajni postupak je otvoren dana </w:t>
      </w:r>
      <w:r w:rsidR="00793EF3">
        <w:t>2. ožujka</w:t>
      </w:r>
      <w:r w:rsidR="00476A28">
        <w:t xml:space="preserve"> 2016</w:t>
      </w:r>
      <w:r w:rsidRPr="00AF1EFD">
        <w:t xml:space="preserve">. godine u </w:t>
      </w:r>
      <w:r w:rsidR="00793EF3">
        <w:t>14,00</w:t>
      </w:r>
      <w:r w:rsidRPr="00AF1EFD">
        <w:t xml:space="preserve"> sati, kad je ovo rješenje i oglas o otvaranju </w:t>
      </w:r>
      <w:r w:rsidR="008E2BF4">
        <w:t xml:space="preserve">skraćenog </w:t>
      </w:r>
      <w:r w:rsidRPr="00AF1EFD">
        <w:t xml:space="preserve">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844149">
        <w:t>Mirjana Dujmović, Zagreb, Božidara Magovca 48, OIB: 30711927799</w:t>
      </w:r>
      <w:r w:rsidR="008E2BF4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5504F4">
        <w:t xml:space="preserve">skraćeni </w:t>
      </w:r>
      <w:r w:rsidRPr="00AF1EFD">
        <w:t>stečajni postupak na</w:t>
      </w:r>
      <w:r w:rsidR="005504F4">
        <w:t>d dužnikom</w:t>
      </w:r>
      <w:r w:rsidR="00195338" w:rsidRPr="00195338">
        <w:t xml:space="preserve"> </w:t>
      </w:r>
      <w:r w:rsidR="00844149">
        <w:t>ADRIATIC STAR d.o.o. Zagreb, Kaptol 12, OIB: 23040008001</w:t>
      </w:r>
      <w:r w:rsidR="008E2BF4">
        <w:t xml:space="preserve">, </w:t>
      </w:r>
      <w:r w:rsidR="004B7DCF">
        <w:t xml:space="preserve"> </w:t>
      </w:r>
      <w:r w:rsidR="008B73DD">
        <w:t xml:space="preserve">s danom </w:t>
      </w:r>
      <w:r w:rsidR="00793EF3">
        <w:t>2. ožujka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844149">
        <w:t>ADRIATIC STAR d.o.o. Zagreb, Kaptol 12, OIB: 23040008001</w:t>
      </w:r>
      <w:r w:rsidR="00D00069"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95338">
        <w:t xml:space="preserve">444. st. 1. Stečajnog zakona (Narodne novine broj 71/15, dalje:SZ) podnijela zahtjev za provedbu skraćenog stečajnog postupka nad dužnikom </w:t>
      </w:r>
      <w:r w:rsidR="00844149">
        <w:t>ADRIATIC STAR d.o.o. Zagreb, Kaptol 12, OIB: 23040008001</w:t>
      </w:r>
      <w:r w:rsidR="00D00069">
        <w:t>,</w:t>
      </w:r>
      <w:r w:rsidR="00195338">
        <w:t xml:space="preserve"> dana </w:t>
      </w:r>
      <w:r w:rsidR="00793EF3">
        <w:t>16. studenog</w:t>
      </w:r>
      <w:r w:rsidR="00195338">
        <w:t xml:space="preserve">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Oglasom od </w:t>
      </w:r>
      <w:r w:rsidR="00793EF3">
        <w:t>4. prosinca</w:t>
      </w:r>
      <w:r>
        <w:t xml:space="preserve">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793EF3">
        <w:t>2. ožujka</w:t>
      </w:r>
      <w:r w:rsidR="00CB670D">
        <w:t xml:space="preserve">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E27BC6">
        <w:t xml:space="preserve">  </w:t>
      </w:r>
      <w:r w:rsidR="00E57778" w:rsidRPr="00AF1EFD">
        <w:t xml:space="preserve"> </w:t>
      </w:r>
      <w:r w:rsidR="00984644" w:rsidRPr="00AF1EFD">
        <w:t>Jadranka Mađeruh</w:t>
      </w:r>
    </w:p>
    <w:p w:rsidRDefault="00E27BC6" w:rsidR="00E27BC6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E27BC6" w:rsidR="00E27BC6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844149">
        <w:t>Zagreb</w:t>
      </w:r>
    </w:p>
    <w:p w:rsidRDefault="008B73DD" w:rsidP="00844149" w:rsidR="001C02F6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844149">
        <w:t>Mirjana Dujmović, Zagreb</w:t>
      </w:r>
    </w:p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CB2" w:rsidR="009B6CB2">
      <w:r>
        <w:separator/>
      </w:r>
    </w:p>
  </w:endnote>
  <w:endnote w:id="0" w:type="continuationSeparator">
    <w:p w:rsidRDefault="009B6CB2" w:rsidR="009B6C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CB2" w:rsidR="009B6CB2">
      <w:r>
        <w:separator/>
      </w:r>
    </w:p>
  </w:footnote>
  <w:footnote w:id="0" w:type="continuationSeparator">
    <w:p w:rsidRDefault="009B6CB2" w:rsidR="009B6C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7B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844149">
      <w:t>6293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F1C0A"/>
    <w:rsid w:val="0013547F"/>
    <w:rsid w:val="00174993"/>
    <w:rsid w:val="00191009"/>
    <w:rsid w:val="00195338"/>
    <w:rsid w:val="001A044D"/>
    <w:rsid w:val="001C02F6"/>
    <w:rsid w:val="001D564F"/>
    <w:rsid w:val="00233CF9"/>
    <w:rsid w:val="00293964"/>
    <w:rsid w:val="002944F5"/>
    <w:rsid w:val="002B5B9E"/>
    <w:rsid w:val="002B6E67"/>
    <w:rsid w:val="002C5A29"/>
    <w:rsid w:val="002D6432"/>
    <w:rsid w:val="003905DD"/>
    <w:rsid w:val="003C7AF3"/>
    <w:rsid w:val="00407FE0"/>
    <w:rsid w:val="00420E01"/>
    <w:rsid w:val="0043031F"/>
    <w:rsid w:val="0044721B"/>
    <w:rsid w:val="00465DEA"/>
    <w:rsid w:val="00476A28"/>
    <w:rsid w:val="004A1BE7"/>
    <w:rsid w:val="004B7DCF"/>
    <w:rsid w:val="004C78F3"/>
    <w:rsid w:val="004D368C"/>
    <w:rsid w:val="004D63AB"/>
    <w:rsid w:val="004F47B9"/>
    <w:rsid w:val="00502549"/>
    <w:rsid w:val="00523E58"/>
    <w:rsid w:val="005504F4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62CB6"/>
    <w:rsid w:val="006861EF"/>
    <w:rsid w:val="006C786C"/>
    <w:rsid w:val="007170B8"/>
    <w:rsid w:val="00717D4A"/>
    <w:rsid w:val="007240F6"/>
    <w:rsid w:val="00744C2C"/>
    <w:rsid w:val="007861DF"/>
    <w:rsid w:val="00793EF3"/>
    <w:rsid w:val="007A550F"/>
    <w:rsid w:val="007D7A92"/>
    <w:rsid w:val="008327B4"/>
    <w:rsid w:val="0084192B"/>
    <w:rsid w:val="00844149"/>
    <w:rsid w:val="00855AE8"/>
    <w:rsid w:val="008B73DD"/>
    <w:rsid w:val="008E2BF4"/>
    <w:rsid w:val="008E42C6"/>
    <w:rsid w:val="00912B69"/>
    <w:rsid w:val="00916C11"/>
    <w:rsid w:val="0092768B"/>
    <w:rsid w:val="00932E10"/>
    <w:rsid w:val="00961BF2"/>
    <w:rsid w:val="00964750"/>
    <w:rsid w:val="009773DD"/>
    <w:rsid w:val="00984644"/>
    <w:rsid w:val="009A5635"/>
    <w:rsid w:val="009B2375"/>
    <w:rsid w:val="009B6CB2"/>
    <w:rsid w:val="009C324E"/>
    <w:rsid w:val="009E2615"/>
    <w:rsid w:val="009E4856"/>
    <w:rsid w:val="00A0682A"/>
    <w:rsid w:val="00A22E26"/>
    <w:rsid w:val="00A34FB5"/>
    <w:rsid w:val="00A40812"/>
    <w:rsid w:val="00A505C4"/>
    <w:rsid w:val="00A74268"/>
    <w:rsid w:val="00A86374"/>
    <w:rsid w:val="00AA7637"/>
    <w:rsid w:val="00AD6DDA"/>
    <w:rsid w:val="00AF1EFD"/>
    <w:rsid w:val="00AF6F8E"/>
    <w:rsid w:val="00AF7F9B"/>
    <w:rsid w:val="00B02792"/>
    <w:rsid w:val="00B06701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E03D0"/>
    <w:rsid w:val="00CF05EC"/>
    <w:rsid w:val="00D00069"/>
    <w:rsid w:val="00D21534"/>
    <w:rsid w:val="00D31098"/>
    <w:rsid w:val="00D50090"/>
    <w:rsid w:val="00D5399D"/>
    <w:rsid w:val="00D862E2"/>
    <w:rsid w:val="00D90AF2"/>
    <w:rsid w:val="00DC017F"/>
    <w:rsid w:val="00DE04E4"/>
    <w:rsid w:val="00DE6E22"/>
    <w:rsid w:val="00E27BC6"/>
    <w:rsid w:val="00E57778"/>
    <w:rsid w:val="00EE61A0"/>
    <w:rsid w:val="00F10CB7"/>
    <w:rsid w:val="00F22E0A"/>
    <w:rsid w:val="00F36D2D"/>
    <w:rsid w:val="00F40956"/>
    <w:rsid w:val="00F45029"/>
    <w:rsid w:val="00F60C93"/>
    <w:rsid w:val="00F6414A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7B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7B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7B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7B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7B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7B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7B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7B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7B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7B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6293</izvorni_sadrzaj>
    <derivirana_varijabla naziv="DomainObject.Predmet.Broj_1">6293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St-6293/2015</izvorni_sadrzaj>
    <derivirana_varijabla naziv="DomainObject.Predmet.OznakaBroj_1">St-6293/2015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ADRIATIC STAR d.o.o.</izvorni_sadrzaj>
    <derivirana_varijabla naziv="DomainObject.Predmet.ProtustrankaFormated_1">  ADRIATIC STAR d.o.o.</derivirana_varijabla>
  </DomainObject.Predmet.ProtustrankaFormated>
  <DomainObject.Predmet.ProtustrankaFormatedOIB>
    <izvorni_sadrzaj>  ADRIATIC STAR d.o.o., OIB 23040008001</izvorni_sadrzaj>
    <derivirana_varijabla naziv="DomainObject.Predmet.ProtustrankaFormatedOIB_1">  ADRIATIC STAR d.o.o., OIB 23040008001</derivirana_varijabla>
  </DomainObject.Predmet.ProtustrankaFormatedOIB>
  <DomainObject.Predmet.ProtustrankaFormatedWithAdress>
    <izvorni_sadrzaj> ADRIATIC STAR d.o.o., Kaptol 12, 10000 Zagreb</izvorni_sadrzaj>
    <derivirana_varijabla naziv="DomainObject.Predmet.ProtustrankaFormatedWithAdress_1"> ADRIATIC STAR d.o.o., Kaptol 12, 10000 Zagreb</derivirana_varijabla>
  </DomainObject.Predmet.ProtustrankaFormatedWithAdress>
  <DomainObject.Predmet.ProtustrankaFormatedWithAdressOIB>
    <izvorni_sadrzaj> ADRIATIC STAR d.o.o., OIB 23040008001, Kaptol 12, 10000 Zagreb</izvorni_sadrzaj>
    <derivirana_varijabla naziv="DomainObject.Predmet.ProtustrankaFormatedWithAdressOIB_1"> ADRIATIC STAR d.o.o., OIB 23040008001, Kaptol 12, 10000 Zagreb</derivirana_varijabla>
  </DomainObject.Predmet.ProtustrankaFormatedWithAdressOIB>
  <DomainObject.Predmet.ProtustrankaWithAdress>
    <izvorni_sadrzaj>ADRIATIC STAR d.o.o. Kaptol 12, 10000 Zagreb</izvorni_sadrzaj>
    <derivirana_varijabla naziv="DomainObject.Predmet.ProtustrankaWithAdress_1">ADRIATIC STAR d.o.o. Kaptol 12, 10000 Zagreb</derivirana_varijabla>
  </DomainObject.Predmet.ProtustrankaWithAdress>
  <DomainObject.Predmet.ProtustrankaWithAdressOIB>
    <izvorni_sadrzaj>ADRIATIC STAR d.o.o., OIB 23040008001, Kaptol 12, 10000 Zagreb</izvorni_sadrzaj>
    <derivirana_varijabla naziv="DomainObject.Predmet.ProtustrankaWithAdressOIB_1">ADRIATIC STAR d.o.o., OIB 23040008001, Kaptol 12, 10000 Zagreb</derivirana_varijabla>
  </DomainObject.Predmet.ProtustrankaWithAdressOIB>
  <DomainObject.Predmet.ProtustrankaNazivFormated>
    <izvorni_sadrzaj>ADRIATIC STAR d.o.o.</izvorni_sadrzaj>
    <derivirana_varijabla naziv="DomainObject.Predmet.ProtustrankaNazivFormated_1">ADRIATIC STAR d.o.o.</derivirana_varijabla>
  </DomainObject.Predmet.ProtustrankaNazivFormated>
  <DomainObject.Predmet.ProtustrankaNazivFormatedOIB>
    <izvorni_sadrzaj>ADRIATIC STAR d.o.o., OIB 23040008001</izvorni_sadrzaj>
    <derivirana_varijabla naziv="DomainObject.Predmet.ProtustrankaNazivFormatedOIB_1">ADRIATIC STAR d.o.o., OIB 23040008001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ADRIATIC STAR d.o.o.</item>
    </izvorni_sadrzaj>
    <derivirana_varijabla naziv="DomainObject.Predmet.ProtuStrankaListFormated_1">
      <item>ADRIATIC STAR d.o.o.</item>
    </derivirana_varijabla>
  </DomainObject.Predmet.ProtuStrankaListFormated>
  <DomainObject.Predmet.ProtuStrankaListFormatedOIB>
    <izvorni_sadrzaj>
      <item>ADRIATIC STAR d.o.o., OIB 23040008001</item>
    </izvorni_sadrzaj>
    <derivirana_varijabla naziv="DomainObject.Predmet.ProtuStrankaListFormatedOIB_1">
      <item>ADRIATIC STAR d.o.o., OIB 23040008001</item>
    </derivirana_varijabla>
  </DomainObject.Predmet.ProtuStrankaListFormatedOIB>
  <DomainObject.Predmet.ProtuStrankaListFormatedWithAdress>
    <izvorni_sadrzaj>
      <item>ADRIATIC STAR d.o.o., Kaptol 12, 10000 Zagreb</item>
    </izvorni_sadrzaj>
    <derivirana_varijabla naziv="DomainObject.Predmet.ProtuStrankaListFormatedWithAdress_1">
      <item>ADRIATIC STAR d.o.o., Kaptol 12, 10000 Zagreb</item>
    </derivirana_varijabla>
  </DomainObject.Predmet.ProtuStrankaListFormatedWithAdress>
  <DomainObject.Predmet.ProtuStrankaListFormatedWithAdressOIB>
    <izvorni_sadrzaj>
      <item>ADRIATIC STAR d.o.o., OIB 23040008001, Kaptol 12, 10000 Zagreb</item>
    </izvorni_sadrzaj>
    <derivirana_varijabla naziv="DomainObject.Predmet.ProtuStrankaListFormatedWithAdressOIB_1">
      <item>ADRIATIC STAR d.o.o., OIB 23040008001, Kaptol 12, 10000 Zagreb</item>
    </derivirana_varijabla>
  </DomainObject.Predmet.ProtuStrankaListFormatedWithAdressOIB>
  <DomainObject.Predmet.ProtuStrankaListNazivFormated>
    <izvorni_sadrzaj>
      <item>ADRIATIC STAR d.o.o.</item>
    </izvorni_sadrzaj>
    <derivirana_varijabla naziv="DomainObject.Predmet.ProtuStrankaListNazivFormated_1">
      <item>ADRIATIC STAR d.o.o.</item>
    </derivirana_varijabla>
  </DomainObject.Predmet.ProtuStrankaListNazivFormated>
  <DomainObject.Predmet.ProtuStrankaListNazivFormatedOIB>
    <izvorni_sadrzaj>
      <item>ADRIATIC STAR d.o.o., OIB 23040008001</item>
    </izvorni_sadrzaj>
    <derivirana_varijabla naziv="DomainObject.Predmet.ProtuStrankaListNazivFormatedOIB_1">
      <item>ADRIATIC STAR d.o.o., OIB 23040008001</item>
    </derivirana_varijabla>
  </DomainObject.Predmet.ProtuStrankaListNazivFormatedOIB>
  <DomainObject.Predmet.OstaliListFormated>
    <izvorni_sadrzaj>
      <item>Mate Brzoja</item>
    </izvorni_sadrzaj>
    <derivirana_varijabla naziv="DomainObject.Predmet.OstaliListFormated_1">
      <item>Mate Brzoja</item>
    </derivirana_varijabla>
  </DomainObject.Predmet.OstaliListFormated>
  <DomainObject.Predmet.OstaliListFormatedOIB>
    <izvorni_sadrzaj>
      <item>Mate Brzoja, OIB 18704548553</item>
    </izvorni_sadrzaj>
    <derivirana_varijabla naziv="DomainObject.Predmet.OstaliListFormatedOIB_1">
      <item>Mate Brzoja, OIB 18704548553</item>
    </derivirana_varijabla>
  </DomainObject.Predmet.OstaliListFormatedOIB>
  <DomainObject.Predmet.OstaliListFormatedWithAdress>
    <izvorni_sadrzaj>
      <item>Mate Brzoja, Nikole Jerolimova 10, 23000 Zadar</item>
    </izvorni_sadrzaj>
    <derivirana_varijabla naziv="DomainObject.Predmet.OstaliListFormatedWithAdress_1">
      <item>Mate Brzoja, Nikole Jerolimova 10, 23000 Zadar</item>
    </derivirana_varijabla>
  </DomainObject.Predmet.OstaliListFormatedWithAdress>
  <DomainObject.Predmet.OstaliListFormatedWithAdressOIB>
    <izvorni_sadrzaj>
      <item>Mate Brzoja, OIB 18704548553, Nikole Jerolimova 10, 23000 Zadar</item>
    </izvorni_sadrzaj>
    <derivirana_varijabla naziv="DomainObject.Predmet.OstaliListFormatedWithAdressOIB_1">
      <item>Mate Brzoja, OIB 18704548553, Nikole Jerolimova 10, 23000 Zadar</item>
    </derivirana_varijabla>
  </DomainObject.Predmet.OstaliListFormatedWithAdressOIB>
  <DomainObject.Predmet.OstaliListNazivFormated>
    <izvorni_sadrzaj>
      <item>Mate Brzoja</item>
    </izvorni_sadrzaj>
    <derivirana_varijabla naziv="DomainObject.Predmet.OstaliListNazivFormated_1">
      <item>Mate Brzoja</item>
    </derivirana_varijabla>
  </DomainObject.Predmet.OstaliListNazivFormated>
  <DomainObject.Predmet.OstaliListNazivFormatedOIB>
    <izvorni_sadrzaj>
      <item>Mate Brzoja, OIB 18704548553</item>
    </izvorni_sadrzaj>
    <derivirana_varijabla naziv="DomainObject.Predmet.OstaliListNazivFormatedOIB_1">
      <item>Mate Brzoja, OIB 18704548553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ADRIATIC STAR d.o.o.</izvorni_sadrzaj>
    <derivirana_varijabla naziv="DomainObject.Predmet.ProtustrankaIDrugi_1">ADRIATIC STAR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ADRIATIC STAR d.o.o., OIB 23040008001, Kaptol 12, 10000 Zagreb</izvorni_sadrzaj>
    <derivirana_varijabla naziv="DomainObject.Predmet.ProtustrankaIDrugiAdressOIB_1">ADRIATIC STAR d.o.o., OIB 23040008001, Kaptol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ADRIATIC STAR d.o.o.</item>
      <item>Mate Brzoja</item>
    </izvorni_sadrzaj>
    <derivirana_varijabla naziv="DomainObject.Predmet.SudioniciListNaziv_1">
      <item>FINA Regionalni centar Zagreb</item>
      <item>ADRIATIC STAR d.o.o.</item>
      <item>Mate Brzoja</item>
    </derivirana_varijabla>
  </DomainObject.Predmet.SudioniciListNaziv>
  <DomainObject.Predmet.SudioniciListAdressOIB>
    <izvorni_sadrzaj>
      <item>FINA Regionalni centar Zagreb, OIB 85821130368, Trg svibanjskih žrtava 1995. 1,10000 Zagreb</item>
      <item>ADRIATIC STAR d.o.o., OIB 23040008001, Kaptol 12,10000 Zagreb</item>
      <item>Mate Brzoja, OIB 18704548553, Nikole Jerolimova 10,23000 Zadar</item>
    </izvorni_sadrzaj>
    <derivirana_varijabla naziv="DomainObject.Predmet.SudioniciListAdressOIB_1">
      <item>FINA Regionalni centar Zagreb, OIB 85821130368, Trg svibanjskih žrtava 1995. 1,10000 Zagreb</item>
      <item>ADRIATIC STAR d.o.o., OIB 23040008001, Kaptol 12,10000 Zagreb</item>
      <item>Mate Brzoja, OIB 18704548553, Nikole Jerolimova 10,23000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23040008001</item>
      <item>, OIB 18704548553</item>
    </izvorni_sadrzaj>
    <derivirana_varijabla naziv="DomainObject.Predmet.SudioniciListNazivOIB_1">
      <item>, OIB 85821130368</item>
      <item>, OIB 23040008001</item>
      <item>, OIB 18704548553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500</properties:Words>
  <properties:Characters>2711</properties:Characters>
  <properties:Lines>92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2016-03-02T12:58:00Z</dcterms:created>
  <dc:creator>Korisnik</dc:creator>
  <cp:lastModifiedBy>Draženka Prpić</cp:lastModifiedBy>
  <cp:lastPrinted>2016-03-02T12:58:00Z</cp:lastPrinted>
  <dcterms:modified xmlns:xsi="http://www.w3.org/2001/XMLSchema-instance" xsi:type="dcterms:W3CDTF">2016-03-02T12:58:00Z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