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19d59" w14:paraId="aa19d5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EE6378">
        <w:t>8</w:t>
      </w:r>
      <w:r w:rsidR="00F7405B">
        <w:t>137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56978">
        <w:t>22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AE0D7E" w:rsidR="00AE0D7E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AE0D7E">
        <w:rPr>
          <w:szCs w:val="20"/>
        </w:rPr>
        <w:t>RUJANI GRADNJA</w:t>
      </w:r>
      <w:r w:rsidR="00F7405B">
        <w:rPr>
          <w:szCs w:val="20"/>
        </w:rPr>
        <w:t xml:space="preserve"> d.o.o., Sesvete, Sesvetski </w:t>
      </w:r>
      <w:proofErr w:type="spellStart"/>
      <w:r w:rsidR="00F7405B">
        <w:rPr>
          <w:szCs w:val="20"/>
        </w:rPr>
        <w:t>Kraljevec</w:t>
      </w:r>
      <w:proofErr w:type="spellEnd"/>
      <w:r w:rsidR="00F7405B">
        <w:rPr>
          <w:szCs w:val="20"/>
        </w:rPr>
        <w:t xml:space="preserve">, </w:t>
      </w:r>
      <w:r w:rsidR="00AE0D7E">
        <w:rPr>
          <w:szCs w:val="20"/>
        </w:rPr>
        <w:t>Galovića</w:t>
      </w:r>
    </w:p>
    <w:p w:rsidRDefault="00AE0D7E" w:rsidP="00AE0D7E" w:rsidR="0034730D">
      <w:pPr>
        <w:ind w:firstLine="708"/>
        <w:jc w:val="both"/>
        <w:rPr>
          <w:szCs w:val="20"/>
        </w:rPr>
      </w:pPr>
      <w:r>
        <w:rPr>
          <w:szCs w:val="20"/>
        </w:rPr>
        <w:t xml:space="preserve">   Frana 17</w:t>
      </w:r>
      <w:r w:rsidR="00F7405B">
        <w:rPr>
          <w:szCs w:val="20"/>
        </w:rPr>
        <w:t>, MBS: 080</w:t>
      </w:r>
      <w:r>
        <w:rPr>
          <w:szCs w:val="20"/>
        </w:rPr>
        <w:t>684826</w:t>
      </w:r>
      <w:r w:rsidR="00F7405B">
        <w:rPr>
          <w:szCs w:val="20"/>
        </w:rPr>
        <w:t>, OIB:</w:t>
      </w:r>
      <w:r>
        <w:rPr>
          <w:szCs w:val="20"/>
        </w:rPr>
        <w:t xml:space="preserve"> 67244912799</w:t>
      </w:r>
    </w:p>
    <w:p w:rsidRDefault="00BA28E9" w:rsidP="00BA28E9" w:rsidR="00BA28E9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F7405B">
        <w:t>5.608,66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BA28E9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856978">
        <w:t>22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540B4"/>
    <w:rsid w:val="00166C60"/>
    <w:rsid w:val="00185571"/>
    <w:rsid w:val="001B2ED3"/>
    <w:rsid w:val="001D29BB"/>
    <w:rsid w:val="001E50FB"/>
    <w:rsid w:val="001F6933"/>
    <w:rsid w:val="00205F0A"/>
    <w:rsid w:val="00211ADA"/>
    <w:rsid w:val="00216545"/>
    <w:rsid w:val="00230A63"/>
    <w:rsid w:val="00232C1D"/>
    <w:rsid w:val="00262877"/>
    <w:rsid w:val="00263D6D"/>
    <w:rsid w:val="00264D19"/>
    <w:rsid w:val="00265329"/>
    <w:rsid w:val="002704D0"/>
    <w:rsid w:val="0027225C"/>
    <w:rsid w:val="00276582"/>
    <w:rsid w:val="0028741B"/>
    <w:rsid w:val="00297E94"/>
    <w:rsid w:val="002A4EBD"/>
    <w:rsid w:val="002F57CA"/>
    <w:rsid w:val="00325398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B337A"/>
    <w:rsid w:val="004C7919"/>
    <w:rsid w:val="004D1A95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D0E0D"/>
    <w:rsid w:val="006E4B20"/>
    <w:rsid w:val="006F1038"/>
    <w:rsid w:val="00706107"/>
    <w:rsid w:val="00725D13"/>
    <w:rsid w:val="00762616"/>
    <w:rsid w:val="007B5AFD"/>
    <w:rsid w:val="007D5A5D"/>
    <w:rsid w:val="008155EE"/>
    <w:rsid w:val="00856978"/>
    <w:rsid w:val="008613BD"/>
    <w:rsid w:val="00863025"/>
    <w:rsid w:val="00871F01"/>
    <w:rsid w:val="008F5313"/>
    <w:rsid w:val="00900AF5"/>
    <w:rsid w:val="0091328F"/>
    <w:rsid w:val="00920CA0"/>
    <w:rsid w:val="009419D8"/>
    <w:rsid w:val="0095606D"/>
    <w:rsid w:val="00962089"/>
    <w:rsid w:val="00972F64"/>
    <w:rsid w:val="00997F35"/>
    <w:rsid w:val="00A34A83"/>
    <w:rsid w:val="00A43C5C"/>
    <w:rsid w:val="00A509BA"/>
    <w:rsid w:val="00A604BA"/>
    <w:rsid w:val="00A71431"/>
    <w:rsid w:val="00A85F69"/>
    <w:rsid w:val="00AB60FD"/>
    <w:rsid w:val="00AC233E"/>
    <w:rsid w:val="00AC4528"/>
    <w:rsid w:val="00AD027A"/>
    <w:rsid w:val="00AE0D7E"/>
    <w:rsid w:val="00B15445"/>
    <w:rsid w:val="00B42B46"/>
    <w:rsid w:val="00B719DB"/>
    <w:rsid w:val="00B82F18"/>
    <w:rsid w:val="00B95AE6"/>
    <w:rsid w:val="00BA28E9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56FCA"/>
    <w:rsid w:val="00D66226"/>
    <w:rsid w:val="00DB51B1"/>
    <w:rsid w:val="00E04B7F"/>
    <w:rsid w:val="00E05BED"/>
    <w:rsid w:val="00E16E7E"/>
    <w:rsid w:val="00E44A99"/>
    <w:rsid w:val="00EC3302"/>
    <w:rsid w:val="00ED6AA8"/>
    <w:rsid w:val="00EE6378"/>
    <w:rsid w:val="00F034D3"/>
    <w:rsid w:val="00F05060"/>
    <w:rsid w:val="00F13C58"/>
    <w:rsid w:val="00F2647C"/>
    <w:rsid w:val="00F54B00"/>
    <w:rsid w:val="00F7405B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0D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D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D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D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D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0D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D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D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D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D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8137</izvorni_sadrzaj>
    <derivirana_varijabla naziv="DomainObject.Predmet.Broj_1">8137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St-8137/2015</izvorni_sadrzaj>
    <derivirana_varijabla naziv="DomainObject.Predmet.OznakaBroj_1">St-8137/2015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RUJANI GRADNJA d.o.o. zastupanog po punomoćniku Stipo Duić</izvorni_sadrzaj>
    <derivirana_varijabla naziv="DomainObject.Predmet.ProtustrankaFormated_1">  RUJANI GRADNJA d.o.o. zastupanog po punomoćniku Stipo Duić</derivirana_varijabla>
  </DomainObject.Predmet.ProtustrankaFormated>
  <DomainObject.Predmet.ProtustrankaFormatedOIB>
    <izvorni_sadrzaj>  RUJANI GRADNJA d.o.o., OIB 67244912799 zastupanog po punomoćniku Stipo Duić</izvorni_sadrzaj>
    <derivirana_varijabla naziv="DomainObject.Predmet.ProtustrankaFormatedOIB_1">  RUJANI GRADNJA d.o.o., OIB 67244912799 zastupanog po punomoćniku Stipo Duić</derivirana_varijabla>
  </DomainObject.Predmet.ProtustrankaFormatedOIB>
  <DomainObject.Predmet.ProtustrankaFormatedWithAdress>
    <izvorni_sadrzaj> RUJANI GRADNJA d.o.o., Sesvetski Kraljevec, Galovića Frana 17, 10360 Sesvete zastupanog po punomoćniku Stipo Duić</izvorni_sadrzaj>
    <derivirana_varijabla naziv="DomainObject.Predmet.ProtustrankaFormatedWithAdress_1"> RUJANI GRADNJA d.o.o., Sesvetski Kraljevec, Galovića Frana 17, 10360 Sesvete zastupanog po punomoćniku Stipo Duić</derivirana_varijabla>
  </DomainObject.Predmet.ProtustrankaFormatedWithAdress>
  <DomainObject.Predmet.ProtustrankaFormatedWithAdressOIB>
    <izvorni_sadrzaj> RUJANI GRADNJA d.o.o., OIB 67244912799, Sesvetski Kraljevec, Galovića Frana 17, 10360 Sesvete zastupanog po punomoćniku Stipo Duić</izvorni_sadrzaj>
    <derivirana_varijabla naziv="DomainObject.Predmet.ProtustrankaFormatedWithAdressOIB_1"> RUJANI GRADNJA d.o.o., OIB 67244912799, Sesvetski Kraljevec, Galovića Frana 17, 10360 Sesvete zastupanog po punomoćniku Stipo Duić</derivirana_varijabla>
  </DomainObject.Predmet.ProtustrankaFormatedWithAdressOIB>
  <DomainObject.Predmet.ProtustrankaWithAdress>
    <izvorni_sadrzaj>RUJANI GRADNJA d.o.o. Sesvetski Kraljevec, Galovića Frana 17, 10360 Sesvete</izvorni_sadrzaj>
    <derivirana_varijabla naziv="DomainObject.Predmet.ProtustrankaWithAdress_1">RUJANI GRADNJA d.o.o. Sesvetski Kraljevec, Galovića Frana 17, 10360 Sesvete</derivirana_varijabla>
  </DomainObject.Predmet.ProtustrankaWithAdress>
  <DomainObject.Predmet.ProtustrankaWithAdressOIB>
    <izvorni_sadrzaj>RUJANI GRADNJA d.o.o., OIB 67244912799, Sesvetski Kraljevec, Galovića Frana 17, 10360 Sesvete</izvorni_sadrzaj>
    <derivirana_varijabla naziv="DomainObject.Predmet.ProtustrankaWithAdressOIB_1">RUJANI GRADNJA d.o.o., OIB 67244912799, Sesvetski Kraljevec, Galovića Frana 17, 10360 Sesvete</derivirana_varijabla>
  </DomainObject.Predmet.ProtustrankaWithAdressOIB>
  <DomainObject.Predmet.ProtustrankaNazivFormated>
    <izvorni_sadrzaj>RUJANI GRADNJA d.o.o.</izvorni_sadrzaj>
    <derivirana_varijabla naziv="DomainObject.Predmet.ProtustrankaNazivFormated_1">RUJANI GRADNJA d.o.o.</derivirana_varijabla>
  </DomainObject.Predmet.ProtustrankaNazivFormated>
  <DomainObject.Predmet.ProtustrankaNazivFormatedOIB>
    <izvorni_sadrzaj>RUJANI GRADNJA d.o.o., OIB 67244912799</izvorni_sadrzaj>
    <derivirana_varijabla naziv="DomainObject.Predmet.ProtustrankaNazivFormatedOIB_1">RUJANI GRADNJA d.o.o., OIB 67244912799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RUJANI GRADNJA d.o.o. zastupanog po punomoćniku Stipo Duić</item>
    </izvorni_sadrzaj>
    <derivirana_varijabla naziv="DomainObject.Predmet.ProtuStrankaListFormated_1">
      <item>RUJANI GRADNJA d.o.o. zastupanog po punomoćniku Stipo Duić</item>
    </derivirana_varijabla>
  </DomainObject.Predmet.ProtuStrankaListFormated>
  <DomainObject.Predmet.ProtuStrankaListFormatedOIB>
    <izvorni_sadrzaj>
      <item>RUJANI GRADNJA d.o.o., OIB 67244912799 zastupanog po punomoćniku Stipo Duić</item>
    </izvorni_sadrzaj>
    <derivirana_varijabla naziv="DomainObject.Predmet.ProtuStrankaListFormatedOIB_1">
      <item>RUJANI GRADNJA d.o.o., OIB 67244912799 zastupanog po punomoćniku Stipo Duić</item>
    </derivirana_varijabla>
  </DomainObject.Predmet.ProtuStrankaListFormatedOIB>
  <DomainObject.Predmet.ProtuStrankaListFormatedWithAdress>
    <izvorni_sadrzaj>
      <item>RUJANI GRADNJA d.o.o., Sesvetski Kraljevec, Galovića Frana 17, 10360 Sesvete zastupanog po punomoćniku Stipo Duić</item>
    </izvorni_sadrzaj>
    <derivirana_varijabla naziv="DomainObject.Predmet.ProtuStrankaListFormatedWithAdress_1">
      <item>RUJANI GRADNJA d.o.o., Sesvetski Kraljevec, Galovića Frana 17, 10360 Sesvete zastupanog po punomoćniku Stipo Duić</item>
    </derivirana_varijabla>
  </DomainObject.Predmet.ProtuStrankaListFormatedWithAdress>
  <DomainObject.Predmet.ProtuStrankaListFormatedWithAdressOIB>
    <izvorni_sadrzaj>
      <item>RUJANI GRADNJA d.o.o., OIB 67244912799, Sesvetski Kraljevec, Galovića Frana 17, 10360 Sesvete zastupanog po punomoćniku Stipo Duić</item>
    </izvorni_sadrzaj>
    <derivirana_varijabla naziv="DomainObject.Predmet.ProtuStrankaListFormatedWithAdressOIB_1">
      <item>RUJANI GRADNJA d.o.o., OIB 67244912799, Sesvetski Kraljevec, Galovića Frana 17, 10360 Sesvete zastupanog po punomoćniku Stipo Duić</item>
    </derivirana_varijabla>
  </DomainObject.Predmet.ProtuStrankaListFormatedWithAdressOIB>
  <DomainObject.Predmet.ProtuStrankaListNazivFormated>
    <izvorni_sadrzaj>
      <item>RUJANI GRADNJA d.o.o.</item>
    </izvorni_sadrzaj>
    <derivirana_varijabla naziv="DomainObject.Predmet.ProtuStrankaListNazivFormated_1">
      <item>RUJANI GRADNJA d.o.o.</item>
    </derivirana_varijabla>
  </DomainObject.Predmet.ProtuStrankaListNazivFormated>
  <DomainObject.Predmet.ProtuStrankaListNazivFormatedOIB>
    <izvorni_sadrzaj>
      <item>RUJANI GRADNJA d.o.o., OIB 67244912799</item>
    </izvorni_sadrzaj>
    <derivirana_varijabla naziv="DomainObject.Predmet.ProtuStrankaListNazivFormatedOIB_1">
      <item>RUJANI GRADNJA d.o.o., OIB 67244912799</item>
    </derivirana_varijabla>
  </DomainObject.Predmet.ProtuStrankaListNazivFormatedOIB>
  <DomainObject.Predmet.OstaliListFormated>
    <izvorni_sadrzaj>
      <item>Stipo Duić punomoćnik sudionika u postupku RUJANI GRADNJA d.o.o.</item>
    </izvorni_sadrzaj>
    <derivirana_varijabla naziv="DomainObject.Predmet.OstaliListFormated_1">
      <item>Stipo Duić punomoćnik sudionika u postupku RUJANI GRADNJA d.o.o.</item>
    </derivirana_varijabla>
  </DomainObject.Predmet.OstaliListFormated>
  <DomainObject.Predmet.OstaliListFormatedOIB>
    <izvorni_sadrzaj>
      <item>Stipo Duić, OIB 30081133122 punomoćnik sudionika u postupku RUJANI GRADNJA d.o.o.</item>
    </izvorni_sadrzaj>
    <derivirana_varijabla naziv="DomainObject.Predmet.OstaliListFormatedOIB_1">
      <item>Stipo Duić, OIB 30081133122 punomoćnik sudionika u postupku RUJANI GRADNJA d.o.o.</item>
    </derivirana_varijabla>
  </DomainObject.Predmet.OstaliListFormatedOIB>
  <DomainObject.Predmet.OstaliListFormatedWithAdress>
    <izvorni_sadrzaj>
      <item>Stipo Duić, Ulica Frana Galovića 17, 10360 Sesvete punomoćnik sudionika u postupku RUJANI GRADNJA d.o.o.</item>
    </izvorni_sadrzaj>
    <derivirana_varijabla naziv="DomainObject.Predmet.OstaliListFormatedWithAdress_1">
      <item>Stipo Duić, Ulica Frana Galovića 17, 10360 Sesvete punomoćnik sudionika u postupku RUJANI GRADNJA d.o.o.</item>
    </derivirana_varijabla>
  </DomainObject.Predmet.OstaliListFormatedWithAdress>
  <DomainObject.Predmet.OstaliListFormatedWithAdressOIB>
    <izvorni_sadrzaj>
      <item>Stipo Duić, OIB 30081133122, Ulica Frana Galovića 17, 10360 Sesvete punomoćnik sudionika u postupku RUJANI GRADNJA d.o.o.</item>
    </izvorni_sadrzaj>
    <derivirana_varijabla naziv="DomainObject.Predmet.OstaliListFormatedWithAdressOIB_1">
      <item>Stipo Duić, OIB 30081133122, Ulica Frana Galovića 17, 10360 Sesvete punomoćnik sudionika u postupku RUJANI GRADNJA d.o.o.</item>
    </derivirana_varijabla>
  </DomainObject.Predmet.OstaliListFormatedWithAdressOIB>
  <DomainObject.Predmet.OstaliListNazivFormated>
    <izvorni_sadrzaj>
      <item>Stipo Duić</item>
    </izvorni_sadrzaj>
    <derivirana_varijabla naziv="DomainObject.Predmet.OstaliListNazivFormated_1">
      <item>Stipo Duić</item>
    </derivirana_varijabla>
  </DomainObject.Predmet.OstaliListNazivFormated>
  <DomainObject.Predmet.OstaliListNazivFormatedOIB>
    <izvorni_sadrzaj>
      <item>Stipo Duić, OIB 30081133122</item>
    </izvorni_sadrzaj>
    <derivirana_varijabla naziv="DomainObject.Predmet.OstaliListNazivFormatedOIB_1">
      <item>Stipo Duić, OIB 30081133122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RUJANI GRADNJA d.o.o.</izvorni_sadrzaj>
    <derivirana_varijabla naziv="DomainObject.Predmet.ProtustrankaIDrugi_1">RUJANI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RUJANI GRADNJA d.o.o., OIB 67244912799, Sesvetski Kraljevec, Galovića Frana 17, 10360 Sesvete</izvorni_sadrzaj>
    <derivirana_varijabla naziv="DomainObject.Predmet.ProtustrankaIDrugiAdressOIB_1">RUJANI GRADNJA d.o.o., OIB 67244912799, Sesvetski Kraljevec, Galovića Frana 17,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RUJANI GRADNJA d.o.o.</item>
      <item>Stipo Duić</item>
    </izvorni_sadrzaj>
    <derivirana_varijabla naziv="DomainObject.Predmet.SudioniciListNaziv_1">
      <item>FINA Regionalni centar Zagreb</item>
      <item>RUJANI GRADNJA d.o.o.</item>
      <item>Stipo Duić</item>
    </derivirana_varijabla>
  </DomainObject.Predmet.SudioniciListNaziv>
  <DomainObject.Predmet.SudioniciListAdressOIB>
    <izvorni_sadrzaj>
      <item>FINA Regionalni centar Zagreb, OIB 85821130368, Trg svibanjskih žrtava 1995. 1,10000 Zagreb</item>
      <item>RUJANI GRADNJA d.o.o., OIB 67244912799, Sesvetski Kraljevec, Galovića Frana 17,10360 Sesvete</item>
      <item>Stipo Duić, OIB 30081133122, Ulica Frana Galovića 17,10360 Sesvete</item>
    </izvorni_sadrzaj>
    <derivirana_varijabla naziv="DomainObject.Predmet.SudioniciListAdressOIB_1">
      <item>FINA Regionalni centar Zagreb, OIB 85821130368, Trg svibanjskih žrtava 1995. 1,10000 Zagreb</item>
      <item>RUJANI GRADNJA d.o.o., OIB 67244912799, Sesvetski Kraljevec, Galovića Frana 17,10360 Sesvete</item>
      <item>Stipo Duić, OIB 30081133122, Ulica Frana Galovića 17,10360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67244912799</item>
      <item>, OIB 30081133122</item>
    </izvorni_sadrzaj>
    <derivirana_varijabla naziv="DomainObject.Predmet.SudioniciListNazivOIB_1">
      <item>, OIB 85821130368</item>
      <item>, OIB 67244912799</item>
      <item>, OIB 30081133122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1322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2016-02-22T10:48:00Z</dcterms:created>
  <dc:creator>ilukac</dc:creator>
  <cp:lastModifiedBy>Ksenija Nol</cp:lastModifiedBy>
  <cp:lastPrinted>2016-02-22T12:27:00Z</cp:lastPrinted>
  <dcterms:modified xmlns:xsi="http://www.w3.org/2001/XMLSchema-instance" xsi:type="dcterms:W3CDTF">2016-02-22T12:27:00Z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