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76f" w14:paraId="38b376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825187">
        <w:rPr>
          <w:lang w:val="hr-HR"/>
        </w:rPr>
        <w:t>St-640/15-5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25187">
        <w:t xml:space="preserve">AGINOmont d.o.o., OIB: 54901254253 sa sjedištem u </w:t>
      </w:r>
      <w:r w:rsidR="001075DB">
        <w:t>Gospodarska</w:t>
      </w:r>
      <w:r w:rsidR="00825187">
        <w:t xml:space="preserve"> 16,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25187">
        <w:t xml:space="preserve">AGINOmont d.o.o., OIB: 54901254253 sa sjedištem u </w:t>
      </w:r>
      <w:r w:rsidR="001075DB">
        <w:t>Gospodarska</w:t>
      </w:r>
      <w:r w:rsidR="00825187">
        <w:t xml:space="preserve"> 16, 42000 Varaždin</w:t>
      </w:r>
      <w:r w:rsidR="00830E49">
        <w:t xml:space="preserve">, iznosi </w:t>
      </w:r>
      <w:r w:rsidR="00825187">
        <w:t>443.160,59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25187">
        <w:t>direktor</w:t>
      </w:r>
      <w:r w:rsidR="002E00D7">
        <w:t xml:space="preserve"> dužnika </w:t>
      </w:r>
      <w:r w:rsidR="00825187">
        <w:t>Željko Jakopec, Varaždin, Franje Račkog 16</w:t>
      </w:r>
      <w:r w:rsidR="00B42637">
        <w:t>,</w:t>
      </w:r>
      <w:r w:rsidR="00825187">
        <w:t xml:space="preserve"> OIB: 23983146660,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25187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825187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25187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25187">
        <w:t xml:space="preserve">AGINOmont d.o.o., OIB: 54901254253 sa sjedištem u </w:t>
      </w:r>
      <w:r w:rsidR="001075DB">
        <w:t>Gospodarska</w:t>
      </w:r>
      <w:r w:rsidR="00825187">
        <w:t xml:space="preserve"> 16, 42000 Varaždin</w:t>
      </w:r>
      <w:r>
        <w:t>, navodeći da du</w:t>
      </w:r>
      <w:r w:rsidR="00715C85">
        <w:t xml:space="preserve">žnik na dan </w:t>
      </w:r>
      <w:r w:rsidR="00825187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25187">
        <w:t>443.160,59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7E3" w:rsidP="007F64E0" w:rsidR="008E27E3">
      <w:r>
        <w:separator/>
      </w:r>
    </w:p>
  </w:endnote>
  <w:endnote w:id="0" w:type="continuationSeparator">
    <w:p w:rsidRDefault="008E27E3" w:rsidP="007F64E0" w:rsidR="008E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7E3" w:rsidP="007F64E0" w:rsidR="008E27E3">
      <w:r>
        <w:separator/>
      </w:r>
    </w:p>
  </w:footnote>
  <w:footnote w:id="0" w:type="continuationSeparator">
    <w:p w:rsidRDefault="008E27E3" w:rsidP="007F64E0" w:rsidR="008E2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2346" w:rsidRPr="006D2346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825187">
      <w:rPr>
        <w:lang w:val="hr-HR"/>
      </w:rPr>
      <w:t>St-640/15-5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075DB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346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5187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7E3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AGINOmont društvo s ograničenom odgovornošću za proizvodnju i usluge</izvorni_sadrzaj>
    <derivirana_varijabla naziv="DomainObject.Predmet.ProtustrankaFormated_1">  AGINOmont društvo s ograničenom odgovornošću za proizvodnju i usluge</derivirana_varijabla>
  </DomainObject.Predmet.ProtustrankaFormated>
  <DomainObject.Predmet.ProtustrankaFormatedOIB>
    <izvorni_sadrzaj>  AGINOmont društvo s ograničenom odgovornošću za proizvodnju i usluge, OIB 54901254253</izvorni_sadrzaj>
    <derivirana_varijabla naziv="DomainObject.Predmet.ProtustrankaFormatedOIB_1">  AGINOmont društvo s ograničenom odgovornošću za proizvodnju i usluge, OIB 54901254253</derivirana_varijabla>
  </DomainObject.Predmet.ProtustrankaFormatedOIB>
  <DomainObject.Predmet.ProtustrankaFormatedWithAdress>
    <izvorni_sadrzaj> AGINOmont društvo s ograničenom odgovornošću za proizvodnju i usluge, Gospodarska 16, 42000 Varaždin</izvorni_sadrzaj>
    <derivirana_varijabla naziv="DomainObject.Predmet.ProtustrankaFormatedWithAdress_1"> AGINOmont društvo s ograničenom odgovornošću za proizvodnju i usluge, Gospodarska 16, 42000 Varaždin</derivirana_varijabla>
  </DomainObject.Predmet.ProtustrankaFormatedWithAdress>
  <DomainObject.Predmet.ProtustrankaFormatedWithAdressOIB>
    <izvorni_sadrzaj> AGINOmont društvo s ograničenom odgovornošću za proizvodnju i usluge, OIB 54901254253, Gospodarska 16, 42000 Varaždin</izvorni_sadrzaj>
    <derivirana_varijabla naziv="DomainObject.Predmet.ProtustrankaFormatedWithAdressOIB_1"> AGINOmont društvo s ograničenom odgovornošću za proizvodnju i usluge, OIB 54901254253, Gospodarska 16, 42000 Varaždin</derivirana_varijabla>
  </DomainObject.Predmet.ProtustrankaFormatedWithAdressOIB>
  <DomainObject.Predmet.ProtustrankaWithAdress>
    <izvorni_sadrzaj>AGINOmont društvo s ograničenom odgovornošću za proizvodnju i usluge Gospodarska 16, 42000 Varaždin</izvorni_sadrzaj>
    <derivirana_varijabla naziv="DomainObject.Predmet.ProtustrankaWithAdress_1">AGINOmont društvo s ograničenom odgovornošću za proizvodnju i usluge Gospodarska 16, 42000 Varaždin</derivirana_varijabla>
  </DomainObject.Predmet.ProtustrankaWithAdress>
  <DomainObject.Predmet.ProtustrankaWithAdressOIB>
    <izvorni_sadrzaj>AGINOmont društvo s ograničenom odgovornošću za proizvodnju i usluge, OIB 54901254253, Gospodarska 16, 42000 Varaždin</izvorni_sadrzaj>
    <derivirana_varijabla naziv="DomainObject.Predmet.ProtustrankaWithAdressOIB_1">AGINOmont društvo s ograničenom odgovornošću za proizvodnju i usluge, OIB 54901254253, Gospodarska 16, 42000 Varaždin</derivirana_varijabla>
  </DomainObject.Predmet.ProtustrankaWithAdressOIB>
  <DomainObject.Predmet.ProtustrankaNazivFormated>
    <izvorni_sadrzaj>AGINOmont društvo s ograničenom odgovornošću za proizvodnju i usluge</izvorni_sadrzaj>
    <derivirana_varijabla naziv="DomainObject.Predmet.ProtustrankaNazivFormated_1">AGINOmont društvo s ograničenom odgovornošću za proizvodnju i usluge</derivirana_varijabla>
  </DomainObject.Predmet.ProtustrankaNazivFormated>
  <DomainObject.Predmet.ProtustrankaNazivFormatedOIB>
    <izvorni_sadrzaj>AGINOmont društvo s ograničenom odgovornošću za proizvodnju i usluge, OIB 54901254253</izvorni_sadrzaj>
    <derivirana_varijabla naziv="DomainObject.Predmet.ProtustrankaNazivFormatedOIB_1">AGINOmont društvo s ograničenom odgovornošću za proizvodnju i usluge, OIB 54901254253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443160.59</izvorni_sadrzaj>
    <derivirana_varijabla naziv="DomainObject.Predmet.TrenutnaVrijednost_1">443160.59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AGINOmont društvo s ograničenom odgovornošću za proizvodnju i usluge</item>
    </izvorni_sadrzaj>
    <derivirana_varijabla naziv="DomainObject.Predmet.ProtuStrankaListFormated_1">
      <item>AGINOmont društvo s ograničenom odgovornošću za proizvodnju i usluge</item>
    </derivirana_varijabla>
  </DomainObject.Predmet.ProtuStrankaListFormated>
  <DomainObject.Predmet.ProtuStrankaListFormatedOIB>
    <izvorni_sadrzaj>
      <item>AGINOmont društvo s ograničenom odgovornošću za proizvodnju i usluge, OIB 54901254253</item>
    </izvorni_sadrzaj>
    <derivirana_varijabla naziv="DomainObject.Predmet.ProtuStrankaListFormatedOIB_1">
      <item>AGINOmont društvo s ograničenom odgovornošću za proizvodnju i usluge, OIB 54901254253</item>
    </derivirana_varijabla>
  </DomainObject.Predmet.ProtuStrankaListFormatedOIB>
  <DomainObject.Predmet.ProtuStrankaListFormatedWithAdress>
    <izvorni_sadrzaj>
      <item>AGINOmont društvo s ograničenom odgovornošću za proizvodnju i usluge, Gospodarska 16, 42000 Varaždin</item>
    </izvorni_sadrzaj>
    <derivirana_varijabla naziv="DomainObject.Predmet.ProtuStrankaListFormatedWithAdress_1">
      <item>AGINOmont društvo s ograničenom odgovornošću za proizvodnju i usluge, Gospodarska 16, 42000 Varaždin</item>
    </derivirana_varijabla>
  </DomainObject.Predmet.ProtuStrankaListFormatedWithAdress>
  <DomainObject.Predmet.ProtuStrankaListFormatedWithAdressOIB>
    <izvorni_sadrzaj>
      <item>AGINOmont društvo s ograničenom odgovornošću za proizvodnju i usluge, OIB 54901254253, Gospodarska 16, 42000 Varaždin</item>
    </izvorni_sadrzaj>
    <derivirana_varijabla naziv="DomainObject.Predmet.ProtuStrankaListFormatedWithAdressOIB_1">
      <item>AGINOmont društvo s ograničenom odgovornošću za proizvodnju i usluge, OIB 54901254253, Gospodarska 16, 42000 Varaždin</item>
    </derivirana_varijabla>
  </DomainObject.Predmet.ProtuStrankaListFormatedWithAdressOIB>
  <DomainObject.Predmet.ProtuStrankaListNazivFormated>
    <izvorni_sadrzaj>
      <item>AGINOmont društvo s ograničenom odgovornošću za proizvodnju i usluge</item>
    </izvorni_sadrzaj>
    <derivirana_varijabla naziv="DomainObject.Predmet.ProtuStrankaListNazivFormated_1">
      <item>AGINOmont društvo s ograničenom odgovornošću za proizvodnju i usluge</item>
    </derivirana_varijabla>
  </DomainObject.Predmet.ProtuStrankaListNazivFormated>
  <DomainObject.Predmet.ProtuStrankaListNazivFormatedOIB>
    <izvorni_sadrzaj>
      <item>AGINOmont društvo s ograničenom odgovornošću za proizvodnju i usluge, OIB 54901254253</item>
    </izvorni_sadrzaj>
    <derivirana_varijabla naziv="DomainObject.Predmet.ProtuStrankaListNazivFormatedOIB_1">
      <item>AGINOmont društvo s ograničenom odgovornošću za proizvodnju i usluge, OIB 54901254253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AGINOmont društvo s ograničenom odgovornošću za proizvodnju i usluge</izvorni_sadrzaj>
    <derivirana_varijabla naziv="DomainObject.Predmet.ProtustrankaIDrugi_1">AGINOmont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AGINOmont društvo s ograničenom odgovornošću za proizvodnju i usluge, OIB 54901254253, Gospodarska 16, 42000 Varaždin</izvorni_sadrzaj>
    <derivirana_varijabla naziv="DomainObject.Predmet.ProtustrankaIDrugiAdressOIB_1">AGINOmont društvo s ograničenom odgovornošću za proizvodnju i usluge, OIB 54901254253,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AGINOmont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AGINOmont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AGINOmont društvo s ograničenom odgovornošću za proizvodnju i usluge, OIB 54901254253, Gospodarska 16,42000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AGINOmont društvo s ograničenom odgovornošću za proizvodnju i usluge, OIB 54901254253, Gospodarska 16,42000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54901254253</item>
      <item>, OIB null</item>
    </izvorni_sadrzaj>
    <derivirana_varijabla naziv="DomainObject.Predmet.SudioniciListNazivOIB_1">
      <item>, OIB null</item>
      <item>, OIB 85821130368</item>
      <item>, OIB 54901254253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2529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2015-11-11T08:33:00Z</dcterms:created>
  <dc:creator>user</dc:creator>
  <cp:lastModifiedBy>Marko Makaj</cp:lastModifiedBy>
  <cp:lastPrinted>2015-11-11T08:35:00Z</cp:lastPrinted>
  <dcterms:modified xmlns:xsi="http://www.w3.org/2001/XMLSchema-instance" xsi:type="dcterms:W3CDTF">2015-11-13T11:38:00Z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