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e619" w14:paraId="8dee619" w:rsidRDefault="006262F5" w:rsidP="006262F5" w:rsidR="006262F5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62F5" w:rsidP="006262F5" w:rsidR="006262F5" w:rsidRPr="006572C0">
      <w:pPr>
        <w:jc w:val="both"/>
      </w:pPr>
      <w:r w:rsidRPr="006572C0">
        <w:t xml:space="preserve">   REPUBLIKA HRVATSKA</w:t>
      </w:r>
    </w:p>
    <w:p w:rsidRDefault="006262F5" w:rsidP="006262F5" w:rsidR="006262F5" w:rsidRPr="006572C0">
      <w:pPr>
        <w:jc w:val="both"/>
      </w:pPr>
      <w:r w:rsidRPr="006572C0">
        <w:t>TRGOVAČKI SUD U PAZINU</w:t>
      </w:r>
    </w:p>
    <w:p w:rsidRDefault="006262F5" w:rsidP="006262F5" w:rsidR="006262F5" w:rsidRPr="006572C0">
      <w:pPr>
        <w:jc w:val="both"/>
      </w:pPr>
      <w:r w:rsidRPr="006572C0">
        <w:t xml:space="preserve">     52000 Pazin, Drševk</w:t>
      </w:r>
      <w:r>
        <w:t>a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St-919</w:t>
      </w:r>
      <w:r w:rsidRPr="006038BC">
        <w:t>/1</w:t>
      </w:r>
      <w:r>
        <w:t>6</w:t>
      </w:r>
      <w:r w:rsidRPr="006038BC">
        <w:t>-</w:t>
      </w:r>
      <w:r>
        <w:t>86</w:t>
      </w:r>
    </w:p>
    <w:p w:rsidRDefault="006262F5" w:rsidP="006262F5" w:rsidR="006262F5">
      <w:pPr>
        <w:jc w:val="both"/>
      </w:pPr>
    </w:p>
    <w:p w:rsidRDefault="002F11C9" w:rsidP="006262F5" w:rsidR="002F11C9" w:rsidRPr="006572C0">
      <w:pPr>
        <w:jc w:val="both"/>
      </w:pPr>
    </w:p>
    <w:p w:rsidRDefault="006262F5" w:rsidP="006262F5" w:rsidR="006262F5">
      <w:pPr>
        <w:jc w:val="center"/>
      </w:pPr>
      <w:r w:rsidRPr="006572C0">
        <w:t>R E P U B L I K A  H R V A T S K A</w:t>
      </w:r>
    </w:p>
    <w:p w:rsidRDefault="002F11C9" w:rsidP="006262F5" w:rsidR="002F11C9" w:rsidRPr="006572C0">
      <w:pPr>
        <w:jc w:val="center"/>
      </w:pPr>
    </w:p>
    <w:p w:rsidRDefault="006262F5" w:rsidP="006262F5" w:rsidR="006262F5">
      <w:pPr>
        <w:jc w:val="center"/>
      </w:pPr>
      <w:r w:rsidRPr="006572C0">
        <w:t>R J E Š E N J E</w:t>
      </w:r>
    </w:p>
    <w:p w:rsidRDefault="006262F5" w:rsidP="006262F5" w:rsidR="006262F5">
      <w:pPr>
        <w:jc w:val="center"/>
      </w:pPr>
    </w:p>
    <w:p w:rsidRDefault="002F11C9" w:rsidP="006262F5" w:rsidR="002F11C9" w:rsidRPr="006572C0">
      <w:pPr>
        <w:jc w:val="center"/>
      </w:pPr>
    </w:p>
    <w:p w:rsidRDefault="006262F5" w:rsidP="006262F5" w:rsidR="006262F5" w:rsidRPr="006572C0">
      <w:pPr>
        <w:jc w:val="both"/>
      </w:pPr>
      <w:r w:rsidRPr="006572C0">
        <w:tab/>
        <w:t xml:space="preserve">Trgovački sud u Pazinu, po stečajnom sucu Adrijani Labinjan Skok, u stečajnom postupku nad stečajnim dužnikom </w:t>
      </w:r>
      <w:r w:rsidRPr="00573F22">
        <w:t>TIM 90 d.d. u stečaju, Poreč, Vukovarska 19, OIB: 63062784520</w:t>
      </w:r>
      <w:r w:rsidRPr="006038BC">
        <w:t xml:space="preserve">, </w:t>
      </w:r>
      <w:r>
        <w:t>4. travnja 2017.</w:t>
      </w:r>
    </w:p>
    <w:p w:rsidRDefault="006262F5" w:rsidP="006262F5" w:rsidR="006262F5" w:rsidRPr="006572C0">
      <w:pPr>
        <w:jc w:val="center"/>
      </w:pPr>
    </w:p>
    <w:p w:rsidRDefault="006262F5" w:rsidP="006262F5" w:rsidR="006262F5">
      <w:pPr>
        <w:jc w:val="center"/>
      </w:pPr>
      <w:r w:rsidRPr="006572C0">
        <w:t>r i j e š i o  j e</w:t>
      </w:r>
    </w:p>
    <w:p w:rsidRDefault="006262F5" w:rsidP="006262F5" w:rsidR="006262F5" w:rsidRPr="004434A4">
      <w:pPr>
        <w:ind w:firstLine="708"/>
        <w:jc w:val="both"/>
      </w:pPr>
    </w:p>
    <w:p w:rsidRDefault="006262F5" w:rsidP="006262F5" w:rsidR="006262F5" w:rsidRPr="004434A4">
      <w:pPr>
        <w:ind w:firstLine="720"/>
        <w:jc w:val="both"/>
      </w:pPr>
      <w:r w:rsidRPr="004434A4">
        <w:t xml:space="preserve">Odbacuje se kao nepravovremena </w:t>
      </w:r>
      <w:r>
        <w:t>dopuna prijave</w:t>
      </w:r>
      <w:r w:rsidRPr="004434A4">
        <w:t xml:space="preserve"> tražbine </w:t>
      </w:r>
      <w:r>
        <w:t xml:space="preserve">vjerovnika </w:t>
      </w:r>
      <w:r w:rsidRPr="007E131D">
        <w:t>HET</w:t>
      </w:r>
      <w:r w:rsidRPr="00B92BAA">
        <w:t>A ASSET RESOLUTION AG</w:t>
      </w:r>
      <w:r>
        <w:t>,</w:t>
      </w:r>
      <w:r w:rsidRPr="00B92BAA">
        <w:t xml:space="preserve"> Klagenfurth am Worthersee, Alpen Adria Platz 1,</w:t>
      </w:r>
      <w:r>
        <w:t xml:space="preserve"> Republika Austrija,</w:t>
      </w:r>
      <w:r w:rsidRPr="00B92BAA">
        <w:t xml:space="preserve"> OIB: 90730821413</w:t>
      </w:r>
      <w:r w:rsidRPr="004434A4">
        <w:t xml:space="preserve">, od </w:t>
      </w:r>
      <w:r>
        <w:t>16. ožujka 2017.</w:t>
      </w:r>
      <w:r w:rsidRPr="004434A4">
        <w:t xml:space="preserve"> </w:t>
      </w:r>
    </w:p>
    <w:p w:rsidRDefault="006262F5" w:rsidP="006262F5" w:rsidR="006262F5" w:rsidRPr="006572C0">
      <w:pPr>
        <w:ind w:firstLine="540"/>
        <w:jc w:val="center"/>
      </w:pPr>
    </w:p>
    <w:p w:rsidRDefault="002F11C9" w:rsidP="002F11C9" w:rsidR="006262F5" w:rsidRPr="00997126">
      <w:pPr>
        <w:ind w:left="360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6262F5" w:rsidRPr="006572C0">
        <w:t>Obrazloženje</w:t>
      </w:r>
    </w:p>
    <w:p w:rsidRDefault="006262F5" w:rsidP="006262F5" w:rsidR="006262F5" w:rsidRPr="00002E2F">
      <w:pPr>
        <w:ind w:firstLine="708"/>
        <w:jc w:val="both"/>
      </w:pPr>
    </w:p>
    <w:p w:rsidRDefault="006262F5" w:rsidP="006262F5" w:rsidR="006262F5">
      <w:pPr>
        <w:ind w:firstLine="720"/>
        <w:jc w:val="both"/>
      </w:pPr>
      <w:r>
        <w:t>Odbacuje se kao nepravovremena dopuna prijave</w:t>
      </w:r>
      <w:r w:rsidRPr="004434A4">
        <w:t xml:space="preserve"> tražbine </w:t>
      </w:r>
      <w:r>
        <w:t xml:space="preserve">vjerovnika </w:t>
      </w:r>
      <w:r w:rsidRPr="007E131D">
        <w:t>HET</w:t>
      </w:r>
      <w:r w:rsidRPr="00B92BAA">
        <w:t>A ASSET RESOLUTION AG</w:t>
      </w:r>
      <w:r>
        <w:t>,</w:t>
      </w:r>
      <w:r w:rsidRPr="00B92BAA">
        <w:t xml:space="preserve"> Klagenfurth am Worthersee, Alpen Adria Platz 1,</w:t>
      </w:r>
      <w:r>
        <w:t xml:space="preserve"> Republika Austrija,</w:t>
      </w:r>
      <w:r w:rsidRPr="00B92BAA">
        <w:t xml:space="preserve"> OIB: 90730821413</w:t>
      </w:r>
      <w:r w:rsidRPr="004434A4">
        <w:t xml:space="preserve">, od </w:t>
      </w:r>
      <w:r>
        <w:t>16. ožujka 2017.,</w:t>
      </w:r>
      <w:r w:rsidRPr="00002E2F">
        <w:t xml:space="preserve"> budući je zadnji dan roka za prijavu tražbina bio </w:t>
      </w:r>
      <w:r>
        <w:t xml:space="preserve">27. prosinca 2016. </w:t>
      </w:r>
    </w:p>
    <w:p w:rsidRDefault="006262F5" w:rsidP="006262F5" w:rsidR="006262F5" w:rsidRPr="00002E2F">
      <w:pPr>
        <w:ind w:firstLine="720"/>
        <w:jc w:val="both"/>
      </w:pPr>
      <w:r>
        <w:t>Predmetnom dopunom prijave tražbine vjerovnik predlaže da se, pored već prijavljene tražbine, ispita i obračune kamata i troškova, što zapravo predstavlja novu prijavu tražbine.</w:t>
      </w:r>
    </w:p>
    <w:p w:rsidRDefault="006262F5" w:rsidP="006262F5" w:rsidR="006262F5" w:rsidRPr="00002E2F">
      <w:pPr>
        <w:ind w:firstLine="720"/>
        <w:jc w:val="both"/>
      </w:pPr>
      <w:r w:rsidRPr="00002E2F">
        <w:t>Naime, rješenjem o otvaranju stečajnog postupka</w:t>
      </w:r>
      <w:r>
        <w:t xml:space="preserve"> nad dužnikom</w:t>
      </w:r>
      <w:r w:rsidRPr="00002E2F">
        <w:t xml:space="preserve"> od </w:t>
      </w:r>
      <w:r>
        <w:t xml:space="preserve">28. listopada </w:t>
      </w:r>
      <w:r w:rsidRPr="00002E2F">
        <w:t>2016., koji je isti dan objavljen na mrežnoj stranici e-Oglasna ploča ovoga sud</w:t>
      </w:r>
      <w:r>
        <w:t>a</w:t>
      </w:r>
      <w:r w:rsidRPr="00002E2F">
        <w:t xml:space="preserve">, vjerovnici su pozvani da u roku od 60 dana od objave tog rješenja prijave svoje tražbine stečajnom upravitelju na propisanom obrascu.  </w:t>
      </w:r>
    </w:p>
    <w:p w:rsidRDefault="006262F5" w:rsidP="006262F5" w:rsidR="006262F5" w:rsidRPr="00997126">
      <w:pPr>
        <w:ind w:firstLine="720"/>
        <w:jc w:val="both"/>
      </w:pPr>
      <w:r>
        <w:t>Kako je dopuna prijave</w:t>
      </w:r>
      <w:r w:rsidRPr="00002E2F">
        <w:t xml:space="preserve"> ov</w:t>
      </w:r>
      <w:r>
        <w:t>og vjerovnika podnesena izvan roka, odbačena</w:t>
      </w:r>
      <w:r w:rsidRPr="00002E2F">
        <w:t xml:space="preserve"> </w:t>
      </w:r>
      <w:r>
        <w:t>je</w:t>
      </w:r>
      <w:r w:rsidRPr="00002E2F">
        <w:t xml:space="preserve"> temeljem odredbe čl. 257. st. 6. SZ-a.</w:t>
      </w:r>
    </w:p>
    <w:p w:rsidRDefault="006262F5" w:rsidP="006262F5" w:rsidR="006262F5" w:rsidRPr="006038BC">
      <w:pPr>
        <w:jc w:val="both"/>
        <w:rPr>
          <w:color w:val="00B050"/>
        </w:rPr>
      </w:pPr>
    </w:p>
    <w:p w:rsidRDefault="006262F5" w:rsidP="006262F5" w:rsidR="006262F5" w:rsidRPr="006572C0">
      <w:pPr>
        <w:ind w:firstLine="708"/>
        <w:jc w:val="center"/>
      </w:pPr>
      <w:r w:rsidRPr="006572C0">
        <w:t>U Pazin</w:t>
      </w:r>
      <w:r>
        <w:t>u 4. travnja 2017.</w:t>
      </w:r>
    </w:p>
    <w:p w:rsidRDefault="006262F5" w:rsidP="006262F5" w:rsidR="006262F5" w:rsidRPr="006572C0">
      <w:pPr>
        <w:ind w:firstLine="708"/>
        <w:jc w:val="center"/>
      </w:pPr>
    </w:p>
    <w:p w:rsidRDefault="006262F5" w:rsidP="006262F5" w:rsidR="006262F5" w:rsidRPr="006572C0">
      <w:pPr>
        <w:ind w:firstLine="708" w:left="5664"/>
        <w:jc w:val="center"/>
      </w:pPr>
      <w:r w:rsidRPr="006572C0">
        <w:t>Stečajni sudac</w:t>
      </w:r>
    </w:p>
    <w:p w:rsidRDefault="006262F5" w:rsidP="006262F5" w:rsidR="006262F5">
      <w:pPr>
        <w:ind w:firstLine="708" w:left="4956"/>
        <w:jc w:val="center"/>
      </w:pPr>
      <w:r w:rsidRPr="006572C0">
        <w:t xml:space="preserve">           Adrijana Labinjan Skok, v.r.</w:t>
      </w:r>
    </w:p>
    <w:p w:rsidRDefault="002F11C9" w:rsidP="006262F5" w:rsidR="002F11C9" w:rsidRPr="006572C0">
      <w:pPr>
        <w:ind w:firstLine="708" w:left="4956"/>
        <w:jc w:val="center"/>
      </w:pPr>
    </w:p>
    <w:p w:rsidRDefault="006262F5" w:rsidP="006262F5" w:rsidR="006262F5" w:rsidRPr="006572C0">
      <w:pPr>
        <w:jc w:val="both"/>
      </w:pPr>
    </w:p>
    <w:p w:rsidRDefault="006262F5" w:rsidP="006262F5" w:rsidR="006262F5">
      <w:r>
        <w:t>UPUTA O PRAVNOM LIJEKU:</w:t>
      </w:r>
    </w:p>
    <w:p w:rsidRDefault="006262F5" w:rsidP="006262F5" w:rsidR="006262F5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</w:t>
      </w:r>
      <w:r w:rsidRPr="004D457C">
        <w:lastRenderedPageBreak/>
        <w:t xml:space="preserve">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6262F5" w:rsidP="006262F5" w:rsidR="006262F5" w:rsidRPr="006572C0">
      <w:pPr>
        <w:ind w:left="7080"/>
        <w:jc w:val="both"/>
      </w:pPr>
    </w:p>
    <w:p w:rsidRDefault="006262F5" w:rsidP="006262F5" w:rsidR="006262F5">
      <w:r w:rsidRPr="006572C0">
        <w:t xml:space="preserve">DNA:  </w:t>
      </w:r>
    </w:p>
    <w:p w:rsidRDefault="006262F5" w:rsidP="006262F5" w:rsidR="006262F5">
      <w:r>
        <w:t xml:space="preserve">- vjerovnik </w:t>
      </w:r>
      <w:r w:rsidRPr="007E131D">
        <w:t>HET</w:t>
      </w:r>
      <w:r w:rsidRPr="00B92BAA">
        <w:t>A ASSET RESOLUTION AG</w:t>
      </w:r>
      <w:r>
        <w:t xml:space="preserve"> po punomoćnici Silviji Mlinarić Talan, </w:t>
      </w:r>
    </w:p>
    <w:p w:rsidRDefault="006262F5" w:rsidP="006262F5" w:rsidR="006262F5">
      <w:r>
        <w:t xml:space="preserve">  odvjetnici iz Odvjetničkog društva Jelaković &amp; partneri j.t.d., Varaždin, Zagrebačka 61/III</w:t>
      </w:r>
    </w:p>
    <w:p w:rsidRDefault="006262F5" w:rsidP="006262F5" w:rsidR="006262F5">
      <w:r>
        <w:t xml:space="preserve">- stečajni upravitelj Zdravko Čupković, </w:t>
      </w:r>
      <w:r w:rsidRPr="00FA1C1F">
        <w:t>Rijek</w:t>
      </w:r>
      <w:r>
        <w:t>a</w:t>
      </w:r>
      <w:r w:rsidRPr="00FA1C1F">
        <w:t>, Gnambova 2/III</w:t>
      </w:r>
    </w:p>
    <w:p w:rsidRDefault="006262F5" w:rsidP="006262F5" w:rsidR="006262F5">
      <w:pPr>
        <w:jc w:val="both"/>
      </w:pPr>
      <w:r w:rsidRPr="006572C0">
        <w:t xml:space="preserve">- e-oglasna ploča suda 8 dana </w:t>
      </w:r>
    </w:p>
    <w:p w:rsidRDefault="00960346" w:rsidR="00500701"/>
    <w:sectPr w:rsidSect="002F11C9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1C9" w:rsidP="002F11C9" w:rsidR="002F11C9">
      <w:r>
        <w:separator/>
      </w:r>
    </w:p>
  </w:endnote>
  <w:endnote w:id="0" w:type="continuationSeparator">
    <w:p w:rsidRDefault="002F11C9" w:rsidP="002F11C9" w:rsidR="002F1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1C9" w:rsidP="002F11C9" w:rsidR="002F11C9">
      <w:r>
        <w:separator/>
      </w:r>
    </w:p>
  </w:footnote>
  <w:footnote w:id="0" w:type="continuationSeparator">
    <w:p w:rsidRDefault="002F11C9" w:rsidP="002F11C9" w:rsidR="002F11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1C9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034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1C9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03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11C9" w:rsidP="00BC7372" w:rsidR="00BC7372">
    <w:pPr>
      <w:pStyle w:val="Zaglavlje"/>
    </w:pPr>
    <w:r>
      <w:tab/>
    </w:r>
    <w:r>
      <w:tab/>
      <w:t>Posl.br.: 2 St-919</w:t>
    </w:r>
    <w:r w:rsidRPr="006038BC">
      <w:t>/1</w:t>
    </w:r>
    <w:r>
      <w:t>6</w:t>
    </w:r>
    <w:r w:rsidRPr="006038BC">
      <w:t>-</w:t>
    </w:r>
    <w:r>
      <w:t>86</w:t>
    </w:r>
  </w:p>
  <w:p w:rsidRDefault="00960346" w:rsidP="00E84C66" w:rsidR="00E84C66">
    <w:pPr>
      <w:pStyle w:val="Zaglavlje"/>
    </w:pPr>
  </w:p>
  <w:p w:rsidRDefault="00960346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1C9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62F5"/>
    <w:rsid w:val="002F11C9"/>
    <w:rsid w:val="00554328"/>
    <w:rsid w:val="006262F5"/>
    <w:rsid w:val="00960346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62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262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262F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262F5"/>
  </w:style>
  <w:style w:styleId="Tekstbalonia" w:type="paragraph">
    <w:name w:val="Balloon Text"/>
    <w:basedOn w:val="Normal"/>
    <w:link w:val="TekstbaloniaChar"/>
    <w:uiPriority w:val="99"/>
    <w:semiHidden/>
    <w:unhideWhenUsed/>
    <w:rsid w:val="006262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62F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11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11C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3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3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3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3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3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62F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262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262F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262F5"/>
  </w:style>
  <w:style w:styleId="Tekstbalonia" w:type="paragraph">
    <w:name w:val="Balloon Text"/>
    <w:basedOn w:val="Normal"/>
    <w:link w:val="TekstbaloniaChar"/>
    <w:uiPriority w:val="99"/>
    <w:semiHidden/>
    <w:unhideWhenUsed/>
    <w:rsid w:val="006262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62F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11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11C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03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3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3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3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3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spis  2 OVR-1/2017</izvorni_sadrzaj>
    <derivirana_varijabla naziv="DomainObject.Predmet.PrimjedbaSuca_1">VEZA:
spis  2 OVR-1/2017</derivirana_varijabla>
  </DomainObject.Predmet.PrimjedbaSuca>
  <DomainObject.Predmet.ProtustrankaFormated>
    <izvorni_sadrzaj>  TIM 90 d.d. POREČ zastupanog po punomoćniku odvj. MIA MIHOVILOVIĆ</izvorni_sadrzaj>
    <derivirana_varijabla naziv="DomainObject.Predmet.ProtustrankaFormated_1">  TIM 90 d.d. POREČ zastupanog po punomoćniku odvj. MIA MIHOVILOVIĆ</derivirana_varijabla>
  </DomainObject.Predmet.ProtustrankaFormated>
  <DomainObject.Predmet.ProtustrankaFormatedOIB>
    <izvorni_sadrzaj>  TIM 90 d.d. POREČ, OIB 63062784520 zastupanog po punomoćniku odvj. MIA MIHOVILOVIĆ</izvorni_sadrzaj>
    <derivirana_varijabla naziv="DomainObject.Predmet.ProtustrankaFormatedOIB_1">  TIM 90 d.d. POREČ, OIB 63062784520 zastupanog po punomoćniku odvj. MIA MIHOVILOVIĆ</derivirana_varijabla>
  </DomainObject.Predmet.ProtustrankaFormatedOIB>
  <DomainObject.Predmet.ProtustrankaFormatedWithAdress>
    <izvorni_sadrzaj> TIM 90 d.d. POREČ, Vukovarska 19, 52440 Poreč zastupanog po punomoćniku odvj. MIA MIHOVILOVIĆ</izvorni_sadrzaj>
    <derivirana_varijabla naziv="DomainObject.Predmet.ProtustrankaFormatedWithAdress_1"> TIM 90 d.d. POREČ, Vukovarska 19, 52440 Poreč zastupanog po punomoćniku odvj. MIA MIHOVILOVIĆ</derivirana_varijabla>
  </DomainObject.Predmet.ProtustrankaFormatedWithAdress>
  <DomainObject.Predmet.ProtustrankaFormatedWithAdressOIB>
    <izvorni_sadrzaj> TIM 90 d.d. POREČ, OIB 63062784520, Vukovarska 19, 52440 Poreč zastupanog po punomoćniku odvj. MIA MIHOVILOVIĆ</izvorni_sadrzaj>
    <derivirana_varijabla naziv="DomainObject.Predmet.ProtustrankaFormatedWithAdressOIB_1"> TIM 90 d.d. POREČ, OIB 63062784520, Vukovarska 19, 52440 Poreč zastupanog po punomoćniku odvj. MIA MIHOVILOVIĆ</derivirana_varijabla>
  </DomainObject.Predmet.ProtustrankaFormatedWithAdressOIB>
  <DomainObject.Predmet.ProtustrankaWithAdress>
    <izvorni_sadrzaj>TIM 90 d.d. POREČ Vukovarska 19, 52440 Poreč</izvorni_sadrzaj>
    <derivirana_varijabla naziv="DomainObject.Predmet.ProtustrankaWithAdress_1">TIM 90 d.d. POREČ Vukovarska 19, 52440 Poreč</derivirana_varijabla>
  </DomainObject.Predmet.ProtustrankaWithAdress>
  <DomainObject.Predmet.ProtustrankaWithAdressOIB>
    <izvorni_sadrzaj>TIM 90 d.d. POREČ, OIB 63062784520, Vukovarska 19, 52440 Poreč</izvorni_sadrzaj>
    <derivirana_varijabla naziv="DomainObject.Predmet.ProtustrankaWithAdressOIB_1">TIM 90 d.d. POREČ, OIB 63062784520, Vukovarska 19, 52440 Poreč</derivirana_varijabla>
  </DomainObject.Predmet.ProtustrankaWithAdressOIB>
  <DomainObject.Predmet.ProtustrankaNazivFormated>
    <izvorni_sadrzaj>TIM 90 d.d. POREČ</izvorni_sadrzaj>
    <derivirana_varijabla naziv="DomainObject.Predmet.ProtustrankaNazivFormated_1">TIM 90 d.d. POREČ</derivirana_varijabla>
  </DomainObject.Predmet.ProtustrankaNazivFormated>
  <DomainObject.Predmet.ProtustrankaNazivFormatedOIB>
    <izvorni_sadrzaj>TIM 90 d.d. POREČ, OIB 63062784520</izvorni_sadrzaj>
    <derivirana_varijabla naziv="DomainObject.Predmet.ProtustrankaNazivFormatedOIB_1">TIM 90 d.d. POREČ, OIB 63062784520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ožujka 2017.</izvorni_sadrzaj>
    <derivirana_varijabla naziv="DomainObject.Predmet.SpisIzvanSuda.DatumIzlazaSpisa_1">24.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BOJOPLAST d.d. u stečaju PULA zastupanog po punomoćniku St. upravitelj Dražen Ezgeta; Odvj. Anka Zaharija; FINANCIJSKA AGENCIJA, RC RIJEKA, PODRUŽNICA PULA, PULA</izvorni_sadrzaj>
    <derivirana_varijabla naziv="DomainObject.Predmet.StrankaFormated_1">  BOJOPLAST d.d. u stečaju PULA zastupanog po punomoćniku St. upravitelj Dražen Ezgeta; Odvj. Anka Zaharija; FINANCIJSKA AGENCIJA, RC RIJEKA, PODRUŽNICA PULA, PULA</derivirana_varijabla>
  </DomainObject.Predmet.StrankaFormated>
  <DomainObject.Predmet.StrankaFormatedOIB>
    <izvorni_sadrzaj>  BOJOPLAST d.d. u stečaju PULA, OIB 92113402303 zastupanog po punomoćniku St. upravitelj Dražen Ezgeta; Odvj. Anka Zaharija; FINANCIJSKA AGENCIJA, RC RIJEKA, PODRUŽNICA PULA, PULA, OIB 85821130368</izvorni_sadrzaj>
    <derivirana_varijabla naziv="DomainObject.Predmet.StrankaFormatedOIB_1">  BOJOPLAST d.d. u stečaju PULA, OIB 92113402303 zastupanog po punomoćniku St. upravitelj Dražen Ezgeta; Odvj. Anka Zaharija; FINANCIJSKA AGENCIJA, RC RIJEKA, PODRUŽNICA PULA, PULA, OIB 85821130368</derivirana_varijabla>
  </DomainObject.Predmet.StrankaFormatedOIB>
  <DomainObject.Predmet.StrankaFormatedWithAdress>
    <izvorni_sadrzaj> BOJOPLAST d.d. u stečaju PULA, Medulinska 53, 52100 Pula zastupanog po punomoćniku St. upravitelj Dražen Ezgeta; Odvj. Anka Zaharija; FINANCIJSKA AGENCIJA, RC RIJEKA, PODRUŽNICA PULA, PULA, Ulica grada Vukovara 70, 10000 Zagreb</izvorni_sadrzaj>
    <derivirana_varijabla naziv="DomainObject.Predmet.StrankaFormatedWithAdress_1"> BOJOPLAST d.d. u stečaju PULA, Medulinska 53, 52100 Pula zastupanog po punomoćniku St. upravitelj Dražen Ezgeta; Odvj. Anka Zaharija; FINANCIJSKA AGENCIJA, RC RIJEKA, PODRUŽNICA PULA, PULA, Ulica grada Vukovara 70, 10000 Zagreb</derivirana_varijabla>
  </DomainObject.Predmet.StrankaFormatedWithAdress>
  <DomainObject.Predmet.StrankaFormatedWithAdressOIB>
    <izvorni_sadrzaj> BOJOPLAST d.d. u stečaju PULA, OIB 92113402303, Medulinska 53, 52100 Pula zastupanog po punomoćniku St. upravitelj Dražen Ezgeta; Odvj. Anka Zaharija; FINANCIJSKA AGENCIJA, RC RIJEKA, PODRUŽNICA PULA, PULA, OIB 85821130368, Ulica grada Vukovara 70, 10000 Zagreb</izvorni_sadrzaj>
    <derivirana_varijabla naziv="DomainObject.Predmet.StrankaFormatedWithAdressOIB_1"> BOJOPLAST d.d. u stečaju PULA, OIB 92113402303, Medulinska 53, 52100 Pula zastupanog po punomoćniku St. upravitelj Dražen Ezgeta; Odvj. Anka Zaharija; FINANCIJSKA AGENCIJA, RC RIJEKA, PODRUŽNICA PULA, PULA, OIB 85821130368, Ulica grada Vukovara 70, 10000 Zagreb</derivirana_varijabla>
  </DomainObject.Predmet.StrankaFormatedWithAdressOIB>
  <DomainObject.Predmet.StrankaWithAdress>
    <izvorni_sadrzaj>BOJOPLAST d.d. u stečaju PULA Medulinska 53,52100 Pula,FINANCIJSKA AGENCIJA, RC RIJEKA, PODRUŽNICA PULA, PULA Ulica grada Vukovara 70,10000 Zagreb</izvorni_sadrzaj>
    <derivirana_varijabla naziv="DomainObject.Predmet.StrankaWithAdress_1">BOJOPLAST d.d. u stečaju PULA Medulinska 53,52100 Pula,FINANCIJSKA AGENCIJA, RC RIJEKA, PODRUŽNICA PULA, PULA Ulica grada Vukovara 70,10000 Zagreb</derivirana_varijabla>
  </DomainObject.Predmet.StrankaWithAdress>
  <DomainObject.Predmet.StrankaWithAdressOIB>
    <izvorni_sadrzaj>BOJOPLAST d.d. u stečaju PULA, OIB 92113402303, Medulinska 53,52100 Pula,FINANCIJSKA AGENCIJA, RC RIJEKA, PODRUŽNICA PULA, PULA, OIB 85821130368, Ulica grada Vukovara 70,10000 Zagreb</izvorni_sadrzaj>
    <derivirana_varijabla naziv="DomainObject.Predmet.StrankaWithAdressOIB_1">BOJOPLAST d.d. u stečaju PULA, OIB 92113402303, Medulinska 53,52100 Pula,FINANCIJSKA AGENCIJA, RC RIJEKA, PODRUŽNICA PULA, PULA, OIB 85821130368, Ulica grada Vukovara 70,10000 Zagreb</derivirana_varijabla>
  </DomainObject.Predmet.StrankaWithAdressOIB>
  <DomainObject.Predmet.StrankaNazivFormated>
    <izvorni_sadrzaj>BOJOPLAST d.d. u stečaju PULA,FINANCIJSKA AGENCIJA, RC RIJEKA, PODRUŽNICA PULA, PULA</izvorni_sadrzaj>
    <derivirana_varijabla naziv="DomainObject.Predmet.StrankaNazivFormated_1">BOJOPLAST d.d. u stečaju PULA,FINANCIJSKA AGENCIJA, RC RIJEKA, PODRUŽNICA PULA, PULA</derivirana_varijabla>
  </DomainObject.Predmet.StrankaNazivFormated>
  <DomainObject.Predmet.StrankaNazivFormatedOIB>
    <izvorni_sadrzaj>BOJOPLAST d.d. u stečaju PULA, OIB 92113402303,FINANCIJSKA AGENCIJA, RC RIJEKA, PODRUŽNICA PULA, PULA, OIB 85821130368</izvorni_sadrzaj>
    <derivirana_varijabla naziv="DomainObject.Predmet.StrankaNazivFormatedOIB_1">BOJOPLAST d.d. u stečaju PULA, OIB 92113402303,FINANCIJSKA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584020.68</izvorni_sadrzaj>
    <derivirana_varijabla naziv="DomainObject.Predmet.TrenutnaVrijednost_1">584020.68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BOJOPLAST d.d. u stečaju PULA zastupanog po punomoćniku St. upravitelj Dražen Ezgeta; Odvj. Anka Zaharija</item>
      <item>FINANCIJSKA AGENCIJA, RC RIJEKA, PODRUŽNICA PULA, PULA</item>
    </izvorni_sadrzaj>
    <derivirana_varijabla naziv="DomainObject.Predmet.StrankaListFormated_1">
      <item>BOJOPLAST d.d. u stečaju PULA zastupanog po punomoćniku St. upravitelj Dražen Ezgeta; Odvj. Anka Zaharija</item>
      <item>FINANCIJSKA AGENCIJA, RC RIJEKA, PODRUŽNICA PULA, PULA</item>
    </derivirana_varijabla>
  </DomainObject.Predmet.StrankaListFormated>
  <DomainObject.Predmet.StrankaListFormatedOIB>
    <izvorni_sadrzaj>
      <item>BOJOPLAST d.d. u stečaju PULA, OIB 92113402303 zastupanog po punomoćniku St. upravitelj Dražen Ezgeta; Odvj. Anka Zaharija</item>
      <item>FINANCIJSKA AGENCIJA, RC RIJEKA, PODRUŽNICA PULA, PULA, OIB 85821130368</item>
    </izvorni_sadrzaj>
    <derivirana_varijabla naziv="DomainObject.Predmet.StrankaListFormatedOIB_1">
      <item>BOJOPLAST d.d. u stečaju PULA, OIB 92113402303 zastupanog po punomoćniku St. upravitelj Dražen Ezgeta; Odvj. Anka Zaharija</item>
      <item>FINANCIJSKA AGENCIJA, RC RIJEKA, PODRUŽNICA PULA, PULA, OIB 85821130368</item>
    </derivirana_varijabla>
  </DomainObject.Predmet.StrankaListFormatedOIB>
  <DomainObject.Predmet.StrankaListFormatedWithAdress>
    <izvorni_sadrzaj>
      <item>BOJOPLAST d.d. u stečaju PULA, Medulinska 53, 52100 Pula zastupanog po punomoćniku St. upravitelj Dražen Ezgeta; Odvj. Anka Zaharija</item>
      <item>FINANCIJSKA AGENCIJA, RC RIJEKA, PODRUŽNICA PULA, PULA, Ulica grada Vukovara 70, 10000 Zagreb</item>
    </izvorni_sadrzaj>
    <derivirana_varijabla naziv="DomainObject.Predmet.StrankaListFormatedWithAdress_1">
      <item>BOJOPLAST d.d. u stečaju PULA, Medulinska 53, 52100 Pula zastupanog po punomoćniku St. upravitelj Dražen Ezgeta; Odvj. Anka Zaharija</item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izvorni_sadrzaj>
    <derivirana_varijabla naziv="DomainObject.Predmet.StrankaListFormatedWithAdressOIB_1">
      <item>BOJOPLAST d.d. u stečaju PULA, OIB 92113402303, Medulinska 53, 52100 Pula zastupanog po punomoćniku St. upravitelj Dražen Ezgeta; Odvj. Anka Zaharija</item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BOJOPLAST d.d. u stečaju PULA</item>
      <item>FINANCIJSKA AGENCIJA, RC RIJEKA, PODRUŽNICA PULA, PULA</item>
    </izvorni_sadrzaj>
    <derivirana_varijabla naziv="DomainObject.Predmet.StrankaListNazivFormated_1">
      <item>BOJOPLAST d.d. u stečaju PULA</item>
      <item>FINANCIJSKA AGENCIJA, RC RIJEKA, PODRUŽNICA PULA, PULA</item>
    </derivirana_varijabla>
  </DomainObject.Predmet.StrankaListNazivFormated>
  <DomainObject.Predmet.StrankaListNazivFormatedOIB>
    <izvorni_sadrzaj>
      <item>BOJOPLAST d.d. u stečaju PULA, OIB 92113402303</item>
      <item>FINANCIJSKA AGENCIJA, RC RIJEKA, PODRUŽNICA PULA, PULA, OIB 85821130368</item>
    </izvorni_sadrzaj>
    <derivirana_varijabla naziv="DomainObject.Predmet.StrankaListNazivFormatedOIB_1">
      <item>BOJOPLAST d.d. u stečaju PULA, OIB 92113402303</item>
      <item>FINANCIJSKA AGENCIJA, RC RIJEKA, PODRUŽNICA PULA, PULA, OIB 85821130368</item>
    </derivirana_varijabla>
  </DomainObject.Predmet.StrankaListNazivFormatedOIB>
  <DomainObject.Predmet.ProtuStrankaListFormated>
    <izvorni_sadrzaj>
      <item>TIM 90 d.d. POREČ zastupanog po punomoćniku odvj. MIA MIHOVILOVIĆ</item>
    </izvorni_sadrzaj>
    <derivirana_varijabla naziv="DomainObject.Predmet.ProtuStrankaListFormated_1">
      <item>TIM 90 d.d. POREČ zastupanog po punomoćniku odvj. MIA MIHOVILOVIĆ</item>
    </derivirana_varijabla>
  </DomainObject.Predmet.ProtuStrankaListFormated>
  <DomainObject.Predmet.ProtuStrankaListFormatedOIB>
    <izvorni_sadrzaj>
      <item>TIM 90 d.d. POREČ, OIB 63062784520 zastupanog po punomoćniku odvj. MIA MIHOVILOVIĆ</item>
    </izvorni_sadrzaj>
    <derivirana_varijabla naziv="DomainObject.Predmet.ProtuStrankaListFormatedOIB_1">
      <item>TIM 90 d.d. POREČ, OIB 63062784520 zastupanog po punomoćniku odvj. MIA MIHOVILOVIĆ</item>
    </derivirana_varijabla>
  </DomainObject.Predmet.ProtuStrankaListFormatedOIB>
  <DomainObject.Predmet.ProtuStrankaListFormatedWithAdress>
    <izvorni_sadrzaj>
      <item>TIM 90 d.d. POREČ, Vukovarska 19, 52440 Poreč zastupanog po punomoćniku odvj. MIA MIHOVILOVIĆ</item>
    </izvorni_sadrzaj>
    <derivirana_varijabla naziv="DomainObject.Predmet.ProtuStrankaListFormatedWithAdress_1">
      <item>TIM 90 d.d. POREČ, Vukovarska 19, 52440 Poreč zastupanog po punomoćniku odvj. MIA MIHOVILOVIĆ</item>
    </derivirana_varijabla>
  </DomainObject.Predmet.ProtuStrankaListFormatedWithAdress>
  <DomainObject.Predmet.ProtuStrankaListFormatedWithAdressOIB>
    <izvorni_sadrzaj>
      <item>TIM 90 d.d. POREČ, OIB 63062784520, Vukovarska 19, 52440 Poreč zastupanog po punomoćniku odvj. MIA MIHOVILOVIĆ</item>
    </izvorni_sadrzaj>
    <derivirana_varijabla naziv="DomainObject.Predmet.ProtuStrankaListFormatedWithAdressOIB_1">
      <item>TIM 90 d.d. POREČ, OIB 63062784520, Vukovarska 19, 52440 Poreč zastupanog po punomoćniku odvj. MIA MIHOVILOVIĆ</item>
    </derivirana_varijabla>
  </DomainObject.Predmet.ProtuStrankaListFormatedWithAdressOIB>
  <DomainObject.Predmet.ProtuStrankaListNazivFormated>
    <izvorni_sadrzaj>
      <item>TIM 90 d.d. POREČ</item>
    </izvorni_sadrzaj>
    <derivirana_varijabla naziv="DomainObject.Predmet.ProtuStrankaListNazivFormated_1">
      <item>TIM 90 d.d. POREČ</item>
    </derivirana_varijabla>
  </DomainObject.Predmet.ProtuStrankaListNazivFormated>
  <DomainObject.Predmet.ProtuStrankaListNazivFormatedOIB>
    <izvorni_sadrzaj>
      <item>TIM 90 d.d. POREČ, OIB 63062784520</item>
    </izvorni_sadrzaj>
    <derivirana_varijabla naziv="DomainObject.Predmet.ProtuStrankaListNazivFormatedOIB_1">
      <item>TIM 90 d.d. POREČ, OIB 63062784520</item>
    </derivirana_varijabla>
  </DomainObject.Predmet.ProtuStrankaListNazivFormatedOIB>
  <DomainObject.Predmet.OstaliListFormated>
    <izvorni_sadrzaj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Formated_1">
      <item>St. upravitelj Dražen Ezgeta punomoćnik sudionika u postupku BOJOPLAST d.d. u stečaju PULA</item>
      <item>Odvj. Anka Zaharija punomoćnik sudionika u postupku BOJOPLAST d.d. u stečaju PULA</item>
      <item>odvj. MIA MIHOVILOVIĆ punomoćnik sudionika u postupku TIM 90 d.d. POREČ</item>
      <item>Tin Matić i partneri odvjetničko društvo, društvo s ograničenom odgovornošću</item>
      <item>Odvj. Šimun Vulić</item>
      <item>Igor Matešić vl. obrta RI-KLIMA</item>
    </derivirana_varijabla>
  </DomainObject.Predmet.OstaliListFormated>
  <DomainObject.Predmet.OstaliListFormatedOIB>
    <izvorni_sadrzaj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FormatedOIB_1">
      <item>St. upravitelj Dražen Ezgeta punomoćnik sudionika u postupku BOJOPLAST d.d. u stečaju PULA</item>
      <item>Odvj. Anka Zaharija, OIB 63099034589 punomoćnik sudionika u postupku BOJOPLAST d.d. u stečaju PULA</item>
      <item>odvj. MIA MIHOVILOVIĆ punomoćnik sudionika u postupku TIM 90 d.d. POREČ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FormatedOIB>
  <DomainObject.Predmet.OstaliListFormatedWithAdress>
    <izvorni_sadrzaj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izvorni_sadrzaj>
    <derivirana_varijabla naziv="DomainObject.Predmet.OstaliListFormatedWithAdress_1">
      <item>St. upravitelj Dražen Ezgeta punomoćnik sudionika u postupku BOJOPLAST d.d. u stečaju PULA</item>
      <item>Odvj. Anka Zaharija,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Vlaška 95, 10000 Zagreb</item>
      <item>Odvj. Šimun Vulić, V. Lisinskog 2, 51000 Rijeka</item>
      <item>Igor Matešić vl. obrta RI-KLIMA, Liburnijska 24, 51000 Rijeka</item>
    </derivirana_varijabla>
  </DomainObject.Predmet.OstaliListFormatedWithAdress>
  <DomainObject.Predmet.OstaliListFormatedWithAdressOIB>
    <izvorni_sadrzaj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izvorni_sadrzaj>
    <derivirana_varijabla naziv="DomainObject.Predmet.OstaliListFormatedWithAdressOIB_1">
      <item>St. upravitelj Dražen Ezgeta punomoćnik sudionika u postupku BOJOPLAST d.d. u stečaju PULA</item>
      <item>Odvj. Anka Zaharija, OIB 63099034589, Carera 6, 52210 Rovinj punomoćnik sudionika u postupku BOJOPLAST d.d. u stečaju PULA</item>
      <item>odvj. MIA MIHOVILOVIĆ, Trg Drage Iblera 9, 10000 Zagreb punomoćnik sudionika u postupku TIM 90 d.d. POREČ</item>
      <item>Tin Matić i partneri odvjetničko društvo, društvo s ograničenom odgovornošću, OIB 08908355669, Vlaška 95, 10000 Zagreb</item>
      <item>Odvj. Šimun Vulić, V. Lisinskog 2, 51000 Rijeka</item>
      <item>Igor Matešić vl. obrta RI-KLIMA, OIB 13235672185, Liburnijska 24, 51000 Rijeka</item>
    </derivirana_varijabla>
  </DomainObject.Predmet.OstaliListFormatedWithAdressOIB>
  <DomainObject.Predmet.OstaliListNazivFormated>
    <izvorni_sadrzaj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OstaliListNazivFormated_1">
      <item>St. upravitelj Dražen Ezgeta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OstaliListNazivFormated>
  <DomainObject.Predmet.OstaliListNazivFormatedOIB>
    <izvorni_sadrzaj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izvorni_sadrzaj>
    <derivirana_varijabla naziv="DomainObject.Predmet.OstaliListNazivFormatedOIB_1">
      <item>St. upravitelj Dražen Ezgeta</item>
      <item>Odvj. Anka Zaharija, OIB 63099034589</item>
      <item>odvj. MIA MIHOVILOVIĆ</item>
      <item>Tin Matić i partneri odvjetničko društvo, društvo s ograničenom odgovornošću, OIB 08908355669</item>
      <item>Odvj. Šimun Vulić</item>
      <item>Igor Matešić vl. obrta RI-KLIMA, OIB 13235672185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BOJOPLAST d.d. u stečaju PULA i dr.</izvorni_sadrzaj>
    <derivirana_varijabla naziv="DomainObject.Predmet.StrankaIDrugi_1">BOJOPLAST d.d. u stečaju PULA i dr.</derivirana_varijabla>
  </DomainObject.Predmet.StrankaIDrugi>
  <DomainObject.Predmet.ProtustrankaIDrugi>
    <izvorni_sadrzaj>TIM 90 d.d. POREČ</izvorni_sadrzaj>
    <derivirana_varijabla naziv="DomainObject.Predmet.ProtustrankaIDrugi_1">TIM 90 d.d. POREČ</derivirana_varijabla>
  </DomainObject.Predmet.ProtustrankaIDrugi>
  <DomainObject.Predmet.StrankaIDrugiAdressOIB>
    <izvorni_sadrzaj>BOJOPLAST d.d. u stečaju PULA, OIB 92113402303, Medulinska 53, 52100 Pula i dr.</izvorni_sadrzaj>
    <derivirana_varijabla naziv="DomainObject.Predmet.StrankaIDrugiAdressOIB_1">BOJOPLAST d.d. u stečaju PULA, OIB 92113402303, Medulinska 53, 52100 Pula i dr.</derivirana_varijabla>
  </DomainObject.Predmet.StrankaIDrugiAdressOIB>
  <DomainObject.Predmet.ProtustrankaIDrugiAdressOIB>
    <izvorni_sadrzaj>TIM 90 d.d. POREČ, OIB 63062784520, Vukovarska 19, 52440 Poreč</izvorni_sadrzaj>
    <derivirana_varijabla naziv="DomainObject.Predmet.ProtustrankaIDrugiAdressOIB_1">TIM 90 d.d. POREČ, OIB 63062784520,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izvorni_sadrzaj>
    <derivirana_varijabla naziv="DomainObject.Predmet.SudioniciListNaziv_1">
      <item>BOJOPLAST d.d. u stečaju PULA</item>
      <item>TIM 90 d.d. POREČ</item>
      <item>St. upravitelj Dražen Ezgeta</item>
      <item>FINANCIJSKA AGENCIJA, RC RIJEKA, PODRUŽNICA PULA, PULA</item>
      <item>Odvj. Anka Zaharija</item>
      <item>odvj. MIA MIHOVILOVIĆ</item>
      <item>Tin Matić i partneri odvjetničko društvo, društvo s ograničenom odgovornošću</item>
      <item>Odvj. Šimun Vulić</item>
      <item>Igor Matešić vl. obrta RI-KLIMA</item>
    </derivirana_varijabla>
  </DomainObject.Predmet.SudioniciListNaziv>
  <DomainObject.Predmet.SudioniciListAdressOIB>
    <izvorni_sadrzaj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izvorni_sadrzaj>
    <derivirana_varijabla naziv="DomainObject.Predmet.SudioniciListAdressOIB_1">
      <item>BOJOPLAST d.d. u stečaju PULA, OIB 92113402303, Medulinska 53,52100 Pula</item>
      <item>TIM 90 d.d. POREČ, OIB 63062784520, Vukovarska 19,52440 Poreč</item>
      <item>St. upravitelj Dražen Ezgeta</item>
      <item>FINANCIJSKA AGENCIJA, RC RIJEKA, PODRUŽNICA PULA, PULA, OIB 85821130368, Ulica grada Vukovara 70,10000 Zagreb</item>
      <item>Odvj. Anka Zaharija, OIB 63099034589, Carera 6,52210 Rovinj</item>
      <item>odvj. MIA MIHOVILOVIĆ, Trg Drage Iblera 9,10000 Zagreb</item>
      <item>Tin Matić i partneri odvjetničko društvo, društvo s ograničenom odgovornošću, OIB 08908355669, Vlaška 95,10000 Zagreb</item>
      <item>Odvj. Šimun Vulić, V. Lisinskog 2,51000 Rijeka</item>
      <item>Igor Matešić vl. obrta RI-KLIMA, OIB 13235672185, Liburnijska 24,51000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izvorni_sadrzaj>
    <derivirana_varijabla naziv="DomainObject.Predmet.SudioniciListNazivOIB_1">
      <item>, OIB 92113402303</item>
      <item>, OIB 63062784520</item>
      <item>, OIB null</item>
      <item>, OIB 85821130368</item>
      <item>, OIB 63099034589</item>
      <item>, OIB null</item>
      <item>, OIB 08908355669</item>
      <item>, OIB null</item>
      <item>, OIB 13235672185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1792</properties:Characters>
  <properties:Lines>54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2017-04-04T07:48:00Z</dcterms:created>
  <dc:creator>Jasmina Matika</dc:creator>
  <cp:lastModifiedBy>Jasmina Matika</cp:lastModifiedBy>
  <dcterms:modified xmlns:xsi="http://www.w3.org/2001/XMLSchema-instance" xsi:type="dcterms:W3CDTF">2017-04-04T08:04:00Z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