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522f3" w14:paraId="1f522f3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812D85">
        <w:t>414/17-2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>, u stečajnom  predmetu, po</w:t>
      </w:r>
      <w:r w:rsidR="00812D85">
        <w:t xml:space="preserve">vodom prijedloga predlagatelja </w:t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812D85">
        <w:t>MONOLIT d.o.o. OIB: 66285478165 sa sjedištem u Nikole Tesle 28, 48260 Križevci</w:t>
      </w:r>
      <w:r w:rsidRPr="003517FD">
        <w:t xml:space="preserve">, dana </w:t>
      </w:r>
      <w:r w:rsidR="00812D85">
        <w:t>21</w:t>
      </w:r>
      <w:r w:rsidRPr="003517FD">
        <w:t xml:space="preserve">. </w:t>
      </w:r>
      <w:r w:rsidR="00812D85">
        <w:t>kolovoza</w:t>
      </w:r>
      <w:r w:rsidR="002F4DC4" w:rsidRPr="003517FD">
        <w:t xml:space="preserve"> </w:t>
      </w:r>
      <w:r w:rsidRPr="003517FD">
        <w:t>201</w:t>
      </w:r>
      <w:r w:rsidR="00812D85">
        <w:t>7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812D85">
        <w:t>MONOLIT d.o.o. OIB: 66285478165 sa sjedištem u Nikole Tesle 28, 48260 Križevci</w:t>
      </w:r>
      <w:r w:rsidRPr="003517FD">
        <w:t>.</w:t>
      </w:r>
      <w:r w:rsidR="00812D85">
        <w:t xml:space="preserve"> 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812D85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9</w:t>
      </w:r>
      <w:r w:rsidR="00804BB0" w:rsidRPr="003517FD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>
        <w:rPr>
          <w:b/>
          <w:u w:val="single"/>
        </w:rPr>
        <w:t>7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10</w:t>
      </w:r>
      <w:r w:rsidR="00CC2EF9" w:rsidRPr="003517FD">
        <w:rPr>
          <w:b/>
          <w:u w:val="single"/>
        </w:rPr>
        <w:t>,00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</w:t>
      </w:r>
      <w:r w:rsidR="00812D85">
        <w:t xml:space="preserve"> soba broj 223</w:t>
      </w:r>
      <w:r w:rsidRPr="003517FD">
        <w:t>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812D85">
        <w:t>predsjednik uprave Vladimir Turšček iz Križevaca, Ulica Franje Markovića 11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812D85">
        <w:t>predsjedniku uprave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812D85">
        <w:rPr>
          <w:rFonts w:eastAsia="Times New Roman"/>
          <w:lang w:eastAsia="hr-HR"/>
        </w:rPr>
        <w:t>predsjednik uprave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812D85">
        <w:t xml:space="preserve"> dana 08.</w:t>
      </w:r>
      <w:r w:rsidR="00911B01">
        <w:t xml:space="preserve"> </w:t>
      </w:r>
      <w:r w:rsidR="00812D85">
        <w:t>ožujka 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3517FD">
        <w:t>St-</w:t>
      </w:r>
      <w:r w:rsidR="00812D85">
        <w:t>126/17-6</w:t>
      </w:r>
      <w:r w:rsidRPr="003517FD">
        <w:t xml:space="preserve"> </w:t>
      </w:r>
      <w:r>
        <w:t>od</w:t>
      </w:r>
      <w:r w:rsidR="00812D85">
        <w:t xml:space="preserve"> 13</w:t>
      </w:r>
      <w:r w:rsidR="00911B01">
        <w:t xml:space="preserve">. </w:t>
      </w:r>
      <w:r w:rsidR="00812D85">
        <w:t>lipnja 2017</w:t>
      </w:r>
      <w:r w:rsidR="00911B01">
        <w:t>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812D85">
        <w:t>21</w:t>
      </w:r>
      <w:r w:rsidR="00066C4E" w:rsidRPr="003517FD">
        <w:t xml:space="preserve">. </w:t>
      </w:r>
      <w:r w:rsidR="00812D85">
        <w:t>kolovoza</w:t>
      </w:r>
      <w:r w:rsidR="00CC2EF9" w:rsidRPr="003517FD">
        <w:t xml:space="preserve"> </w:t>
      </w:r>
      <w:r w:rsidRPr="003517FD">
        <w:t>201</w:t>
      </w:r>
      <w:r w:rsidR="00812D8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9D2B11">
        <w:t>,v.r.</w:t>
      </w:r>
    </w:p>
    <w:p w:rsidRDefault="00804BB0" w:rsidP="00804BB0" w:rsidR="00804BB0">
      <w:pPr>
        <w:spacing w:lineRule="auto" w:line="240" w:after="0"/>
        <w:jc w:val="both"/>
      </w:pPr>
    </w:p>
    <w:p w:rsidRDefault="009D2B11" w:rsidP="00804BB0" w:rsidR="009D2B11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3C58DE">
      <w:pPr>
        <w:spacing w:lineRule="auto" w:line="240" w:after="0"/>
        <w:jc w:val="both"/>
      </w:pPr>
      <w:r w:rsidRPr="005C102C">
        <w:t xml:space="preserve">- </w:t>
      </w:r>
      <w:r w:rsidR="00812D85">
        <w:t>MONOLIT d.o.o. OIB: 66285478165 sa sjedištem u Nikole Tesle 28, 48260 Križevci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812D85">
        <w:t>predsjednik uprave Vladimir Turšček iz Križevaca, Ulica Franje Markovića 11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302" w:rsidP="00CD4711" w:rsidR="004D3302">
      <w:pPr>
        <w:spacing w:lineRule="auto" w:line="240" w:after="0"/>
      </w:pPr>
      <w:r>
        <w:separator/>
      </w:r>
    </w:p>
  </w:endnote>
  <w:endnote w:id="0" w:type="continuationSeparator">
    <w:p w:rsidRDefault="004D3302" w:rsidP="00CD4711" w:rsidR="004D33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302" w:rsidP="00CD4711" w:rsidR="004D3302">
      <w:pPr>
        <w:spacing w:lineRule="auto" w:line="240" w:after="0"/>
      </w:pPr>
      <w:r>
        <w:separator/>
      </w:r>
    </w:p>
  </w:footnote>
  <w:footnote w:id="0" w:type="continuationSeparator">
    <w:p w:rsidRDefault="004D3302" w:rsidP="00CD4711" w:rsidR="004D33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186">
          <w:rPr>
            <w:noProof/>
          </w:rPr>
          <w:t>2</w:t>
        </w:r>
        <w:r>
          <w:fldChar w:fldCharType="end"/>
        </w:r>
      </w:p>
    </w:sdtContent>
  </w:sdt>
  <w:p w:rsidRDefault="00812D85" w:rsidP="00812D85" w:rsidR="00812D85" w:rsidRPr="003517FD">
    <w:pPr>
      <w:pStyle w:val="Zaglavlje"/>
      <w:jc w:val="right"/>
    </w:pPr>
    <w:r w:rsidRPr="003517FD">
      <w:t>Poslovni broj: 2 St-</w:t>
    </w:r>
    <w:r>
      <w:t>414/17-2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3302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78B4"/>
    <w:rsid w:val="00777F98"/>
    <w:rsid w:val="007C532B"/>
    <w:rsid w:val="00804BB0"/>
    <w:rsid w:val="00812D85"/>
    <w:rsid w:val="00822D9B"/>
    <w:rsid w:val="008768BC"/>
    <w:rsid w:val="008E5BE7"/>
    <w:rsid w:val="008E6186"/>
    <w:rsid w:val="008F4174"/>
    <w:rsid w:val="00911B01"/>
    <w:rsid w:val="0092027E"/>
    <w:rsid w:val="00943AB3"/>
    <w:rsid w:val="00960A0B"/>
    <w:rsid w:val="0096218E"/>
    <w:rsid w:val="00980C3B"/>
    <w:rsid w:val="00996B39"/>
    <w:rsid w:val="009D2B11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4.4.2017</izvorni_sadrzaj>
    <derivirana_varijabla naziv="DomainObject.Predmet.Opis_1">Prijedlog za otvaranje st. postupka 4.4.2017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MONOLIT d.o.o. za izvođenje radova u građevinarstvu, projektiranje, trgovinu i usluge</izvorni_sadrzaj>
    <derivirana_varijabla naziv="DomainObject.Predmet.ProtustrankaFormated_1">  MONOLIT d.o.o. za izvođenje radova u građevinarstvu, projektiranje, trgovinu i usluge</derivirana_varijabla>
  </DomainObject.Predmet.ProtustrankaFormated>
  <DomainObject.Predmet.ProtustrankaFormatedOIB>
    <izvorni_sadrzaj>  MONOLIT d.o.o. za izvođenje radova u građevinarstvu, projektiranje, trgovinu i usluge, OIB 66285478165</izvorni_sadrzaj>
    <derivirana_varijabla naziv="DomainObject.Predmet.ProtustrankaFormatedOIB_1">  MONOLIT d.o.o. za izvođenje radova u građevinarstvu, projektiranje, trgovinu i usluge, OIB 66285478165</derivirana_varijabla>
  </DomainObject.Predmet.ProtustrankaFormatedOIB>
  <DomainObject.Predmet.ProtustrankaFormatedWithAdress>
    <izvorni_sadrzaj> MONOLIT d.o.o. za izvođenje radova u građevinarstvu, projektiranje, trgovinu i usluge, Nikole Tesle 28, 48260 Križevci</izvorni_sadrzaj>
    <derivirana_varijabla naziv="DomainObject.Predmet.ProtustrankaFormatedWithAdress_1"> MONOLIT d.o.o. za izvođenje radova u građevinarstvu, projektiranje, trgovinu i usluge, Nikole Tesle 28, 48260 Križevci</derivirana_varijabla>
  </DomainObject.Predmet.ProtustrankaFormatedWithAdress>
  <DomainObject.Predmet.ProtustrankaFormatedWithAdressOIB>
    <izvorni_sadrzaj> MONOLIT d.o.o. za izvođenje radova u građevinarstvu, projektiranje, trgovinu i usluge, OIB 66285478165, Nikole Tesle 28, 48260 Križevci</izvorni_sadrzaj>
    <derivirana_varijabla naziv="DomainObject.Predmet.ProtustrankaFormatedWithAdressOIB_1"> MONOLIT d.o.o. za izvođenje radova u građevinarstvu, projektiranje, trgovinu i usluge, OIB 66285478165, Nikole Tesle 28, 48260 Križevci</derivirana_varijabla>
  </DomainObject.Predmet.ProtustrankaFormatedWithAdressOIB>
  <DomainObject.Predmet.ProtustrankaWithAdress>
    <izvorni_sadrzaj>MONOLIT d.o.o. za izvođenje radova u građevinarstvu, projektiranje, trgovinu i usluge Nikole Tesle 28, 48260 Križevci</izvorni_sadrzaj>
    <derivirana_varijabla naziv="DomainObject.Predmet.ProtustrankaWithAdress_1">MONOLIT d.o.o. za izvođenje radova u građevinarstvu, projektiranje, trgovinu i usluge Nikole Tesle 28, 48260 Križevci</derivirana_varijabla>
  </DomainObject.Predmet.ProtustrankaWithAdress>
  <DomainObject.Predmet.ProtustrankaWithAdressOIB>
    <izvorni_sadrzaj>MONOLIT d.o.o. za izvođenje radova u građevinarstvu, projektiranje, trgovinu i usluge, OIB 66285478165, Nikole Tesle 28, 48260 Križevci</izvorni_sadrzaj>
    <derivirana_varijabla naziv="DomainObject.Predmet.ProtustrankaWithAdressOIB_1">MONOLIT d.o.o. za izvođenje radova u građevinarstvu, projektiranje, trgovinu i usluge, OIB 66285478165, Nikole Tesle 28, 48260 Križevci</derivirana_varijabla>
  </DomainObject.Predmet.ProtustrankaWithAdressOIB>
  <DomainObject.Predmet.ProtustrankaNazivFormated>
    <izvorni_sadrzaj>MONOLIT d.o.o. za izvođenje radova u građevinarstvu, projektiranje, trgovinu i usluge</izvorni_sadrzaj>
    <derivirana_varijabla naziv="DomainObject.Predmet.ProtustrankaNazivFormated_1">MONOLIT d.o.o. za izvođenje radova u građevinarstvu, projektiranje, trgovinu i usluge</derivirana_varijabla>
  </DomainObject.Predmet.ProtustrankaNazivFormated>
  <DomainObject.Predmet.ProtustrankaNazivFormatedOIB>
    <izvorni_sadrzaj>MONOLIT d.o.o. za izvođenje radova u građevinarstvu, projektiranje, trgovinu i usluge, OIB 66285478165</izvorni_sadrzaj>
    <derivirana_varijabla naziv="DomainObject.Predmet.ProtustrankaNazivFormatedOIB_1">MONOLIT d.o.o. za izvođenje radova u građevinarstvu, projektiranje, trgovinu i usluge, OIB 66285478165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 Sjeverna Hrvatsk</izvorni_sadrzaj>
    <derivirana_varijabla naziv="DomainObject.Predmet.StrankaFormated_1">  REPUBLIKA HRVATSKA MINISTARSTVO FINANCIJA, Porezna uprava Sjeverna Hrvatsk</derivirana_varijabla>
  </DomainObject.Predmet.StrankaFormated>
  <DomainObject.Predmet.StrankaFormatedOIB>
    <izvorni_sadrzaj>  REPUBLIKA HRVATSKA MINISTARSTVO FINANCIJA, Porezna uprava Sjeverna Hrvatsk, OIB 18683136487</izvorni_sadrzaj>
    <derivirana_varijabla naziv="DomainObject.Predmet.StrankaFormatedOIB_1">  REPUBLIKA HRVATSKA MINISTARSTVO FINANCIJA, Porezna uprava Sjeverna Hrvatsk, OIB 18683136487</derivirana_varijabla>
  </DomainObject.Predmet.StrankaFormatedOIB>
  <DomainObject.Predmet.StrankaFormatedWithAdress>
    <izvorni_sadrzaj> REPUBLIKA HRVATSKA MINISTARSTVO FINANCIJA, Porezna uprava Sjeverna Hrvatsk, Katančićeva 5, 10000 Zagreb</izvorni_sadrzaj>
    <derivirana_varijabla naziv="DomainObject.Predmet.StrankaFormatedWithAdress_1"> REPUBLIKA HRVATSKA MINISTARSTVO FINANCIJA, Porezna uprava Sjeverna Hrvatsk, Katančićeva 5, 10000 Zagreb</derivirana_varijabla>
  </DomainObject.Predmet.StrankaFormatedWithAdress>
  <DomainObject.Predmet.StrankaFormatedWithAdressOIB>
    <izvorni_sadrzaj> REPUBLIKA HRVATSKA MINISTARSTVO FINANCIJA, Porezna uprava Sjeverna Hrvatsk, OIB 18683136487, Katančićeva 5, 10000 Zagreb</izvorni_sadrzaj>
    <derivirana_varijabla naziv="DomainObject.Predmet.StrankaFormatedWithAdressOIB_1"> REPUBLIKA HRVATSKA MINISTARSTVO FINANCIJA, Porezna uprava Sjeverna Hrvatsk, OIB 18683136487, Katančićeva 5, 10000 Zagreb</derivirana_varijabla>
  </DomainObject.Predmet.StrankaFormatedWithAdressOIB>
  <DomainObject.Predmet.StrankaWithAdress>
    <izvorni_sadrzaj>REPUBLIKA HRVATSKA MINISTARSTVO FINANCIJA, Porezna uprava Sjeverna Hrvatsk Katančićeva 5,10000 Zagreb</izvorni_sadrzaj>
    <derivirana_varijabla naziv="DomainObject.Predmet.StrankaWithAdress_1">REPUBLIKA HRVATSKA MINISTARSTVO FINANCIJA, Porezna uprava Sjeverna Hrvatsk Katančićeva 5,10000 Zagreb</derivirana_varijabla>
  </DomainObject.Predmet.StrankaWithAdress>
  <DomainObject.Predmet.StrankaWithAdressOIB>
    <izvorni_sadrzaj>REPUBLIKA HRVATSKA MINISTARSTVO FINANCIJA, Porezna uprava Sjeverna Hrvatsk, OIB 18683136487, Katančićeva 5,10000 Zagreb</izvorni_sadrzaj>
    <derivirana_varijabla naziv="DomainObject.Predmet.StrankaWithAdressOIB_1">REPUBLIKA HRVATSKA MINISTARSTVO FINANCIJA, Porezna uprava Sjeverna Hrvatsk, OIB 18683136487, Katančićeva 5,10000 Zagreb</derivirana_varijabla>
  </DomainObject.Predmet.StrankaWithAdressOIB>
  <DomainObject.Predmet.StrankaNazivFormated>
    <izvorni_sadrzaj>REPUBLIKA HRVATSKA MINISTARSTVO FINANCIJA, Porezna uprava Sjeverna Hrvatsk</izvorni_sadrzaj>
    <derivirana_varijabla naziv="DomainObject.Predmet.StrankaNazivFormated_1">REPUBLIKA HRVATSKA MINISTARSTVO FINANCIJA, Porezna uprava Sjeverna Hrvatsk</derivirana_varijabla>
  </DomainObject.Predmet.StrankaNazivFormated>
  <DomainObject.Predmet.StrankaNazivFormatedOIB>
    <izvorni_sadrzaj>REPUBLIKA HRVATSKA MINISTARSTVO FINANCIJA, Porezna uprava Sjeverna Hrvatsk, OIB 18683136487</izvorni_sadrzaj>
    <derivirana_varijabla naziv="DomainObject.Predmet.StrankaNazivFormatedOIB_1">REPUBLIKA HRVATSKA MINISTARSTVO FINANCIJA, Porezna uprava Sjeverna Hrvatsk,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3716733.15</izvorni_sadrzaj>
    <derivirana_varijabla naziv="DomainObject.Predmet.TrenutnaVrijednost_1">3716733.15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REPUBLIKA HRVATSKA MINISTARSTVO FINANCIJA, Porezna uprava Sjeverna Hrvatsk</item>
    </izvorni_sadrzaj>
    <derivirana_varijabla naziv="DomainObject.Predmet.StrankaListFormated_1">
      <item>REPUBLIKA HRVATSKA MINISTARSTVO FINANCIJA, Porezna uprava Sjeverna Hrvatsk</item>
    </derivirana_varijabla>
  </DomainObject.Predmet.StrankaListFormated>
  <DomainObject.Predmet.StrankaListFormatedOIB>
    <izvorni_sadrzaj>
      <item>REPUBLIKA HRVATSKA MINISTARSTVO FINANCIJA, Porezna uprava Sjeverna Hrvatsk, OIB 18683136487</item>
    </izvorni_sadrzaj>
    <derivirana_varijabla naziv="DomainObject.Predmet.StrankaListFormatedOIB_1">
      <item>REPUBLIKA HRVATSKA MINISTARSTVO FINANCIJA, Porezna uprava Sjeverna Hrvatsk, OIB 18683136487</item>
    </derivirana_varijabla>
  </DomainObject.Predmet.StrankaListFormatedOIB>
  <DomainObject.Predmet.StrankaListFormatedWithAdress>
    <izvorni_sadrzaj>
      <item>REPUBLIKA HRVATSKA MINISTARSTVO FINANCIJA, Porezna uprava Sjeverna Hrvatsk, Katančićeva 5, 10000 Zagreb</item>
    </izvorni_sadrzaj>
    <derivirana_varijabla naziv="DomainObject.Predmet.StrankaListFormatedWithAdress_1">
      <item>REPUBLIKA HRVATSKA MINISTARSTVO FINANCIJA, Porezna uprava Sjeverna Hrvatsk, Katančićeva 5, 10000 Zagreb</item>
    </derivirana_varijabla>
  </DomainObject.Predmet.StrankaListFormatedWithAdress>
  <DomainObject.Predmet.StrankaListFormatedWithAdressOIB>
    <izvorni_sadrzaj>
      <item>REPUBLIKA HRVATSKA MINISTARSTVO FINANCIJA, Porezna uprava Sjeverna Hrvatsk, OIB 18683136487, Katančićeva 5, 10000 Zagreb</item>
    </izvorni_sadrzaj>
    <derivirana_varijabla naziv="DomainObject.Predmet.StrankaListFormatedWithAdressOIB_1">
      <item>REPUBLIKA HRVATSKA MINISTARSTVO FINANCIJA, Porezna uprava Sjeverna Hrvatsk, OIB 18683136487, Katančićeva 5, 10000 Zagreb</item>
    </derivirana_varijabla>
  </DomainObject.Predmet.StrankaListFormatedWithAdressOIB>
  <DomainObject.Predmet.StrankaListNazivFormated>
    <izvorni_sadrzaj>
      <item>REPUBLIKA HRVATSKA MINISTARSTVO FINANCIJA, Porezna uprava Sjeverna Hrvatsk</item>
    </izvorni_sadrzaj>
    <derivirana_varijabla naziv="DomainObject.Predmet.StrankaListNazivFormated_1">
      <item>REPUBLIKA HRVATSKA MINISTARSTVO FINANCIJA, Porezna uprava Sjeverna Hrvatsk</item>
    </derivirana_varijabla>
  </DomainObject.Predmet.StrankaListNazivFormated>
  <DomainObject.Predmet.StrankaListNazivFormatedOIB>
    <izvorni_sadrzaj>
      <item>REPUBLIKA HRVATSKA MINISTARSTVO FINANCIJA, Porezna uprava Sjeverna Hrvatsk, OIB 18683136487</item>
    </izvorni_sadrzaj>
    <derivirana_varijabla naziv="DomainObject.Predmet.StrankaListNazivFormatedOIB_1">
      <item>REPUBLIKA HRVATSKA MINISTARSTVO FINANCIJA, Porezna uprava Sjeverna Hrvatsk, OIB 18683136487</item>
    </derivirana_varijabla>
  </DomainObject.Predmet.StrankaListNazivFormatedOIB>
  <DomainObject.Predmet.ProtuStrankaListFormated>
    <izvorni_sadrzaj>
      <item>MONOLIT d.o.o. za izvođenje radova u građevinarstvu, projektiranje, trgovinu i usluge</item>
    </izvorni_sadrzaj>
    <derivirana_varijabla naziv="DomainObject.Predmet.ProtuStrankaListFormated_1">
      <item>MONOLIT d.o.o. za izvođenje radova u građevinarstvu, projektiranje, trgovinu i usluge</item>
    </derivirana_varijabla>
  </DomainObject.Predmet.ProtuStrankaListFormated>
  <DomainObject.Predmet.ProtuStrankaListFormatedOIB>
    <izvorni_sadrzaj>
      <item>MONOLIT d.o.o. za izvođenje radova u građevinarstvu, projektiranje, trgovinu i usluge, OIB 66285478165</item>
    </izvorni_sadrzaj>
    <derivirana_varijabla naziv="DomainObject.Predmet.ProtuStrankaListFormatedOIB_1">
      <item>MONOLIT d.o.o. za izvođenje radova u građevinarstvu, projektiranje, trgovinu i usluge, OIB 66285478165</item>
    </derivirana_varijabla>
  </DomainObject.Predmet.ProtuStrankaListFormatedOIB>
  <DomainObject.Predmet.ProtuStrankaListFormatedWithAdress>
    <izvorni_sadrzaj>
      <item>MONOLIT d.o.o. za izvođenje radova u građevinarstvu, projektiranje, trgovinu i usluge, Nikole Tesle 28, 48260 Križevci</item>
    </izvorni_sadrzaj>
    <derivirana_varijabla naziv="DomainObject.Predmet.ProtuStrankaListFormatedWithAdress_1">
      <item>MONOLIT d.o.o. za izvođenje radova u građevinarstvu, projektiranje, trgovinu i usluge, Nikole Tesle 28, 48260 Križevci</item>
    </derivirana_varijabla>
  </DomainObject.Predmet.ProtuStrankaListFormatedWithAdress>
  <DomainObject.Predmet.ProtuStrankaListFormatedWithAdressOIB>
    <izvorni_sadrzaj>
      <item>MONOLIT d.o.o. za izvođenje radova u građevinarstvu, projektiranje, trgovinu i usluge, OIB 66285478165, Nikole Tesle 28, 48260 Križevci</item>
    </izvorni_sadrzaj>
    <derivirana_varijabla naziv="DomainObject.Predmet.ProtuStrankaListFormatedWithAdressOIB_1">
      <item>MONOLIT d.o.o. za izvođenje radova u građevinarstvu, projektiranje, trgovinu i usluge, OIB 66285478165, Nikole Tesle 28, 48260 Križevci</item>
    </derivirana_varijabla>
  </DomainObject.Predmet.ProtuStrankaListFormatedWithAdressOIB>
  <DomainObject.Predmet.ProtuStrankaListNazivFormated>
    <izvorni_sadrzaj>
      <item>MONOLIT d.o.o. za izvođenje radova u građevinarstvu, projektiranje, trgovinu i usluge</item>
    </izvorni_sadrzaj>
    <derivirana_varijabla naziv="DomainObject.Predmet.ProtuStrankaListNazivFormated_1">
      <item>MONOLIT d.o.o. za izvođenje radova u građevinarstvu, projektiranje, trgovinu i usluge</item>
    </derivirana_varijabla>
  </DomainObject.Predmet.ProtuStrankaListNazivFormated>
  <DomainObject.Predmet.ProtuStrankaListNazivFormatedOIB>
    <izvorni_sadrzaj>
      <item>MONOLIT d.o.o. za izvođenje radova u građevinarstvu, projektiranje, trgovinu i usluge, OIB 66285478165</item>
    </izvorni_sadrzaj>
    <derivirana_varijabla naziv="DomainObject.Predmet.ProtuStrankaListNazivFormatedOIB_1">
      <item>MONOLIT d.o.o. za izvođenje radova u građevinarstvu, projektiranje, trgovinu i usluge, OIB 66285478165</item>
    </derivirana_varijabla>
  </DomainObject.Predmet.ProtuStrankaListNazivFormatedOIB>
  <DomainObject.Predmet.OstaliListFormated>
    <izvorni_sadrzaj>
      <item>Vladimir Trušček</item>
      <item>Županijsko državno odvjetništvo u Varaždinu</item>
      <item>Financijska agencija</item>
    </izvorni_sadrzaj>
    <derivirana_varijabla naziv="DomainObject.Predmet.OstaliListFormated_1">
      <item>Vladimir Trušček</item>
      <item>Županijsko državno odvjetništvo u Varaždinu</item>
      <item>Financijska agencija</item>
    </derivirana_varijabla>
  </DomainObject.Predmet.OstaliListFormated>
  <DomainObject.Predmet.OstaliListFormatedOIB>
    <izvorni_sadrzaj>
      <item>Vladimir Trušček, OIB 30486296554</item>
      <item>Županijsko državno odvjetništvo u Varaždinu</item>
      <item>Financijska agencija, OIB 85821130368</item>
    </izvorni_sadrzaj>
    <derivirana_varijabla naziv="DomainObject.Predmet.OstaliListFormatedOIB_1">
      <item>Vladimir Trušček, OIB 30486296554</item>
      <item>Županijsko državno odvjetništvo u Varaždinu</item>
      <item>Financijska agencija, OIB 85821130368</item>
    </derivirana_varijabla>
  </DomainObject.Predmet.OstaliListFormatedOIB>
  <DomainObject.Predmet.OstaliListFormatedWithAdress>
    <izvorni_sadrzaj>
      <item>Vladimir Trušček, Ulica Franje Markovića 11, 48260 Križevci</item>
      <item>Županijsko državno odvjetništvo u Varaždinu, Ul. braće Radić 2, 42000 Varaždin</item>
      <item>Financijska agencija, Ulica grada Vukovara 70, 10000 Zagreb</item>
    </izvorni_sadrzaj>
    <derivirana_varijabla naziv="DomainObject.Predmet.OstaliListFormatedWithAdress_1">
      <item>Vladimir Trušček, Ulica Franje Markovića 11, 48260 Križevci</item>
      <item>Županijsko državno odvjetništvo u Varaždinu, Ul. braće Radić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Vladimir Trušček, OIB 30486296554, Ulica Franje Markovića 11, 48260 Križevci</item>
      <item>Županijsko državno odvjetništvo u Varaždinu, Ul. braće Radić 2, 42000 Varaždin</item>
      <item>Financijska agencija, OIB 85821130368, Ulica grada Vukovara 70, 10000 Zagreb</item>
    </izvorni_sadrzaj>
    <derivirana_varijabla naziv="DomainObject.Predmet.OstaliListFormatedWithAdressOIB_1">
      <item>Vladimir Trušček, OIB 30486296554, Ulica Franje Markovića 11, 48260 Križevci</item>
      <item>Županijsko državno odvjetništvo u Varaždinu, Ul. braće Radić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Vladimir Trušček</item>
      <item>Županijsko državno odvjetništvo u Varaždinu</item>
      <item>Financijska agencija</item>
    </izvorni_sadrzaj>
    <derivirana_varijabla naziv="DomainObject.Predmet.OstaliListNazivFormated_1">
      <item>Vladimir Trušček</item>
      <item>Županijsko državno odvjetništvo u Varaždinu</item>
      <item>Financijska agencija</item>
    </derivirana_varijabla>
  </DomainObject.Predmet.OstaliListNazivFormated>
  <DomainObject.Predmet.OstaliListNazivFormatedOIB>
    <izvorni_sadrzaj>
      <item>Vladimir Trušček, OIB 30486296554</item>
      <item>Županijsko državno odvjetništvo u Varaždinu</item>
      <item>Financijska agencija, OIB 85821130368</item>
    </izvorni_sadrzaj>
    <derivirana_varijabla naziv="DomainObject.Predmet.OstaliListNazivFormatedOIB_1">
      <item>Vladimir Trušček, OIB 30486296554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 Sjeverna Hrvatsk</izvorni_sadrzaj>
    <derivirana_varijabla naziv="DomainObject.Predmet.StrankaIDrugi_1">REPUBLIKA HRVATSKA MINISTARSTVO FINANCIJA, Porezna uprava Sjeverna Hrvatsk</derivirana_varijabla>
  </DomainObject.Predmet.StrankaIDrugi>
  <DomainObject.Predmet.ProtustrankaIDrugi>
    <izvorni_sadrzaj>MONOLIT d.o.o. za izvođenje radova u građevinarstvu, projektiranje, trgovinu i usluge</izvorni_sadrzaj>
    <derivirana_varijabla naziv="DomainObject.Predmet.ProtustrankaIDrugi_1">MONOLIT d.o.o. za izvođenje radova u građevinarstvu, projektiranje, trgovinu i usluge</derivirana_varijabla>
  </DomainObject.Predmet.ProtustrankaIDrugi>
  <DomainObject.Predmet.StrankaIDrugiAdressOIB>
    <izvorni_sadrzaj>REPUBLIKA HRVATSKA MINISTARSTVO FINANCIJA, Porezna uprava Sjeverna Hrvatsk, OIB 18683136487, Katančićeva 5, 10000 Zagreb</izvorni_sadrzaj>
    <derivirana_varijabla naziv="DomainObject.Predmet.StrankaIDrugiAdressOIB_1">REPUBLIKA HRVATSKA MINISTARSTVO FINANCIJA, Porezna uprava Sjeverna Hrvatsk, OIB 18683136487, Katančićeva 5, 10000 Zagreb</derivirana_varijabla>
  </DomainObject.Predmet.StrankaIDrugiAdressOIB>
  <DomainObject.Predmet.ProtustrankaIDrugiAdressOIB>
    <izvorni_sadrzaj>MONOLIT d.o.o. za izvođenje radova u građevinarstvu, projektiranje, trgovinu i usluge, OIB 66285478165, Nikole Tesle 28, 48260 Križevci</izvorni_sadrzaj>
    <derivirana_varijabla naziv="DomainObject.Predmet.ProtustrankaIDrugiAdressOIB_1">MONOLIT d.o.o. za izvođenje radova u građevinarstvu, projektiranje, trgovinu i usluge, OIB 66285478165, Nikole Tesle 28,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MONOLIT d.o.o. za izvođenje radova u građevinarstvu, projektiranje, trgovinu i usluge</item>
      <item>REPUBLIKA HRVATSKA MINISTARSTVO FINANCIJA, Porezna uprava Sjeverna Hrvatsk</item>
      <item>Vladimir Trušček</item>
      <item>Županijsko državno odvjetništvo u Varaždinu</item>
      <item>Financijska agencija</item>
    </izvorni_sadrzaj>
    <derivirana_varijabla naziv="DomainObject.Predmet.SudioniciListNaziv_1">
      <item>MONOLIT d.o.o. za izvođenje radova u građevinarstvu, projektiranje, trgovinu i usluge</item>
      <item>REPUBLIKA HRVATSKA MINISTARSTVO FINANCIJA, Porezna uprava Sjeverna Hrvatsk</item>
      <item>Vladimir Trušček</item>
      <item>Županijsko državno odvjetništvo u Varaždinu</item>
      <item>Financijska agencija</item>
    </derivirana_varijabla>
  </DomainObject.Predmet.SudioniciListNaziv>
  <DomainObject.Predmet.SudioniciListAdressOIB>
    <izvorni_sadrzaj>
      <item>MONOLIT d.o.o. za izvođenje radova u građevinarstvu, projektiranje, trgovinu i usluge, OIB 66285478165, Nikole Tesle 28,48260 Križevci</item>
      <item>REPUBLIKA HRVATSKA MINISTARSTVO FINANCIJA, Porezna uprava Sjeverna Hrvatsk, OIB 18683136487, Katančićeva 5,10000 Zagreb</item>
      <item>Vladimir Trušček, OIB 30486296554, Ulica Franje Markovića 11,48260 Križevci</item>
      <item>Županijsko državno odvjetništvo u Varaždinu, Ul. braće Radić 2,42000 Varaždin</item>
      <item>Financijska agencija, OIB 85821130368, Ulica grada Vukovara 70,10000 Zagreb</item>
    </izvorni_sadrzaj>
    <derivirana_varijabla naziv="DomainObject.Predmet.SudioniciListAdressOIB_1">
      <item>MONOLIT d.o.o. za izvođenje radova u građevinarstvu, projektiranje, trgovinu i usluge, OIB 66285478165, Nikole Tesle 28,48260 Križevci</item>
      <item>REPUBLIKA HRVATSKA MINISTARSTVO FINANCIJA, Porezna uprava Sjeverna Hrvatsk, OIB 18683136487, Katančićeva 5,10000 Zagreb</item>
      <item>Vladimir Trušček, OIB 30486296554, Ulica Franje Markovića 11,48260 Križevci</item>
      <item>Županijsko državno odvjetništvo u Varaždinu, Ul. braće Radić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66285478165</item>
      <item>, OIB 18683136487</item>
      <item>, OIB 30486296554</item>
      <item>, OIB null</item>
      <item>, OIB 85821130368</item>
    </izvorni_sadrzaj>
    <derivirana_varijabla naziv="DomainObject.Predmet.SudioniciListNazivOIB_1">
      <item>, OIB 66285478165</item>
      <item>, OIB 18683136487</item>
      <item>, OIB 30486296554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F3249-A823-4752-A778-C36EA24EB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2739</properties:Characters>
  <properties:Lines>83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2017-08-21T07:53:00Z</dcterms:created>
  <dc:creator>Maja Valušnig</dc:creator>
  <cp:lastModifiedBy>Marko Makaj</cp:lastModifiedBy>
  <cp:lastPrinted>2017-08-21T07:54:00Z</cp:lastPrinted>
  <dcterms:modified xmlns:xsi="http://www.w3.org/2001/XMLSchema-instance" xsi:type="dcterms:W3CDTF">2017-08-21T07:55:00Z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