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6ef4" w14:paraId="b016ef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8E0E50">
        <w:rPr>
          <w:b/>
        </w:rPr>
        <w:t>49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8E0E50">
        <w:t>Karlovac</w:t>
      </w:r>
      <w:r w:rsidR="006412E4">
        <w:t xml:space="preserve">, </w:t>
      </w:r>
      <w:r w:rsidR="008E0E50">
        <w:t>Ul. Pavla Vitezovića 1,</w:t>
      </w:r>
      <w:r w:rsidR="004A0D7B">
        <w:t xml:space="preserve">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8E0E50">
        <w:t>Imam ili nemam jednostavno društvo s ograničenom odgovornošću za ugostiteljstvo i trgovinu</w:t>
      </w:r>
      <w:r w:rsidR="005E6640">
        <w:t>,</w:t>
      </w:r>
      <w:r w:rsidR="0051209F">
        <w:t xml:space="preserve"> skraćena tvrtka: </w:t>
      </w:r>
      <w:r w:rsidR="008E0E50">
        <w:t>Imam ili nemam j.d.o.o.</w:t>
      </w:r>
      <w:r w:rsidR="0051209F">
        <w:t>,</w:t>
      </w:r>
      <w:r w:rsidR="00B57E1B">
        <w:t xml:space="preserve"> </w:t>
      </w:r>
      <w:r w:rsidR="008E0E50">
        <w:t>Karlovac</w:t>
      </w:r>
      <w:r w:rsidR="00B57E1B">
        <w:t xml:space="preserve">, </w:t>
      </w:r>
      <w:r w:rsidR="008E0E50">
        <w:t xml:space="preserve">Matka </w:t>
      </w:r>
      <w:proofErr w:type="spellStart"/>
      <w:r w:rsidR="008E0E50">
        <w:t>Laginje</w:t>
      </w:r>
      <w:proofErr w:type="spellEnd"/>
      <w:r w:rsidR="008E0E50">
        <w:t xml:space="preserve"> 6</w:t>
      </w:r>
      <w:r w:rsidR="00B57E1B">
        <w:t>,</w:t>
      </w:r>
      <w:r w:rsidR="0051209F">
        <w:t xml:space="preserve"> OIB: </w:t>
      </w:r>
      <w:r w:rsidR="008E0E50">
        <w:t>85537969330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8E0E50">
        <w:t xml:space="preserve">Imam ili nemam jednostavno društvo s ograničenom odgovornošću za ugostiteljstvo i trgovinu, skraćena tvrtka: Imam ili nemam j.d.o.o., Karlovac, Matka </w:t>
      </w:r>
      <w:proofErr w:type="spellStart"/>
      <w:r w:rsidR="008E0E50">
        <w:t>Laginje</w:t>
      </w:r>
      <w:proofErr w:type="spellEnd"/>
      <w:r w:rsidR="008E0E50">
        <w:t xml:space="preserve"> 6, OIB: 85537969330</w:t>
      </w:r>
      <w:r w:rsidR="00067508">
        <w:t xml:space="preserve">, </w:t>
      </w:r>
      <w:r w:rsidR="00B76165">
        <w:t xml:space="preserve">iznosi </w:t>
      </w:r>
      <w:r w:rsidR="008E0E50">
        <w:t>53.737,05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8E0E50">
        <w:t>Goran Novaković</w:t>
      </w:r>
      <w:r w:rsidR="00B57E1B">
        <w:t xml:space="preserve">, </w:t>
      </w:r>
      <w:r w:rsidR="008E0E50">
        <w:t>Karlovac</w:t>
      </w:r>
      <w:r w:rsidR="001333D8">
        <w:t>,</w:t>
      </w:r>
      <w:r w:rsidR="00B57E1B">
        <w:t xml:space="preserve"> </w:t>
      </w:r>
      <w:r w:rsidR="008E0E50">
        <w:t xml:space="preserve">Matka </w:t>
      </w:r>
      <w:proofErr w:type="spellStart"/>
      <w:r w:rsidR="008E0E50">
        <w:t>Laginje</w:t>
      </w:r>
      <w:proofErr w:type="spellEnd"/>
      <w:r w:rsidR="008E0E50">
        <w:t xml:space="preserve"> 6</w:t>
      </w:r>
      <w:r w:rsidR="00AC6460">
        <w:t>,</w:t>
      </w:r>
      <w:r w:rsidR="0051209F">
        <w:t xml:space="preserve"> OIB: </w:t>
      </w:r>
      <w:r w:rsidR="008E0E50">
        <w:t>67163879616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D65F20">
        <w:rPr>
          <w:b/>
        </w:rPr>
        <w:t>49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51209F">
        <w:t xml:space="preserve">8.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375" w:rsidR="00D84375">
      <w:r>
        <w:separator/>
      </w:r>
    </w:p>
  </w:endnote>
  <w:endnote w:id="0" w:type="continuationSeparator">
    <w:p w:rsidRDefault="00D84375" w:rsidR="00D84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375" w:rsidR="00D84375">
      <w:r>
        <w:separator/>
      </w:r>
    </w:p>
  </w:footnote>
  <w:footnote w:id="0" w:type="continuationSeparator">
    <w:p w:rsidRDefault="00D84375" w:rsidR="00D84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C01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333D8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09B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0EC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0F2E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5E6640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81920"/>
    <w:rsid w:val="008A224F"/>
    <w:rsid w:val="008A6156"/>
    <w:rsid w:val="008A66B9"/>
    <w:rsid w:val="008A786C"/>
    <w:rsid w:val="008B0E56"/>
    <w:rsid w:val="008C7029"/>
    <w:rsid w:val="008D6E51"/>
    <w:rsid w:val="008E0CE8"/>
    <w:rsid w:val="008E0E50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C6460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13B6"/>
    <w:rsid w:val="00CD5107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5F20"/>
    <w:rsid w:val="00D66FA9"/>
    <w:rsid w:val="00D73107"/>
    <w:rsid w:val="00D745AC"/>
    <w:rsid w:val="00D7485B"/>
    <w:rsid w:val="00D76AAC"/>
    <w:rsid w:val="00D77EA4"/>
    <w:rsid w:val="00D84375"/>
    <w:rsid w:val="00D97782"/>
    <w:rsid w:val="00DA146A"/>
    <w:rsid w:val="00DA380C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D2090"/>
    <w:rsid w:val="00FE0CCA"/>
    <w:rsid w:val="00FF0792"/>
    <w:rsid w:val="00FF3B80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A3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A3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St-2749/2016</izvorni_sadrzaj>
    <derivirana_varijabla naziv="DomainObject.Predmet.OznakaBroj_1">St-2749/2016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Imam ili nemam j.d.o.o.</izvorni_sadrzaj>
    <derivirana_varijabla naziv="DomainObject.Predmet.ProtustrankaFormated_1">  Imam ili nemam j.d.o.o.</derivirana_varijabla>
  </DomainObject.Predmet.ProtustrankaFormated>
  <DomainObject.Predmet.ProtustrankaFormatedOIB>
    <izvorni_sadrzaj>  Imam ili nemam j.d.o.o., OIB 85537969330</izvorni_sadrzaj>
    <derivirana_varijabla naziv="DomainObject.Predmet.ProtustrankaFormatedOIB_1">  Imam ili nemam j.d.o.o., OIB 85537969330</derivirana_varijabla>
  </DomainObject.Predmet.ProtustrankaFormatedOIB>
  <DomainObject.Predmet.ProtustrankaFormatedWithAdress>
    <izvorni_sadrzaj> Imam ili nemam j.d.o.o., Matka Laginje 6, 47000 Karlovac</izvorni_sadrzaj>
    <derivirana_varijabla naziv="DomainObject.Predmet.ProtustrankaFormatedWithAdress_1"> Imam ili nemam j.d.o.o., Matka Laginje 6, 47000 Karlovac</derivirana_varijabla>
  </DomainObject.Predmet.ProtustrankaFormatedWithAdress>
  <DomainObject.Predmet.ProtustrankaFormatedWithAdressOIB>
    <izvorni_sadrzaj> Imam ili nemam j.d.o.o., OIB 85537969330, Matka Laginje 6, 47000 Karlovac</izvorni_sadrzaj>
    <derivirana_varijabla naziv="DomainObject.Predmet.ProtustrankaFormatedWithAdressOIB_1"> Imam ili nemam j.d.o.o., OIB 85537969330, Matka Laginje 6, 47000 Karlovac</derivirana_varijabla>
  </DomainObject.Predmet.ProtustrankaFormatedWithAdressOIB>
  <DomainObject.Predmet.ProtustrankaWithAdress>
    <izvorni_sadrzaj>Imam ili nemam j.d.o.o. Matka Laginje 6, 47000 Karlovac</izvorni_sadrzaj>
    <derivirana_varijabla naziv="DomainObject.Predmet.ProtustrankaWithAdress_1">Imam ili nemam j.d.o.o. Matka Laginje 6, 47000 Karlovac</derivirana_varijabla>
  </DomainObject.Predmet.ProtustrankaWithAdress>
  <DomainObject.Predmet.ProtustrankaWithAdressOIB>
    <izvorni_sadrzaj>Imam ili nemam j.d.o.o., OIB 85537969330, Matka Laginje 6, 47000 Karlovac</izvorni_sadrzaj>
    <derivirana_varijabla naziv="DomainObject.Predmet.ProtustrankaWithAdressOIB_1">Imam ili nemam j.d.o.o., OIB 85537969330, Matka Laginje 6, 47000 Karlovac</derivirana_varijabla>
  </DomainObject.Predmet.ProtustrankaWithAdressOIB>
  <DomainObject.Predmet.ProtustrankaNazivFormated>
    <izvorni_sadrzaj>Imam ili nemam j.d.o.o.</izvorni_sadrzaj>
    <derivirana_varijabla naziv="DomainObject.Predmet.ProtustrankaNazivFormated_1">Imam ili nemam j.d.o.o.</derivirana_varijabla>
  </DomainObject.Predmet.ProtustrankaNazivFormated>
  <DomainObject.Predmet.ProtustrankaNazivFormatedOIB>
    <izvorni_sadrzaj>Imam ili nemam j.d.o.o., OIB 85537969330</izvorni_sadrzaj>
    <derivirana_varijabla naziv="DomainObject.Predmet.ProtustrankaNazivFormatedOIB_1">Imam ili nemam j.d.o.o., OIB 85537969330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53737.05</izvorni_sadrzaj>
    <derivirana_varijabla naziv="DomainObject.Predmet.TrenutnaVrijednost_1">53737.05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Imam ili nemam j.d.o.o.</item>
    </izvorni_sadrzaj>
    <derivirana_varijabla naziv="DomainObject.Predmet.ProtuStrankaListFormated_1">
      <item>Imam ili nemam j.d.o.o.</item>
    </derivirana_varijabla>
  </DomainObject.Predmet.ProtuStrankaListFormated>
  <DomainObject.Predmet.ProtuStrankaListFormatedOIB>
    <izvorni_sadrzaj>
      <item>Imam ili nemam j.d.o.o., OIB 85537969330</item>
    </izvorni_sadrzaj>
    <derivirana_varijabla naziv="DomainObject.Predmet.ProtuStrankaListFormatedOIB_1">
      <item>Imam ili nemam j.d.o.o., OIB 85537969330</item>
    </derivirana_varijabla>
  </DomainObject.Predmet.ProtuStrankaListFormatedOIB>
  <DomainObject.Predmet.ProtuStrankaListFormatedWithAdress>
    <izvorni_sadrzaj>
      <item>Imam ili nemam j.d.o.o., Matka Laginje 6, 47000 Karlovac</item>
    </izvorni_sadrzaj>
    <derivirana_varijabla naziv="DomainObject.Predmet.ProtuStrankaListFormatedWithAdress_1">
      <item>Imam ili nemam j.d.o.o., Matka Laginje 6, 47000 Karlovac</item>
    </derivirana_varijabla>
  </DomainObject.Predmet.ProtuStrankaListFormatedWithAdress>
  <DomainObject.Predmet.ProtuStrankaListFormatedWithAdressOIB>
    <izvorni_sadrzaj>
      <item>Imam ili nemam j.d.o.o., OIB 85537969330, Matka Laginje 6, 47000 Karlovac</item>
    </izvorni_sadrzaj>
    <derivirana_varijabla naziv="DomainObject.Predmet.ProtuStrankaListFormatedWithAdressOIB_1">
      <item>Imam ili nemam j.d.o.o., OIB 85537969330, Matka Laginje 6, 47000 Karlovac</item>
    </derivirana_varijabla>
  </DomainObject.Predmet.ProtuStrankaListFormatedWithAdressOIB>
  <DomainObject.Predmet.ProtuStrankaListNazivFormated>
    <izvorni_sadrzaj>
      <item>Imam ili nemam j.d.o.o.</item>
    </izvorni_sadrzaj>
    <derivirana_varijabla naziv="DomainObject.Predmet.ProtuStrankaListNazivFormated_1">
      <item>Imam ili nemam j.d.o.o.</item>
    </derivirana_varijabla>
  </DomainObject.Predmet.ProtuStrankaListNazivFormated>
  <DomainObject.Predmet.ProtuStrankaListNazivFormatedOIB>
    <izvorni_sadrzaj>
      <item>Imam ili nemam j.d.o.o., OIB 85537969330</item>
    </izvorni_sadrzaj>
    <derivirana_varijabla naziv="DomainObject.Predmet.ProtuStrankaListNazivFormatedOIB_1">
      <item>Imam ili nemam j.d.o.o., OIB 85537969330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Imam ili nemam j.d.o.o.</izvorni_sadrzaj>
    <derivirana_varijabla naziv="DomainObject.Predmet.ProtustrankaIDrugi_1">Imam ili nemam j.d.o.o.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Imam ili nemam j.d.o.o., OIB 85537969330, Matka Laginje 6, 47000 Karlovac</izvorni_sadrzaj>
    <derivirana_varijabla naziv="DomainObject.Predmet.ProtustrankaIDrugiAdressOIB_1">Imam ili nemam j.d.o.o., OIB 85537969330, Matka Laginje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Imam ili nemam j.d.o.o.</item>
      <item>FINA Regionalni centar Zagreb, Podružnica Karlovac</item>
    </izvorni_sadrzaj>
    <derivirana_varijabla naziv="DomainObject.Predmet.SudioniciListNaziv_1">
      <item>Imam ili nemam j.d.o.o.</item>
      <item>FINA Regionalni centar Zagreb, Podružnica Karlovac</item>
    </derivirana_varijabla>
  </DomainObject.Predmet.SudioniciListNaziv>
  <DomainObject.Predmet.SudioniciListAdressOIB>
    <izvorni_sadrzaj>
      <item>Imam ili nemam j.d.o.o., OIB 85537969330, Matka Laginje 6,47000 Karlovac</item>
      <item>FINA Regionalni centar Zagreb, Podružnica Karlovac, OIB 85821130368, Ulica Pavla Vitezovića 1,47000 Karlovac</item>
    </izvorni_sadrzaj>
    <derivirana_varijabla naziv="DomainObject.Predmet.SudioniciListAdressOIB_1">
      <item>Imam ili nemam j.d.o.o., OIB 85537969330, Matka Laginje 6,47000 Karlovac</item>
      <item>FINA Regionalni centar Zagreb, Podružnica Karlovac,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85537969330</item>
      <item>, OIB 85821130368</item>
    </izvorni_sadrzaj>
    <derivirana_varijabla naziv="DomainObject.Predmet.SudioniciListNazivOIB_1">
      <item>, OIB 85537969330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2298</properties:Characters>
  <properties:Lines>60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2016-12-28T09:39:00Z</dcterms:created>
  <dc:creator>Korisnik</dc:creator>
  <cp:lastModifiedBy>wsadmin</cp:lastModifiedBy>
  <cp:lastPrinted>2016-12-28T09:32:00Z</cp:lastPrinted>
  <dcterms:modified xmlns:xsi="http://www.w3.org/2001/XMLSchema-instance" xsi:type="dcterms:W3CDTF">2016-12-28T10:17:00Z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