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ea48" w14:paraId="08fea48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7731ED">
        <w:t>81</w:t>
      </w:r>
      <w:r w:rsidR="00F71796">
        <w:t>8</w:t>
      </w:r>
      <w:r>
        <w:t>/1</w:t>
      </w:r>
      <w:r w:rsidR="00B07973">
        <w:t>6</w:t>
      </w:r>
      <w:r>
        <w:t>-</w:t>
      </w:r>
      <w:r w:rsidR="007731ED">
        <w:t>2</w:t>
      </w:r>
      <w:r w:rsidR="00A00EAB">
        <w:t>9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97DD8" w:rsidR="00DE4372" w:rsidRPr="00372380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04275">
        <w:tab/>
      </w:r>
      <w:r w:rsidR="00404275">
        <w:tab/>
      </w:r>
      <w:r w:rsidR="00404275"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781C38" w:rsidR="00781C38">
      <w:pPr>
        <w:rPr>
          <w:b/>
          <w:bCs/>
        </w:rPr>
      </w:pPr>
    </w:p>
    <w:p w:rsidRDefault="004E72BF" w:rsidP="00AF2A21" w:rsidR="00C70DC2">
      <w:pPr>
        <w:ind w:firstLine="708"/>
        <w:jc w:val="both"/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7731ED" w:rsidRPr="0092306E">
        <w:t>RAKIĆ PROMET d.o.o. za trgovinu tekstilom i tekstilnim proizvodima</w:t>
      </w:r>
      <w:r w:rsidR="007731ED">
        <w:t xml:space="preserve"> u stečaju</w:t>
      </w:r>
      <w:r w:rsidR="007731ED" w:rsidRPr="0092306E">
        <w:t xml:space="preserve">, Osijek, </w:t>
      </w:r>
      <w:proofErr w:type="spellStart"/>
      <w:r w:rsidR="007731ED" w:rsidRPr="0092306E">
        <w:t>Gornjodravska</w:t>
      </w:r>
      <w:proofErr w:type="spellEnd"/>
      <w:r w:rsidR="007731ED" w:rsidRPr="0092306E">
        <w:t xml:space="preserve"> Obala 79, MBS 030068547, OIB 06249959989</w:t>
      </w:r>
      <w:r w:rsidR="007731ED">
        <w:t xml:space="preserve">, dana 7. rujna 2018. </w:t>
      </w:r>
      <w:r w:rsidR="00E46A10">
        <w:t xml:space="preserve"> </w:t>
      </w:r>
    </w:p>
    <w:p w:rsidRDefault="00781C38" w:rsidP="00AF2A21" w:rsidR="00781C38" w:rsidRPr="00AF2A21">
      <w:pPr>
        <w:ind w:firstLine="708"/>
        <w:jc w:val="both"/>
        <w:rPr>
          <w:b/>
        </w:rPr>
      </w:pPr>
    </w:p>
    <w:p w:rsidRDefault="008B2B3D" w:rsidP="00997DD8" w:rsidR="00C70DC2" w:rsidRPr="00997DD8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781C38" w:rsidP="0006190F" w:rsidR="00781C38">
      <w:pPr>
        <w:rPr>
          <w:b/>
          <w:bCs/>
        </w:rPr>
      </w:pPr>
    </w:p>
    <w:p w:rsidRDefault="008B2B3D" w:rsidP="00A00EAB" w:rsidR="005E0FEF">
      <w:pPr>
        <w:ind w:left="1425"/>
        <w:jc w:val="both"/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9D698F">
        <w:t>a</w:t>
      </w:r>
      <w:r w:rsidR="005F5D08">
        <w:t xml:space="preserve"> </w:t>
      </w:r>
      <w:r w:rsidR="00EF4263">
        <w:t>u vlasništvu stečajnog dužnika</w:t>
      </w:r>
      <w:r w:rsidR="00A00EAB">
        <w:t xml:space="preserve"> i to</w:t>
      </w:r>
      <w:r w:rsidR="00A00EAB" w:rsidRPr="00FD072B">
        <w:t xml:space="preserve">: </w:t>
      </w:r>
    </w:p>
    <w:p w:rsidRDefault="005E0FEF" w:rsidP="00A00EAB" w:rsidR="005E0FEF">
      <w:pPr>
        <w:ind w:left="1425"/>
        <w:jc w:val="both"/>
      </w:pPr>
    </w:p>
    <w:p w:rsidRDefault="005E0FEF" w:rsidP="005E0FEF" w:rsidR="005E0FEF">
      <w:pPr>
        <w:pStyle w:val="Odlomakpopisa"/>
        <w:numPr>
          <w:ilvl w:val="0"/>
          <w:numId w:val="15"/>
        </w:numPr>
        <w:ind w:hanging="283" w:left="1701"/>
        <w:jc w:val="both"/>
      </w:pPr>
      <w:r>
        <w:t xml:space="preserve">nekretnina upisana u </w:t>
      </w:r>
      <w:r w:rsidRPr="00E64A81">
        <w:t>zk.ul.br. 164</w:t>
      </w:r>
      <w:r>
        <w:t>8</w:t>
      </w:r>
      <w:r w:rsidRPr="00E64A81">
        <w:t>7,</w:t>
      </w:r>
      <w:r>
        <w:t xml:space="preserve"> k.o. Osijek,</w:t>
      </w:r>
      <w:r w:rsidRPr="00E64A81">
        <w:t xml:space="preserve"> kč.br. 3290/7 oranica Proleterska 1, površine 389 m</w:t>
      </w:r>
      <w:r w:rsidRPr="005E0FEF">
        <w:rPr>
          <w:vertAlign w:val="superscript"/>
        </w:rPr>
        <w:t>2</w:t>
      </w:r>
      <w:r>
        <w:t xml:space="preserve"> i</w:t>
      </w:r>
      <w:r w:rsidRPr="00E64A81">
        <w:t xml:space="preserve"> kč.br. 3290/10 oranica Proleterska 1, površine 140 m</w:t>
      </w:r>
      <w:r w:rsidRPr="005E0FEF">
        <w:rPr>
          <w:vertAlign w:val="superscript"/>
        </w:rPr>
        <w:t>2</w:t>
      </w:r>
      <w:r w:rsidRPr="00E64A81">
        <w:t>, ukupno 529 m</w:t>
      </w:r>
      <w:r w:rsidRPr="005E0FEF">
        <w:rPr>
          <w:vertAlign w:val="superscript"/>
        </w:rPr>
        <w:t>2</w:t>
      </w:r>
      <w:r w:rsidRPr="00E64A81">
        <w:t>,</w:t>
      </w:r>
    </w:p>
    <w:p w:rsidRDefault="005E0FEF" w:rsidP="005E0FEF" w:rsidR="005E0FEF">
      <w:pPr>
        <w:pStyle w:val="Odlomakpopisa"/>
        <w:numPr>
          <w:ilvl w:val="0"/>
          <w:numId w:val="15"/>
        </w:numPr>
        <w:ind w:hanging="283" w:left="1701"/>
        <w:jc w:val="both"/>
      </w:pPr>
      <w:r w:rsidRPr="009D7649">
        <w:t xml:space="preserve">nekretnina upisana u </w:t>
      </w:r>
      <w:r w:rsidRPr="00E64A81">
        <w:t xml:space="preserve">zk.ul.br. 19053, </w:t>
      </w:r>
      <w:r>
        <w:t xml:space="preserve">k.o. Osijek, </w:t>
      </w:r>
      <w:r w:rsidRPr="00E64A81">
        <w:t>kč.br. 3290/8 oranica Proleterska, površine 1060 m</w:t>
      </w:r>
      <w:r w:rsidRPr="00597AE3">
        <w:rPr>
          <w:vertAlign w:val="superscript"/>
        </w:rPr>
        <w:t>2</w:t>
      </w:r>
      <w:r w:rsidRPr="00E64A81">
        <w:t>,</w:t>
      </w:r>
    </w:p>
    <w:p w:rsidRDefault="005E0FEF" w:rsidP="005E0FEF" w:rsidR="002B4C1A" w:rsidRPr="005E0FEF">
      <w:pPr>
        <w:pStyle w:val="Odlomakpopisa"/>
        <w:numPr>
          <w:ilvl w:val="0"/>
          <w:numId w:val="15"/>
        </w:numPr>
        <w:ind w:hanging="283" w:left="1701"/>
        <w:jc w:val="both"/>
      </w:pPr>
      <w:r w:rsidRPr="009D7649">
        <w:t xml:space="preserve">nekretnina upisana u </w:t>
      </w:r>
      <w:r w:rsidRPr="00E64A81">
        <w:t xml:space="preserve">zk.ul.br. 18821, </w:t>
      </w:r>
      <w:r>
        <w:t xml:space="preserve">k.o. Osijek, </w:t>
      </w:r>
      <w:r w:rsidRPr="00E64A81">
        <w:t>kč.br. 3290/3 oranica Proleterska 1, površine 4515 m</w:t>
      </w:r>
      <w:r w:rsidRPr="005E0FEF">
        <w:rPr>
          <w:vertAlign w:val="superscript"/>
        </w:rPr>
        <w:t>2</w:t>
      </w:r>
    </w:p>
    <w:p w:rsidRDefault="005E0FEF" w:rsidP="005E0FEF" w:rsidR="005E0FEF">
      <w:pPr>
        <w:pStyle w:val="Odlomakpopisa"/>
        <w:ind w:left="1701"/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5E0FEF" w:rsidRPr="005E0FEF">
        <w:t xml:space="preserve">RAKIĆ PROMET d.o.o. za trgovinu tekstilom i tekstilnim proizvodima u stečaju, Osijek, </w:t>
      </w:r>
      <w:proofErr w:type="spellStart"/>
      <w:r w:rsidR="005E0FEF" w:rsidRPr="005E0FEF">
        <w:t>Gornjodravska</w:t>
      </w:r>
      <w:proofErr w:type="spellEnd"/>
      <w:r w:rsidR="005E0FEF" w:rsidRPr="005E0FEF">
        <w:t xml:space="preserve"> Obala 79, MBS 030068547, OIB 06249959989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CD67B8" w:rsidR="00CD67B8">
      <w:pPr>
        <w:jc w:val="both"/>
      </w:pPr>
    </w:p>
    <w:p w:rsidRDefault="005E0FEF" w:rsidP="004E72BF" w:rsidR="008B2B3D" w:rsidRPr="00814814">
      <w:pPr>
        <w:jc w:val="center"/>
        <w:rPr>
          <w:bCs/>
        </w:rPr>
      </w:pPr>
      <w:r>
        <w:rPr>
          <w:bCs/>
        </w:rPr>
        <w:t>21</w:t>
      </w:r>
      <w:r w:rsidR="00404556" w:rsidRPr="00814814">
        <w:rPr>
          <w:bCs/>
        </w:rPr>
        <w:t xml:space="preserve">. </w:t>
      </w:r>
      <w:r w:rsidR="00CD67B8">
        <w:rPr>
          <w:bCs/>
        </w:rPr>
        <w:t>rujn</w:t>
      </w:r>
      <w:r w:rsidR="00814814" w:rsidRPr="00814814">
        <w:rPr>
          <w:bCs/>
        </w:rPr>
        <w:t>a</w:t>
      </w:r>
      <w:r w:rsidR="0073234C" w:rsidRPr="00814814">
        <w:rPr>
          <w:bCs/>
        </w:rPr>
        <w:t xml:space="preserve"> </w:t>
      </w:r>
      <w:r w:rsidR="008B2B3D" w:rsidRPr="00814814">
        <w:rPr>
          <w:bCs/>
        </w:rPr>
        <w:t>20</w:t>
      </w:r>
      <w:r w:rsidR="008951DA" w:rsidRPr="00814814">
        <w:rPr>
          <w:bCs/>
        </w:rPr>
        <w:t>1</w:t>
      </w:r>
      <w:r w:rsidR="00372330" w:rsidRPr="00814814">
        <w:rPr>
          <w:bCs/>
        </w:rPr>
        <w:t>8</w:t>
      </w:r>
      <w:r w:rsidR="008B2B3D" w:rsidRPr="00814814">
        <w:rPr>
          <w:bCs/>
        </w:rPr>
        <w:t xml:space="preserve">. godine u </w:t>
      </w:r>
      <w:r w:rsidR="00814814" w:rsidRPr="00814814">
        <w:rPr>
          <w:bCs/>
        </w:rPr>
        <w:t>9</w:t>
      </w:r>
      <w:r w:rsidR="008B2B3D" w:rsidRPr="00814814">
        <w:rPr>
          <w:bCs/>
        </w:rPr>
        <w:t>,</w:t>
      </w:r>
      <w:r w:rsidR="00CD67B8">
        <w:rPr>
          <w:bCs/>
        </w:rPr>
        <w:t>0</w:t>
      </w:r>
      <w:r w:rsidR="00BA6E35" w:rsidRPr="00814814">
        <w:rPr>
          <w:bCs/>
        </w:rPr>
        <w:t>0</w:t>
      </w:r>
      <w:r w:rsidR="008B2B3D" w:rsidRPr="00814814">
        <w:rPr>
          <w:bCs/>
        </w:rPr>
        <w:t xml:space="preserve"> sati,</w:t>
      </w:r>
    </w:p>
    <w:p w:rsidRDefault="008B2B3D" w:rsidR="008B2B3D" w:rsidRPr="00814814">
      <w:pPr>
        <w:jc w:val="center"/>
        <w:rPr>
          <w:bCs/>
        </w:rPr>
      </w:pPr>
      <w:r w:rsidRPr="00814814">
        <w:rPr>
          <w:bCs/>
        </w:rPr>
        <w:t>u prostorijama Trgovačkog suda u Osijeku,</w:t>
      </w:r>
    </w:p>
    <w:p w:rsidRDefault="008B2B3D" w:rsidP="0000704B" w:rsidR="00CD67B8" w:rsidRPr="00372380">
      <w:pPr>
        <w:jc w:val="center"/>
        <w:rPr>
          <w:bCs/>
        </w:rPr>
      </w:pPr>
      <w:r w:rsidRPr="00814814">
        <w:rPr>
          <w:bCs/>
        </w:rPr>
        <w:t xml:space="preserve">Zagrebačka br. 2, soba broj </w:t>
      </w:r>
      <w:r w:rsidR="00E91D1C" w:rsidRPr="00814814">
        <w:rPr>
          <w:bCs/>
        </w:rPr>
        <w:t>39</w:t>
      </w:r>
      <w:r w:rsidRPr="00814814">
        <w:rPr>
          <w:bCs/>
        </w:rPr>
        <w:t>/I</w:t>
      </w:r>
      <w:r w:rsidR="00E91D1C" w:rsidRPr="00814814">
        <w:rPr>
          <w:bCs/>
        </w:rPr>
        <w:t>I</w:t>
      </w:r>
      <w:r w:rsidRPr="00814814">
        <w:rPr>
          <w:bCs/>
        </w:rPr>
        <w:t>.</w:t>
      </w:r>
    </w:p>
    <w:p w:rsidRDefault="00CD67B8" w:rsidP="0000704B" w:rsidR="00CD67B8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00704B" w:rsidP="0000704B" w:rsidR="0023603E" w:rsidRPr="00D42E63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372330">
        <w:t xml:space="preserve"> i 104/17</w:t>
      </w:r>
      <w:r w:rsidR="00C70DC2">
        <w:t>, dalje: SZ</w:t>
      </w:r>
      <w:r w:rsidR="00C70DC2" w:rsidRPr="00C70DC2">
        <w:t>)</w:t>
      </w:r>
      <w:r w:rsidR="00C70DC2">
        <w:t xml:space="preserve"> a u vezi s čl. 92. O</w:t>
      </w:r>
      <w:r w:rsidR="00960596">
        <w:t xml:space="preserve">vršnog zakona (NN 112/12, 25/13, </w:t>
      </w:r>
      <w:r w:rsidR="00C70DC2">
        <w:t>97/14</w:t>
      </w:r>
      <w:r w:rsidR="00960596">
        <w:t>, 93/14, 55/16 i 73/17</w:t>
      </w:r>
      <w:r w:rsidR="00C70DC2">
        <w:t>), sud je odlučio kao u izreci rješenja.</w:t>
      </w:r>
    </w:p>
    <w:p w:rsidRDefault="008B2B3D" w:rsidP="00372380" w:rsidR="00781C38" w:rsidRPr="00372380">
      <w:pPr>
        <w:pStyle w:val="Naslov3"/>
        <w:rPr>
          <w:b w:val="false"/>
        </w:rPr>
      </w:pPr>
      <w:r w:rsidRPr="007C6CE2">
        <w:rPr>
          <w:b w:val="false"/>
        </w:rPr>
        <w:t xml:space="preserve">U Osijeku </w:t>
      </w:r>
      <w:r w:rsidR="00CD67B8">
        <w:rPr>
          <w:b w:val="false"/>
        </w:rPr>
        <w:t>7</w:t>
      </w:r>
      <w:r w:rsidR="00781C38" w:rsidRPr="00781C38">
        <w:rPr>
          <w:b w:val="false"/>
        </w:rPr>
        <w:t xml:space="preserve">. </w:t>
      </w:r>
      <w:r w:rsidR="00CD67B8">
        <w:rPr>
          <w:b w:val="false"/>
        </w:rPr>
        <w:t>rujn</w:t>
      </w:r>
      <w:r w:rsidR="00781C38" w:rsidRPr="00781C38">
        <w:rPr>
          <w:b w:val="false"/>
        </w:rPr>
        <w:t xml:space="preserve">a </w:t>
      </w:r>
      <w:r w:rsidR="00372330" w:rsidRPr="00372330">
        <w:rPr>
          <w:b w:val="false"/>
        </w:rPr>
        <w:t>2018</w:t>
      </w:r>
      <w:r w:rsidR="00007F7A" w:rsidRPr="007C6CE2">
        <w:rPr>
          <w:b w:val="false"/>
        </w:rPr>
        <w:t xml:space="preserve">. </w:t>
      </w:r>
    </w:p>
    <w:p w:rsidRDefault="0023603E" w:rsidP="00781C38" w:rsidR="0023603E" w:rsidRPr="00781C38"/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23603E" w:rsidP="006E6893" w:rsidR="0023603E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</w:t>
      </w:r>
      <w:r w:rsidR="00781C38">
        <w:rPr>
          <w:bCs/>
        </w:rPr>
        <w:t xml:space="preserve"> </w:t>
      </w:r>
      <w:r w:rsidRPr="007C6CE2">
        <w:rPr>
          <w:bCs/>
        </w:rPr>
        <w:t>A :</w:t>
      </w:r>
    </w:p>
    <w:p w:rsidRDefault="00CD67B8" w:rsidP="00CD67B8" w:rsidR="00CD67B8">
      <w:pPr>
        <w:numPr>
          <w:ilvl w:val="0"/>
          <w:numId w:val="9"/>
        </w:numPr>
      </w:pPr>
      <w:r>
        <w:t xml:space="preserve">Stečajni upravitelj </w:t>
      </w:r>
      <w:proofErr w:type="spellStart"/>
      <w:r>
        <w:t>Šimo</w:t>
      </w:r>
      <w:proofErr w:type="spellEnd"/>
      <w:r>
        <w:t xml:space="preserve"> Bošnjak</w:t>
      </w:r>
    </w:p>
    <w:p w:rsidRDefault="00CD67B8" w:rsidP="00CD67B8" w:rsidR="00CD67B8">
      <w:pPr>
        <w:numPr>
          <w:ilvl w:val="0"/>
          <w:numId w:val="9"/>
        </w:numPr>
      </w:pPr>
      <w:r>
        <w:t>H-ABDUCO d.o.o. Zagreb</w:t>
      </w:r>
      <w:r w:rsidR="0023603E">
        <w:t>, Slavonska avenija 6/A</w:t>
      </w:r>
    </w:p>
    <w:p w:rsidRDefault="00CD67B8" w:rsidP="00CD67B8" w:rsidR="00781C38" w:rsidRPr="00AF2A21">
      <w:pPr>
        <w:numPr>
          <w:ilvl w:val="0"/>
          <w:numId w:val="9"/>
        </w:numPr>
      </w:pPr>
      <w:r w:rsidRPr="00C75F4D">
        <w:t>mrežna stranica e-Oglasna ploča sudova</w:t>
      </w:r>
    </w:p>
    <w:sectPr w:rsidSect="0091128C" w:rsidR="00781C38" w:rsidRPr="00AF2A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71796" w:rsidRPr="00F71796">
      <w:t>14 St-</w:t>
    </w:r>
    <w:r w:rsidR="007731ED" w:rsidRPr="007731ED">
      <w:t>818/16-29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82B8B"/>
    <w:multiLevelType w:val="hybridMultilevel"/>
    <w:tmpl w:val="61EC38D2"/>
    <w:lvl w:tplc="041A0017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6935EA6"/>
    <w:multiLevelType w:val="hybridMultilevel"/>
    <w:tmpl w:val="A97A40E8"/>
    <w:lvl w:tplc="195885C0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D101B87"/>
    <w:multiLevelType w:val="hybridMultilevel"/>
    <w:tmpl w:val="CEE600B2"/>
    <w:lvl w:tplc="7B92EB2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5"/>
  </w:num>
  <w:num w:numId="5">
    <w:abstractNumId w:val="4"/>
  </w:num>
  <w:num w:numId="6">
    <w:abstractNumId w:val="10"/>
  </w:num>
  <w:num w:numId="7">
    <w:abstractNumId w:val="13"/>
  </w:num>
  <w:num w:numId="8">
    <w:abstractNumId w:val="11"/>
  </w:num>
  <w:num w:numId="9">
    <w:abstractNumId w:val="12"/>
  </w:num>
  <w:num w:numId="10">
    <w:abstractNumId w:val="8"/>
  </w:num>
  <w:num w:numId="11">
    <w:abstractNumId w:val="1"/>
  </w:num>
  <w:num w:numId="12">
    <w:abstractNumId w:val="2"/>
  </w:num>
  <w:num w:numId="13">
    <w:abstractNumId w:val="6"/>
  </w:num>
  <w:num w:numId="14">
    <w:abstractNumId w:val="0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0834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57D23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03E"/>
    <w:rsid w:val="00236A77"/>
    <w:rsid w:val="00243672"/>
    <w:rsid w:val="00250CD3"/>
    <w:rsid w:val="00260BE9"/>
    <w:rsid w:val="00261C98"/>
    <w:rsid w:val="0028382D"/>
    <w:rsid w:val="00285F51"/>
    <w:rsid w:val="0029145B"/>
    <w:rsid w:val="00296106"/>
    <w:rsid w:val="002974CE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484E"/>
    <w:rsid w:val="00345EA1"/>
    <w:rsid w:val="003522A8"/>
    <w:rsid w:val="0035236E"/>
    <w:rsid w:val="003549C0"/>
    <w:rsid w:val="003579FA"/>
    <w:rsid w:val="00361052"/>
    <w:rsid w:val="00363C83"/>
    <w:rsid w:val="00365E60"/>
    <w:rsid w:val="0036774A"/>
    <w:rsid w:val="003720A9"/>
    <w:rsid w:val="00372330"/>
    <w:rsid w:val="00372380"/>
    <w:rsid w:val="00375040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1433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0FEF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ED9"/>
    <w:rsid w:val="007731ED"/>
    <w:rsid w:val="00776D20"/>
    <w:rsid w:val="00781C38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14814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0596"/>
    <w:rsid w:val="00964BC7"/>
    <w:rsid w:val="00973410"/>
    <w:rsid w:val="00984DDD"/>
    <w:rsid w:val="009851B0"/>
    <w:rsid w:val="009908B2"/>
    <w:rsid w:val="00992C9B"/>
    <w:rsid w:val="00997DD8"/>
    <w:rsid w:val="009B3193"/>
    <w:rsid w:val="009C233E"/>
    <w:rsid w:val="009D4F6A"/>
    <w:rsid w:val="009D698F"/>
    <w:rsid w:val="009E28FD"/>
    <w:rsid w:val="00A00EAB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AF2A21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B71F5"/>
    <w:rsid w:val="00CD54FD"/>
    <w:rsid w:val="00CD67B8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5E0F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C08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08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8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8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5E0F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C08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08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8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8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RAKIĆ PROMET d.o.o. za trgovinu tekstilom i tekstilnim proizvodima</izvorni_sadrzaj>
    <derivirana_varijabla naziv="DomainObject.Predmet.ProtustrankaFormated_1">  RAKIĆ PROMET d.o.o. za trgovinu tekstilom i tekstilnim proizvodima</derivirana_varijabla>
  </DomainObject.Predmet.ProtustrankaFormated>
  <DomainObject.Predmet.ProtustrankaFormatedOIB>
    <izvorni_sadrzaj>  RAKIĆ PROMET d.o.o. za trgovinu tekstilom i tekstilnim proizvodima, OIB 06249959989</izvorni_sadrzaj>
    <derivirana_varijabla naziv="DomainObject.Predmet.ProtustrankaFormatedOIB_1">  RAKIĆ PROMET d.o.o. za trgovinu tekstilom i tekstilnim proizvodima, OIB 06249959989</derivirana_varijabla>
  </DomainObject.Predmet.ProtustrankaFormatedOIB>
  <DomainObject.Predmet.ProtustrankaFormatedWithAdress>
    <izvorni_sadrzaj> RAKIĆ PROMET d.o.o. za trgovinu tekstilom i tekstilnim proizvodima, Gornjodravska Obala 79, 31000 Osijek</izvorni_sadrzaj>
    <derivirana_varijabla naziv="DomainObject.Predmet.ProtustrankaFormatedWithAdress_1"> RAKIĆ PROMET d.o.o. za trgovinu tekstilom i tekstilnim proizvodima, Gornjodravska Obala 79, 31000 Osijek</derivirana_varijabla>
  </DomainObject.Predmet.ProtustrankaFormatedWithAdress>
  <DomainObject.Predmet.ProtustrankaFormatedWithAdressOIB>
    <izvorni_sadrzaj> RAKIĆ PROMET d.o.o. za trgovinu tekstilom i tekstilnim proizvodima, OIB 06249959989, Gornjodravska Obala 79, 31000 Osijek</izvorni_sadrzaj>
    <derivirana_varijabla naziv="DomainObject.Predmet.ProtustrankaFormatedWithAdressOIB_1"> RAKIĆ PROMET d.o.o. za trgovinu tekstilom i tekstilnim proizvodima, OIB 06249959989, Gornjodravska Obala 79, 31000 Osijek</derivirana_varijabla>
  </DomainObject.Predmet.ProtustrankaFormatedWithAdressOIB>
  <DomainObject.Predmet.ProtustrankaWithAdress>
    <izvorni_sadrzaj>RAKIĆ PROMET d.o.o. za trgovinu tekstilom i tekstilnim proizvodima Gornjodravska Obala 79, 31000 Osijek</izvorni_sadrzaj>
    <derivirana_varijabla naziv="DomainObject.Predmet.ProtustrankaWithAdress_1">RAKIĆ PROMET d.o.o. za trgovinu tekstilom i tekstilnim proizvodima Gornjodravska Obala 79, 31000 Osijek</derivirana_varijabla>
  </DomainObject.Predmet.ProtustrankaWithAdress>
  <DomainObject.Predmet.ProtustrankaWithAdressOIB>
    <izvorni_sadrzaj>RAKIĆ PROMET d.o.o. za trgovinu tekstilom i tekstilnim proizvodima, OIB 06249959989, Gornjodravska Obala 79, 31000 Osijek</izvorni_sadrzaj>
    <derivirana_varijabla naziv="DomainObject.Predmet.ProtustrankaWithAdressOIB_1">RAKIĆ PROMET d.o.o. za trgovinu tekstilom i tekstilnim proizvodima, OIB 06249959989, Gornjodravska Obala 79, 31000 Osijek</derivirana_varijabla>
  </DomainObject.Predmet.ProtustrankaWithAdressOIB>
  <DomainObject.Predmet.ProtustrankaNazivFormated>
    <izvorni_sadrzaj>RAKIĆ PROMET d.o.o. za trgovinu tekstilom i tekstilnim proizvodima</izvorni_sadrzaj>
    <derivirana_varijabla naziv="DomainObject.Predmet.ProtustrankaNazivFormated_1">RAKIĆ PROMET d.o.o. za trgovinu tekstilom i tekstilnim proizvodima</derivirana_varijabla>
  </DomainObject.Predmet.ProtustrankaNazivFormated>
  <DomainObject.Predmet.ProtustrankaNazivFormatedOIB>
    <izvorni_sadrzaj>RAKIĆ PROMET d.o.o. za trgovinu tekstilom i tekstilnim proizvodima, OIB 06249959989</izvorni_sadrzaj>
    <derivirana_varijabla naziv="DomainObject.Predmet.ProtustrankaNazivFormatedOIB_1">RAKIĆ PROMET d.o.o. za trgovinu tekstilom i tekstilnim proizvodima, OIB 06249959989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RAKIĆ PROMET d.o.o. za trgovinu tekstilom i tekstilnim proizvodima</item>
    </izvorni_sadrzaj>
    <derivirana_varijabla naziv="DomainObject.Predmet.ProtuStrankaListFormated_1">
      <item>RAKIĆ PROMET d.o.o. za trgovinu tekstilom i tekstilnim proizvodima</item>
    </derivirana_varijabla>
  </DomainObject.Predmet.ProtuStrankaListFormated>
  <DomainObject.Predmet.ProtuStrankaListFormatedOIB>
    <izvorni_sadrzaj>
      <item>RAKIĆ PROMET d.o.o. za trgovinu tekstilom i tekstilnim proizvodima, OIB 06249959989</item>
    </izvorni_sadrzaj>
    <derivirana_varijabla naziv="DomainObject.Predmet.ProtuStrankaListFormatedOIB_1">
      <item>RAKIĆ PROMET d.o.o. za trgovinu tekstilom i tekstilnim proizvodima, OIB 06249959989</item>
    </derivirana_varijabla>
  </DomainObject.Predmet.ProtuStrankaListFormatedOIB>
  <DomainObject.Predmet.ProtuStrankaListFormatedWithAdress>
    <izvorni_sadrzaj>
      <item>RAKIĆ PROMET d.o.o. za trgovinu tekstilom i tekstilnim proizvodima, Gornjodravska Obala 79, 31000 Osijek</item>
    </izvorni_sadrzaj>
    <derivirana_varijabla naziv="DomainObject.Predmet.ProtuStrankaListFormatedWithAdress_1">
      <item>RAKIĆ PROMET d.o.o. za trgovinu tekstilom i tekstilnim proizvodima, Gornjodravska Obala 79, 31000 Osijek</item>
    </derivirana_varijabla>
  </DomainObject.Predmet.ProtuStrankaListFormatedWithAdress>
  <DomainObject.Predmet.ProtuStrankaListFormatedWithAdressOIB>
    <izvorni_sadrzaj>
      <item>RAKIĆ PROMET d.o.o. za trgovinu tekstilom i tekstilnim proizvodima, OIB 06249959989, Gornjodravska Obala 79, 31000 Osijek</item>
    </izvorni_sadrzaj>
    <derivirana_varijabla naziv="DomainObject.Predmet.ProtuStrankaListFormatedWithAdressOIB_1">
      <item>RAKIĆ PROMET d.o.o. za trgovinu tekstilom i tekstilnim proizvodima, OIB 06249959989, Gornjodravska Obala 79, 31000 Osijek</item>
    </derivirana_varijabla>
  </DomainObject.Predmet.ProtuStrankaListFormatedWithAdressOIB>
  <DomainObject.Predmet.ProtuStrankaListNazivFormated>
    <izvorni_sadrzaj>
      <item>RAKIĆ PROMET d.o.o. za trgovinu tekstilom i tekstilnim proizvodima</item>
    </izvorni_sadrzaj>
    <derivirana_varijabla naziv="DomainObject.Predmet.ProtuStrankaListNazivFormated_1">
      <item>RAKIĆ PROMET d.o.o. za trgovinu tekstilom i tekstilnim proizvodima</item>
    </derivirana_varijabla>
  </DomainObject.Predmet.ProtuStrankaListNazivFormated>
  <DomainObject.Predmet.ProtuStrankaListNazivFormatedOIB>
    <izvorni_sadrzaj>
      <item>RAKIĆ PROMET d.o.o. za trgovinu tekstilom i tekstilnim proizvodima, OIB 06249959989</item>
    </izvorni_sadrzaj>
    <derivirana_varijabla naziv="DomainObject.Predmet.ProtuStrankaListNazivFormatedOIB_1">
      <item>RAKIĆ PROMET d.o.o. za trgovinu tekstilom i tekstilnim proizvodima, OIB 06249959989</item>
    </derivirana_varijabla>
  </DomainObject.Predmet.ProtuStrankaListNazivFormatedOIB>
  <DomainObject.Predmet.OstaliListFormated>
    <izvorni_sadrzaj>
      <item>Domagoj Zelić</item>
    </izvorni_sadrzaj>
    <derivirana_varijabla naziv="DomainObject.Predmet.OstaliListFormated_1">
      <item>Domagoj Zelić</item>
    </derivirana_varijabla>
  </DomainObject.Predmet.OstaliListFormated>
  <DomainObject.Predmet.OstaliListFormatedOIB>
    <izvorni_sadrzaj>
      <item>Domagoj Zelić, OIB 67193489029</item>
    </izvorni_sadrzaj>
    <derivirana_varijabla naziv="DomainObject.Predmet.OstaliListFormatedOIB_1">
      <item>Domagoj Zelić, OIB 67193489029</item>
    </derivirana_varijabla>
  </DomainObject.Predmet.OstaliListFormatedOIB>
  <DomainObject.Predmet.OstaliListFormatedWithAdress>
    <izvorni_sadrzaj>
      <item>Domagoj Zelić, Josipa Kozarca 31, 31220 Višnjevac</item>
    </izvorni_sadrzaj>
    <derivirana_varijabla naziv="DomainObject.Predmet.OstaliListFormatedWithAdress_1">
      <item>Domagoj Zelić, Josipa Kozarca 31, 31220 Višnjevac</item>
    </derivirana_varijabla>
  </DomainObject.Predmet.OstaliListFormatedWithAdress>
  <DomainObject.Predmet.OstaliListFormatedWithAdressOIB>
    <izvorni_sadrzaj>
      <item>Domagoj Zelić, OIB 67193489029, Josipa Kozarca 31, 31220 Višnjevac</item>
    </izvorni_sadrzaj>
    <derivirana_varijabla naziv="DomainObject.Predmet.OstaliListFormatedWithAdressOIB_1">
      <item>Domagoj Zelić, OIB 67193489029, Josipa Kozarca 31, 31220 Višnjevac</item>
    </derivirana_varijabla>
  </DomainObject.Predmet.OstaliListFormatedWithAdressOIB>
  <DomainObject.Predmet.OstaliListNazivFormated>
    <izvorni_sadrzaj>
      <item>Domagoj Zelić</item>
    </izvorni_sadrzaj>
    <derivirana_varijabla naziv="DomainObject.Predmet.OstaliListNazivFormated_1">
      <item>Domagoj Zelić</item>
    </derivirana_varijabla>
  </DomainObject.Predmet.OstaliListNazivFormated>
  <DomainObject.Predmet.OstaliListNazivFormatedOIB>
    <izvorni_sadrzaj>
      <item>Domagoj Zelić, OIB 67193489029</item>
    </izvorni_sadrzaj>
    <derivirana_varijabla naziv="DomainObject.Predmet.OstaliListNazivFormatedOIB_1">
      <item>Domagoj Zelić, OIB 67193489029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RAKIĆ PROMET d.o.o. za trgovinu tekstilom i tekstilnim proizvodima</izvorni_sadrzaj>
    <derivirana_varijabla naziv="DomainObject.Predmet.ProtustrankaIDrugi_1">RAKIĆ PROMET d.o.o. za trgovinu tekstilom i tekstilnim proizvodima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RAKIĆ PROMET d.o.o. za trgovinu tekstilom i tekstilnim proizvodima, OIB 06249959989, Gornjodravska Obala 79, 31000 Osijek</izvorni_sadrzaj>
    <derivirana_varijabla naziv="DomainObject.Predmet.ProtustrankaIDrugiAdressOIB_1">RAKIĆ PROMET d.o.o. za trgovinu tekstilom i tekstilnim proizvodima, OIB 06249959989, Gornjodravska Obala 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RAKIĆ PROMET d.o.o. za trgovinu tekstilom i tekstilnim proizvodima</item>
      <item>RH MINISTARSTVO FINANCIJA</item>
      <item>Domagoj Zelić</item>
    </izvorni_sadrzaj>
    <derivirana_varijabla naziv="DomainObject.Predmet.SudioniciListNaziv_1">
      <item>RAKIĆ PROMET d.o.o. za trgovinu tekstilom i tekstilnim proizvodima</item>
      <item>RH MINISTARSTVO FINANCIJA</item>
      <item>Domagoj Zelić</item>
    </derivirana_varijabla>
  </DomainObject.Predmet.SudioniciListNaziv>
  <DomainObject.Predmet.SudioniciListAdressOIB>
    <izvorni_sadrzaj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izvorni_sadrzaj>
    <derivirana_varijabla naziv="DomainObject.Predmet.SudioniciListAdressOIB_1">
      <item>RAKIĆ PROMET d.o.o. za trgovinu tekstilom i tekstilnim proizvodima, OIB 06249959989, Gornjodravska Obala 79,31000 Osijek</item>
      <item>RH MINISTARSTVO FINANCIJA, OIB 52634238587</item>
      <item>Domagoj Zelić, OIB 67193489029, Josipa Kozarca 31,31220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06249959989</item>
      <item>, OIB 52634238587</item>
      <item>, OIB 67193489029</item>
    </izvorni_sadrzaj>
    <derivirana_varijabla naziv="DomainObject.Predmet.SudioniciListNazivOIB_1">
      <item>, OIB 06249959989</item>
      <item>, OIB 52634238587</item>
      <item>, OIB 67193489029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8F871-BF0B-4251-BC48-471372CC3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258</properties:Words>
  <properties:Characters>1354</properties:Characters>
  <properties:Lines>49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2018-05-15T12:38:00Z</dcterms:created>
  <dc:creator>banka</dc:creator>
  <cp:lastModifiedBy>Elizabeta Đeke</cp:lastModifiedBy>
  <cp:lastPrinted>2017-11-03T07:45:00Z</cp:lastPrinted>
  <dcterms:modified xmlns:xsi="http://www.w3.org/2001/XMLSchema-instance" xsi:type="dcterms:W3CDTF">2018-09-07T07:35:00Z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 zak. roč. za određ.vrij.nekr.docx)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