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b602" w14:paraId="cbab602" w:rsidRDefault="0062206F" w:rsidP="0062206F" w:rsidR="0062206F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857CB2" w:rsidP="00857CB2" w:rsidR="0062206F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206F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2206F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2206F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2206F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2206F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2206F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62206F" w:rsidP="0062206F" w:rsidR="0062206F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62206F" w:rsidP="0062206F" w:rsidR="0062206F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62206F" w:rsidP="0062206F" w:rsidR="0062206F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2206F" w:rsidP="0062206F" w:rsidR="0062206F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62206F" w:rsidP="0062206F" w:rsidR="0062206F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2206F" w:rsidP="0062206F" w:rsidR="0062206F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dužnikom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BOROVI POTOCI d.o.o., Starigrad, OIB:38662660118, kojeg zastupa direktor Nikola Dokoza iz Zadra, a ovog punomoćnici u Odvjetničkom društvu Franko Kotlar, Ana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Vidov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partneri d.o.o., Zadar, povodom prijedloga dužnika za produljenje roka za dostavu isprave, 2. srpnja 2018. </w:t>
      </w:r>
    </w:p>
    <w:p w:rsidRDefault="0062206F" w:rsidP="0062206F" w:rsidR="0062206F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j e</w:t>
      </w:r>
    </w:p>
    <w:p w:rsidRDefault="0062206F" w:rsidP="0062206F" w:rsidR="0062206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uvodno označenom dužniku najkasnije do 20. srpnja 2018. dostaviti u spis predmeta poslovni broj gornji potvrdu Financijske agencije na okolnost da njegov račun više nije u blokadi jer će sud  u protivnom donijeti rješenje o otvaranju stečajnoga postupka nad istim. </w:t>
      </w:r>
    </w:p>
    <w:p w:rsidRDefault="0062206F" w:rsidP="0062206F" w:rsidR="0062206F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2. srpnja 2018.</w:t>
      </w:r>
    </w:p>
    <w:p w:rsidRDefault="0062206F" w:rsidP="0062206F" w:rsidR="0062206F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F0766" w:rsidP="007F0766" w:rsidR="0062206F" w:rsidRPr="004F479E">
      <w:pPr>
        <w:tabs>
          <w:tab w:pos="8505" w:val="left"/>
        </w:tabs>
        <w:spacing w:lineRule="atLeast" w:line="240" w:after="0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            Za točnost otpravka-ovlaštena službenica:                                             </w:t>
      </w:r>
      <w:bookmarkStart w:name="_GoBack" w:id="0"/>
      <w:bookmarkEnd w:id="0"/>
      <w:r w:rsidR="0062206F" w:rsidRPr="004F479E">
        <w:rPr>
          <w:rFonts w:eastAsiaTheme="minorHAnsi" w:hAnsi="Times New Roman" w:ascii="Times New Roman"/>
          <w:sz w:val="24"/>
          <w:szCs w:val="24"/>
        </w:rPr>
        <w:t>Sutkinja:</w:t>
      </w:r>
    </w:p>
    <w:p w:rsidRDefault="007F0766" w:rsidP="007F0766" w:rsidR="0062206F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Nena Mužanović                                                                                     </w:t>
      </w:r>
      <w:r w:rsidR="0062206F" w:rsidRPr="004F479E">
        <w:rPr>
          <w:rFonts w:eastAsiaTheme="minorHAnsi" w:hAnsi="Times New Roman" w:ascii="Times New Roman"/>
          <w:sz w:val="24"/>
          <w:szCs w:val="24"/>
        </w:rPr>
        <w:t>Tina Grgas</w:t>
      </w:r>
      <w:r>
        <w:rPr>
          <w:rFonts w:eastAsiaTheme="minorHAnsi" w:hAnsi="Times New Roman" w:ascii="Times New Roman"/>
          <w:sz w:val="24"/>
          <w:szCs w:val="24"/>
        </w:rPr>
        <w:t>, v.r.</w:t>
      </w:r>
    </w:p>
    <w:p w:rsidRDefault="0062206F" w:rsidP="0062206F" w:rsidR="0062206F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62206F" w:rsidP="0062206F" w:rsidR="0062206F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Protiv ovog zaključka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nije dopuštena žalba.</w:t>
      </w:r>
    </w:p>
    <w:p w:rsidRDefault="0062206F" w:rsidP="0062206F" w:rsidR="0062206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2206F" w:rsidP="0062206F" w:rsidR="0062206F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62206F" w:rsidP="0062206F" w:rsidR="0062206F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 punomoćnicima </w:t>
      </w:r>
    </w:p>
    <w:p w:rsidRDefault="0062206F" w:rsidP="0062206F" w:rsidR="0062206F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putem e-Oglasne ploče sudova-na dužnika   </w:t>
      </w:r>
    </w:p>
    <w:p w:rsidRDefault="0062206F" w:rsidP="0062206F" w:rsidR="0062206F"/>
    <w:p w:rsidRDefault="007F0766" w:rsidR="00530A52"/>
    <w:sectPr w:rsidSect="00571970" w:rsidR="00530A5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06F" w:rsidP="0062206F" w:rsidR="0062206F">
      <w:pPr>
        <w:spacing w:lineRule="auto" w:line="240" w:after="0"/>
      </w:pPr>
      <w:r>
        <w:separator/>
      </w:r>
    </w:p>
  </w:endnote>
  <w:endnote w:id="0" w:type="continuationSeparator">
    <w:p w:rsidRDefault="0062206F" w:rsidP="0062206F" w:rsidR="006220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06F" w:rsidP="0062206F" w:rsidR="0062206F">
      <w:pPr>
        <w:spacing w:lineRule="auto" w:line="240" w:after="0"/>
      </w:pPr>
      <w:r>
        <w:separator/>
      </w:r>
    </w:p>
  </w:footnote>
  <w:footnote w:id="0" w:type="continuationSeparator">
    <w:p w:rsidRDefault="0062206F" w:rsidP="0062206F" w:rsidR="006220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CB2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2206F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eastAsia="Times New Roman" w:hAnsi="Times New Roman" w:ascii="Times New Roman"/>
        <w:sz w:val="24"/>
        <w:szCs w:val="24"/>
        <w:lang w:eastAsia="hr-HR"/>
      </w:rPr>
      <w:t>499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7F0766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7F0766" w:rsidR="00571970">
    <w:pPr>
      <w:pStyle w:val="Zaglavlje"/>
      <w:jc w:val="center"/>
    </w:pPr>
  </w:p>
  <w:p w:rsidRDefault="007F0766" w:rsidP="00571970" w:rsidR="0057197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06F" w:rsidR="0062206F" w:rsidRPr="0062206F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  </w:t>
    </w:r>
    <w:r w:rsidRPr="0062206F">
      <w:rPr>
        <w:rFonts w:hAnsi="Times New Roman" w:ascii="Times New Roman"/>
        <w:sz w:val="24"/>
        <w:szCs w:val="24"/>
      </w:rPr>
      <w:t>Poslovni broj: 3. St-62/</w:t>
    </w:r>
    <w:r>
      <w:rPr>
        <w:rFonts w:hAnsi="Times New Roman" w:ascii="Times New Roman"/>
        <w:sz w:val="24"/>
        <w:szCs w:val="24"/>
      </w:rPr>
      <w:t>20</w:t>
    </w:r>
    <w:r w:rsidRPr="0062206F">
      <w:rPr>
        <w:rFonts w:hAnsi="Times New Roman" w:ascii="Times New Roman"/>
        <w:sz w:val="24"/>
        <w:szCs w:val="24"/>
      </w:rPr>
      <w:t>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206F"/>
    <w:rsid w:val="0008530D"/>
    <w:rsid w:val="002C7497"/>
    <w:rsid w:val="004901DF"/>
    <w:rsid w:val="004D2225"/>
    <w:rsid w:val="0052527F"/>
    <w:rsid w:val="0062206F"/>
    <w:rsid w:val="0078096A"/>
    <w:rsid w:val="0079293D"/>
    <w:rsid w:val="007A6417"/>
    <w:rsid w:val="007F0766"/>
    <w:rsid w:val="008222BA"/>
    <w:rsid w:val="00836FCC"/>
    <w:rsid w:val="00857CB2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206F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20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206F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62206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2206F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7CB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CB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7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0766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766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766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766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206F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20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206F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62206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2206F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7CB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CB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7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0766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766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766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766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BOROVI POTOCI, društvo s ograničenom odgovornošću za trgovinu, ugostiteljstvo igrađevinarstvo</izvorni_sadrzaj>
    <derivirana_varijabla naziv="DomainObject.Predmet.ProtustrankaFormated_1">  BOROVI POTOCI, društvo s ograničenom odgovornošću za trgovinu, ugostiteljstvo igrađevinarstvo</derivirana_varijabla>
  </DomainObject.Predmet.ProtustrankaFormated>
  <DomainObject.Predmet.ProtustrankaFormatedOIB>
    <izvorni_sadrzaj>  BOROVI POTOCI, društvo s ograničenom odgovornošću za trgovinu, ugostiteljstvo igrađevinarstvo, OIB 38662660118</izvorni_sadrzaj>
    <derivirana_varijabla naziv="DomainObject.Predmet.ProtustrankaFormatedOIB_1">  BOROVI POTOCI, društvo s ograničenom odgovornošću za trgovinu, ugostiteljstvo igrađevinarstvo, OIB 38662660118</derivirana_varijabla>
  </DomainObject.Predmet.ProtustrankaFormatedOIB>
  <DomainObject.Predmet.ProtustrankaFormatedWithAdress>
    <izvorni_sadrzaj> BOROVI POTOCI, društvo s ograničenom odgovornošću za trgovinu, ugostiteljstvo igrađevinarstvo, Starigrad, 23244 Starigrad</izvorni_sadrzaj>
    <derivirana_varijabla naziv="DomainObject.Predmet.ProtustrankaFormatedWithAdress_1"> BOROVI POTOCI, društvo s ograničenom odgovornošću za trgovinu, ugostiteljstvo igrađevinarstvo, Starigrad, 23244 Starigrad</derivirana_varijabla>
  </DomainObject.Predmet.ProtustrankaFormatedWithAdress>
  <DomainObject.Predmet.ProtustrankaFormatedWithAdressOIB>
    <izvorni_sadrzaj> BOROVI POTOCI, društvo s ograničenom odgovornošću za trgovinu, ugostiteljstvo igrađevinarstvo, OIB 38662660118, Starigrad, 23244 Starigrad</izvorni_sadrzaj>
    <derivirana_varijabla naziv="DomainObject.Predmet.ProtustrankaFormatedWithAdressOIB_1"> BOROVI POTOCI, društvo s ograničenom odgovornošću za trgovinu, ugostiteljstvo igrađevinarstvo, OIB 38662660118, Starigrad, 23244 Starigrad</derivirana_varijabla>
  </DomainObject.Predmet.ProtustrankaFormatedWithAdressOIB>
  <DomainObject.Predmet.ProtustrankaWithAdress>
    <izvorni_sadrzaj>BOROVI POTOCI, društvo s ograničenom odgovornošću za trgovinu, ugostiteljstvo igrađevinarstvo Starigrad, 23244 Starigrad</izvorni_sadrzaj>
    <derivirana_varijabla naziv="DomainObject.Predmet.ProtustrankaWithAdress_1">BOROVI POTOCI, društvo s ograničenom odgovornošću za trgovinu, ugostiteljstvo igrađevinarstvo Starigrad, 23244 Starigrad</derivirana_varijabla>
  </DomainObject.Predmet.ProtustrankaWithAdress>
  <DomainObject.Predmet.ProtustrankaWithAdressOIB>
    <izvorni_sadrzaj>BOROVI POTOCI, društvo s ograničenom odgovornošću za trgovinu, ugostiteljstvo igrađevinarstvo, OIB 38662660118, Starigrad, 23244 Starigrad</izvorni_sadrzaj>
    <derivirana_varijabla naziv="DomainObject.Predmet.ProtustrankaWithAdressOIB_1">BOROVI POTOCI, društvo s ograničenom odgovornošću za trgovinu, ugostiteljstvo igrađevinarstvo, OIB 38662660118, Starigrad, 23244 Starigrad</derivirana_varijabla>
  </DomainObject.Predmet.ProtustrankaWithAdressOIB>
  <DomainObject.Predmet.ProtustrankaNazivFormated>
    <izvorni_sadrzaj>BOROVI POTOCI, društvo s ograničenom odgovornošću za trgovinu, ugostiteljstvo igrađevinarstvo</izvorni_sadrzaj>
    <derivirana_varijabla naziv="DomainObject.Predmet.ProtustrankaNazivFormated_1">BOROVI POTOCI, društvo s ograničenom odgovornošću za trgovinu, ugostiteljstvo igrađevinarstvo</derivirana_varijabla>
  </DomainObject.Predmet.ProtustrankaNazivFormated>
  <DomainObject.Predmet.ProtustrankaNazivFormatedOIB>
    <izvorni_sadrzaj>BOROVI POTOCI, društvo s ograničenom odgovornošću za trgovinu, ugostiteljstvo igrađevinarstvo, OIB 38662660118</izvorni_sadrzaj>
    <derivirana_varijabla naziv="DomainObject.Predmet.ProtustrankaNazivFormatedOIB_1">BOROVI POTOCI, društvo s ograničenom odgovornošću za trgovinu, ugostiteljstvo igrađevinarstvo, OIB 38662660118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POTOCI, društvo s ograničenom odgovornošću za trgovinu, ugostiteljstvo igrađevinarstvo</item>
    </izvorni_sadrzaj>
    <derivirana_varijabla naziv="DomainObject.Predmet.ProtuStrankaListFormated_1">
      <item>BOROVI POTOCI, društvo s ograničenom odgovornošću za trgovinu, ugostiteljstvo igrađevinarstvo</item>
    </derivirana_varijabla>
  </DomainObject.Predmet.ProtuStrankaListFormated>
  <DomainObject.Predmet.ProtuStrankaListFormatedOIB>
    <izvorni_sadrzaj>
      <item>BOROVI POTOCI, društvo s ograničenom odgovornošću za trgovinu, ugostiteljstvo igrađevinarstvo, OIB 38662660118</item>
    </izvorni_sadrzaj>
    <derivirana_varijabla naziv="DomainObject.Predmet.ProtuStrankaListFormatedOIB_1">
      <item>BOROVI POTOCI, društvo s ograničenom odgovornošću za trgovinu, ugostiteljstvo igrađevinarstvo, OIB 38662660118</item>
    </derivirana_varijabla>
  </DomainObject.Predmet.ProtuStrankaListFormatedOIB>
  <DomainObject.Predmet.ProtuStrankaListFormatedWithAdress>
    <izvorni_sadrzaj>
      <item>BOROVI POTOCI, društvo s ograničenom odgovornošću za trgovinu, ugostiteljstvo igrađevinarstvo, Starigrad, 23244 Starigrad</item>
    </izvorni_sadrzaj>
    <derivirana_varijabla naziv="DomainObject.Predmet.ProtuStrankaListFormatedWithAdress_1">
      <item>BOROVI POTOCI, društvo s ograničenom odgovornošću za trgovinu, ugostiteljstvo igrađevinarstvo, Starigrad, 23244 Starigrad</item>
    </derivirana_varijabla>
  </DomainObject.Predmet.ProtuStrankaListFormatedWithAdress>
  <DomainObject.Predmet.Protu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ProtuStrankaListFormatedWithAdressOIB_1">
      <item>BOROVI POTOCI, društvo s ograničenom odgovornošću za trgovinu, ugostiteljstvo igrađevinarstvo, OIB 38662660118, Starigrad, 23244 Starigrad</item>
    </derivirana_varijabla>
  </DomainObject.Predmet.ProtuStrankaListFormatedWithAdressOIB>
  <DomainObject.Predmet.ProtuStrankaListNazivFormated>
    <izvorni_sadrzaj>
      <item>BOROVI POTOCI, društvo s ograničenom odgovornošću za trgovinu, ugostiteljstvo igrađevinarstvo</item>
    </izvorni_sadrzaj>
    <derivirana_varijabla naziv="DomainObject.Predmet.ProtuStrankaListNazivFormated_1">
      <item>BOROVI POTOCI, društvo s ograničenom odgovornošću za trgovinu, ugostiteljstvo igrađevinarstvo</item>
    </derivirana_varijabla>
  </DomainObject.Predmet.ProtuStrankaListNazivFormated>
  <DomainObject.Predmet.ProtuStrankaListNazivFormatedOIB>
    <izvorni_sadrzaj>
      <item>BOROVI POTOCI, društvo s ograničenom odgovornošću za trgovinu, ugostiteljstvo igrađevinarstvo, OIB 38662660118</item>
    </izvorni_sadrzaj>
    <derivirana_varijabla naziv="DomainObject.Predmet.ProtuStrankaListNazivFormatedOIB_1">
      <item>BOROVI POTOCI, društvo s ograničenom odgovornošću za trgovinu, ugostiteljstvo igrađevinarstvo, OIB 38662660118</item>
    </derivirana_varijabla>
  </DomainObject.Predmet.ProtuStrankaListNazivFormatedOIB>
  <DomainObject.Predmet.OstaliListFormated>
    <izvorni_sadrzaj>
      <item>Nikola Dokoza</item>
    </izvorni_sadrzaj>
    <derivirana_varijabla naziv="DomainObject.Predmet.OstaliListFormated_1">
      <item>Nikola Dokoza</item>
    </derivirana_varijabla>
  </DomainObject.Predmet.OstaliListFormated>
  <DomainObject.Predmet.OstaliListFormatedOIB>
    <izvorni_sadrzaj>
      <item>Nikola Dokoza, OIB 73854896890</item>
    </izvorni_sadrzaj>
    <derivirana_varijabla naziv="DomainObject.Predmet.OstaliListFormatedOIB_1">
      <item>Nikola Dokoza, OIB 73854896890</item>
    </derivirana_varijabla>
  </DomainObject.Predmet.OstaliListFormatedOIB>
  <DomainObject.Predmet.OstaliListFormatedWithAdress>
    <izvorni_sadrzaj>
      <item>Nikola Dokoza, Put Murvice 44 A, 23000 Zadar</item>
    </izvorni_sadrzaj>
    <derivirana_varijabla naziv="DomainObject.Predmet.OstaliListFormatedWithAdress_1">
      <item>Nikola Dokoza, Put Murvice 44 A, 23000 Zadar</item>
    </derivirana_varijabla>
  </DomainObject.Predmet.OstaliListFormatedWithAdress>
  <DomainObject.Predmet.OstaliListFormatedWithAdressOIB>
    <izvorni_sadrzaj>
      <item>Nikola Dokoza, OIB 73854896890, Put Murvice 44 A, 23000 Zadar</item>
    </izvorni_sadrzaj>
    <derivirana_varijabla naziv="DomainObject.Predmet.OstaliListFormatedWithAdressOIB_1">
      <item>Nikola Dokoza, OIB 73854896890, Put Murvice 44 A, 23000 Zadar</item>
    </derivirana_varijabla>
  </DomainObject.Predmet.OstaliListFormatedWithAdressOIB>
  <DomainObject.Predmet.OstaliListNazivFormated>
    <izvorni_sadrzaj>
      <item>Nikola Dokoza</item>
    </izvorni_sadrzaj>
    <derivirana_varijabla naziv="DomainObject.Predmet.OstaliListNazivFormated_1">
      <item>Nikola Dokoza</item>
    </derivirana_varijabla>
  </DomainObject.Predmet.OstaliListNazivFormated>
  <DomainObject.Predmet.OstaliListNazivFormatedOIB>
    <izvorni_sadrzaj>
      <item>Nikola Dokoza, OIB 73854896890</item>
    </izvorni_sadrzaj>
    <derivirana_varijabla naziv="DomainObject.Predmet.OstaliListNazivFormatedOIB_1">
      <item>Nikola Dokoza, OIB 73854896890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POTOCI, društvo s ograničenom odgovornošću za trgovinu, ugostiteljstvo igrađevinarstvo</izvorni_sadrzaj>
    <derivirana_varijabla naziv="DomainObject.Predmet.ProtustrankaIDrugi_1">BOROVI POTOCI, društvo s ograničenom odgovornošću za trgovinu, ugostiteljstvo igrađevinarstvo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POTOCI, društvo s ograničenom odgovornošću za trgovinu, ugostiteljstvo igrađevinarstvo, OIB 38662660118, Starigrad, 23244 Starigrad</izvorni_sadrzaj>
    <derivirana_varijabla naziv="DomainObject.Predmet.ProtustrankaIDrugiAdressOIB_1">BOROVI POTOCI, društvo s ograničenom odgovornošću za trgovinu, ugostiteljstvo igrađevinarstvo, OIB 38662660118, Starigrad,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POTOCI, društvo s ograničenom odgovornošću za trgovinu, ugostiteljstvo igrađevinarstvo</item>
      <item>Nikola Dokoza</item>
    </izvorni_sadrzaj>
    <derivirana_varijabla naziv="DomainObject.Predmet.SudioniciListNaziv_1">
      <item>FINA</item>
      <item>BOROVI POTOCI, društvo s ograničenom odgovornošću za trgovinu, ugostiteljstvo igrađevinarstvo</item>
      <item>Nikola Dokoza</item>
    </derivirana_varijabla>
  </DomainObject.Predmet.SudioniciListNaziv>
  <DomainObject.Predmet.SudioniciListAdressOIB>
    <izvorni_sadrzaj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izvorni_sadrzaj>
    <derivirana_varijabla naziv="DomainObject.Predmet.SudioniciListAdressOIB_1"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38662660118</item>
      <item>, OIB 73854896890</item>
    </izvorni_sadrzaj>
    <derivirana_varijabla naziv="DomainObject.Predmet.SudioniciListNazivOIB_1">
      <item>, OIB 85821130368</item>
      <item>, OIB 38662660118</item>
      <item>, OIB 73854896890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910</properties:Characters>
  <properties:Lines>40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2018-07-03T06:34:00Z</dcterms:created>
  <dc:creator>Tina Grgas</dc:creator>
  <cp:lastModifiedBy>Tina Grgas</cp:lastModifiedBy>
  <cp:lastPrinted>2018-07-03T06:40:00Z</cp:lastPrinted>
  <dcterms:modified xmlns:xsi="http://www.w3.org/2001/XMLSchema-instance" xsi:type="dcterms:W3CDTF">2018-07-03T06:44:00Z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(St-62-2018- produljenje roka.docx)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