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a65b" w14:paraId="fbda65b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100A38">
        <w:t>St-6913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CC1A23">
        <w:t xml:space="preserve"> </w:t>
      </w:r>
      <w:r w:rsidR="00100A38" w:rsidRPr="00100A38">
        <w:t xml:space="preserve">GEO-MREŽA d.o.o., </w:t>
      </w:r>
      <w:proofErr w:type="spellStart"/>
      <w:r w:rsidR="00100A38" w:rsidRPr="00100A38">
        <w:t>Učkina</w:t>
      </w:r>
      <w:proofErr w:type="spellEnd"/>
      <w:r w:rsidR="00100A38" w:rsidRPr="00100A38">
        <w:t xml:space="preserve"> 48, Zagreb, OIB: 20958762701</w:t>
      </w:r>
      <w:r w:rsidR="00100A38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100A38">
        <w:t xml:space="preserve"> </w:t>
      </w:r>
      <w:r w:rsidR="00100A38" w:rsidRPr="00100A38">
        <w:t xml:space="preserve">GEO-MREŽA d.o.o., </w:t>
      </w:r>
      <w:proofErr w:type="spellStart"/>
      <w:r w:rsidR="00100A38" w:rsidRPr="00100A38">
        <w:t>Učkina</w:t>
      </w:r>
      <w:proofErr w:type="spellEnd"/>
      <w:r w:rsidR="00100A38" w:rsidRPr="00100A38">
        <w:t xml:space="preserve"> 48, Zagreb, OIB: 20958762701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100A38" w:rsidRPr="00100A38">
        <w:t xml:space="preserve">GEO-MREŽA d.o.o., </w:t>
      </w:r>
      <w:proofErr w:type="spellStart"/>
      <w:r w:rsidR="00100A38" w:rsidRPr="00100A38">
        <w:t>Učkina</w:t>
      </w:r>
      <w:proofErr w:type="spellEnd"/>
      <w:r w:rsidR="00100A38" w:rsidRPr="00100A38">
        <w:t xml:space="preserve"> 48, Zagreb, OIB: 20958762701</w:t>
      </w:r>
      <w:r w:rsidR="00100A38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382B2B" w:rsidP="00382B2B" w:rsidR="00382B2B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382B2B" w:rsidP="00720C69" w:rsidR="00382B2B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382B2B" w:rsidP="00720C69" w:rsidR="00382B2B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2C2" w:rsidR="00BA62C2">
      <w:r>
        <w:separator/>
      </w:r>
    </w:p>
  </w:endnote>
  <w:endnote w:id="0" w:type="continuationSeparator">
    <w:p w:rsidRDefault="00BA62C2" w:rsidR="00BA6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2C2" w:rsidR="00BA62C2">
      <w:r>
        <w:separator/>
      </w:r>
    </w:p>
  </w:footnote>
  <w:footnote w:id="0" w:type="continuationSeparator">
    <w:p w:rsidRDefault="00BA62C2" w:rsidR="00BA6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100A38">
      <w:t>6913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00A38"/>
    <w:rsid w:val="00131E34"/>
    <w:rsid w:val="001327CD"/>
    <w:rsid w:val="00135458"/>
    <w:rsid w:val="001405A7"/>
    <w:rsid w:val="00140795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82B2B"/>
    <w:rsid w:val="00395328"/>
    <w:rsid w:val="003A65FE"/>
    <w:rsid w:val="003C369C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A62C2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6913</izvorni_sadrzaj>
    <derivirana_varijabla naziv="DomainObject.Predmet.Broj_1">6913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St-6913/2016</izvorni_sadrzaj>
    <derivirana_varijabla naziv="DomainObject.Predmet.OznakaBroj_1">St-6913/2016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GEO-MREŽA d.o.o. zastupanog po punomoćniku KREŠIMIR PAVLEKOVIĆ</izvorni_sadrzaj>
    <derivirana_varijabla naziv="DomainObject.Predmet.ProtustrankaFormated_1">  GEO-MREŽA d.o.o. zastupanog po punomoćniku KREŠIMIR PAVLEKOVIĆ</derivirana_varijabla>
  </DomainObject.Predmet.ProtustrankaFormated>
  <DomainObject.Predmet.ProtustrankaFormatedOIB>
    <izvorni_sadrzaj>  GEO-MREŽA d.o.o., OIB 20958762701 zastupanog po punomoćniku KREŠIMIR PAVLEKOVIĆ</izvorni_sadrzaj>
    <derivirana_varijabla naziv="DomainObject.Predmet.ProtustrankaFormatedOIB_1">  GEO-MREŽA d.o.o., OIB 20958762701 zastupanog po punomoćniku KREŠIMIR PAVLEKOVIĆ</derivirana_varijabla>
  </DomainObject.Predmet.ProtustrankaFormatedOIB>
  <DomainObject.Predmet.ProtustrankaFormatedWithAdress>
    <izvorni_sadrzaj> GEO-MREŽA d.o.o., Učkina 48, 10000 Zagreb zastupanog po punomoćniku KREŠIMIR PAVLEKOVIĆ</izvorni_sadrzaj>
    <derivirana_varijabla naziv="DomainObject.Predmet.ProtustrankaFormatedWithAdress_1"> GEO-MREŽA d.o.o., Učkina 48, 10000 Zagreb zastupanog po punomoćniku KREŠIMIR PAVLEKOVIĆ</derivirana_varijabla>
  </DomainObject.Predmet.ProtustrankaFormatedWithAdress>
  <DomainObject.Predmet.ProtustrankaFormatedWithAdressOIB>
    <izvorni_sadrzaj> GEO-MREŽA d.o.o., OIB 20958762701, Učkina 48, 10000 Zagreb zastupanog po punomoćniku KREŠIMIR PAVLEKOVIĆ</izvorni_sadrzaj>
    <derivirana_varijabla naziv="DomainObject.Predmet.ProtustrankaFormatedWithAdressOIB_1"> GEO-MREŽA d.o.o., OIB 20958762701, Učkina 48, 10000 Zagreb zastupanog po punomoćniku KREŠIMIR PAVLEKOVIĆ</derivirana_varijabla>
  </DomainObject.Predmet.ProtustrankaFormatedWithAdressOIB>
  <DomainObject.Predmet.ProtustrankaWithAdress>
    <izvorni_sadrzaj>GEO-MREŽA d.o.o. Učkina 48, 10000 Zagreb</izvorni_sadrzaj>
    <derivirana_varijabla naziv="DomainObject.Predmet.ProtustrankaWithAdress_1">GEO-MREŽA d.o.o. Učkina 48, 10000 Zagreb</derivirana_varijabla>
  </DomainObject.Predmet.ProtustrankaWithAdress>
  <DomainObject.Predmet.ProtustrankaWithAdressOIB>
    <izvorni_sadrzaj>GEO-MREŽA d.o.o., OIB 20958762701, Učkina 48, 10000 Zagreb</izvorni_sadrzaj>
    <derivirana_varijabla naziv="DomainObject.Predmet.ProtustrankaWithAdressOIB_1">GEO-MREŽA d.o.o., OIB 20958762701, Učkina 48, 10000 Zagreb</derivirana_varijabla>
  </DomainObject.Predmet.ProtustrankaWithAdressOIB>
  <DomainObject.Predmet.ProtustrankaNazivFormated>
    <izvorni_sadrzaj>GEO-MREŽA d.o.o.</izvorni_sadrzaj>
    <derivirana_varijabla naziv="DomainObject.Predmet.ProtustrankaNazivFormated_1">GEO-MREŽA d.o.o.</derivirana_varijabla>
  </DomainObject.Predmet.ProtustrankaNazivFormated>
  <DomainObject.Predmet.ProtustrankaNazivFormatedOIB>
    <izvorni_sadrzaj>GEO-MREŽA d.o.o., OIB 20958762701</izvorni_sadrzaj>
    <derivirana_varijabla naziv="DomainObject.Predmet.ProtustrankaNazivFormatedOIB_1">GEO-MREŽA d.o.o., OIB 20958762701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GEO-MREŽA d.o.o. zastupanog po punomoćniku KREŠIMIR PAVLEKOVIĆ</item>
    </izvorni_sadrzaj>
    <derivirana_varijabla naziv="DomainObject.Predmet.ProtuStrankaListFormated_1">
      <item>GEO-MREŽA d.o.o. zastupanog po punomoćniku KREŠIMIR PAVLEKOVIĆ</item>
    </derivirana_varijabla>
  </DomainObject.Predmet.ProtuStrankaListFormated>
  <DomainObject.Predmet.ProtuStrankaListFormatedOIB>
    <izvorni_sadrzaj>
      <item>GEO-MREŽA d.o.o., OIB 20958762701 zastupanog po punomoćniku KREŠIMIR PAVLEKOVIĆ</item>
    </izvorni_sadrzaj>
    <derivirana_varijabla naziv="DomainObject.Predmet.ProtuStrankaListFormatedOIB_1">
      <item>GEO-MREŽA d.o.o., OIB 20958762701 zastupanog po punomoćniku KREŠIMIR PAVLEKOVIĆ</item>
    </derivirana_varijabla>
  </DomainObject.Predmet.ProtuStrankaListFormatedOIB>
  <DomainObject.Predmet.ProtuStrankaListFormatedWithAdress>
    <izvorni_sadrzaj>
      <item>GEO-MREŽA d.o.o., Učkina 48, 10000 Zagreb zastupanog po punomoćniku KREŠIMIR PAVLEKOVIĆ</item>
    </izvorni_sadrzaj>
    <derivirana_varijabla naziv="DomainObject.Predmet.ProtuStrankaListFormatedWithAdress_1">
      <item>GEO-MREŽA d.o.o., Učkina 48, 10000 Zagreb zastupanog po punomoćniku KREŠIMIR PAVLEKOVIĆ</item>
    </derivirana_varijabla>
  </DomainObject.Predmet.ProtuStrankaListFormatedWithAdress>
  <DomainObject.Predmet.ProtuStrankaListFormatedWithAdressOIB>
    <izvorni_sadrzaj>
      <item>GEO-MREŽA d.o.o., OIB 20958762701, Učkina 48, 10000 Zagreb zastupanog po punomoćniku KREŠIMIR PAVLEKOVIĆ</item>
    </izvorni_sadrzaj>
    <derivirana_varijabla naziv="DomainObject.Predmet.ProtuStrankaListFormatedWithAdressOIB_1">
      <item>GEO-MREŽA d.o.o., OIB 20958762701, Učkina 48, 10000 Zagreb zastupanog po punomoćniku KREŠIMIR PAVLEKOVIĆ</item>
    </derivirana_varijabla>
  </DomainObject.Predmet.ProtuStrankaListFormatedWithAdressOIB>
  <DomainObject.Predmet.ProtuStrankaListNazivFormated>
    <izvorni_sadrzaj>
      <item>GEO-MREŽA d.o.o.</item>
    </izvorni_sadrzaj>
    <derivirana_varijabla naziv="DomainObject.Predmet.ProtuStrankaListNazivFormated_1">
      <item>GEO-MREŽA d.o.o.</item>
    </derivirana_varijabla>
  </DomainObject.Predmet.ProtuStrankaListNazivFormated>
  <DomainObject.Predmet.ProtuStrankaListNazivFormatedOIB>
    <izvorni_sadrzaj>
      <item>GEO-MREŽA d.o.o., OIB 20958762701</item>
    </izvorni_sadrzaj>
    <derivirana_varijabla naziv="DomainObject.Predmet.ProtuStrankaListNazivFormatedOIB_1">
      <item>GEO-MREŽA d.o.o., OIB 20958762701</item>
    </derivirana_varijabla>
  </DomainObject.Predmet.ProtuStrankaListNazivFormatedOIB>
  <DomainObject.Predmet.OstaliListFormated>
    <izvorni_sadrzaj>
      <item>KREŠIMIR PAVLEKOVIĆ punomoćnik sudionika u postupku GEO-MREŽA d.o.o.</item>
    </izvorni_sadrzaj>
    <derivirana_varijabla naziv="DomainObject.Predmet.OstaliListFormated_1">
      <item>KREŠIMIR PAVLEKOVIĆ punomoćnik sudionika u postupku GEO-MREŽA d.o.o.</item>
    </derivirana_varijabla>
  </DomainObject.Predmet.OstaliListFormated>
  <DomainObject.Predmet.OstaliListFormatedOIB>
    <izvorni_sadrzaj>
      <item>KREŠIMIR PAVLEKOVIĆ, OIB 80331565641 punomoćnik sudionika u postupku GEO-MREŽA d.o.o.</item>
    </izvorni_sadrzaj>
    <derivirana_varijabla naziv="DomainObject.Predmet.OstaliListFormatedOIB_1">
      <item>KREŠIMIR PAVLEKOVIĆ, OIB 80331565641 punomoćnik sudionika u postupku GEO-MREŽA d.o.o.</item>
    </derivirana_varijabla>
  </DomainObject.Predmet.OstaliListFormatedOIB>
  <DomainObject.Predmet.OstaliListFormatedWithAdress>
    <izvorni_sadrzaj>
      <item>KREŠIMIR PAVLEKOVIĆ, UČKINA 48, 10000 Zagreb punomoćnik sudionika u postupku GEO-MREŽA d.o.o.</item>
    </izvorni_sadrzaj>
    <derivirana_varijabla naziv="DomainObject.Predmet.OstaliListFormatedWithAdress_1">
      <item>KREŠIMIR PAVLEKOVIĆ, UČKINA 48, 10000 Zagreb punomoćnik sudionika u postupku GEO-MREŽA d.o.o.</item>
    </derivirana_varijabla>
  </DomainObject.Predmet.OstaliListFormatedWithAdress>
  <DomainObject.Predmet.OstaliListFormatedWithAdressOIB>
    <izvorni_sadrzaj>
      <item>KREŠIMIR PAVLEKOVIĆ, OIB 80331565641, UČKINA 48, 10000 Zagreb punomoćnik sudionika u postupku GEO-MREŽA d.o.o.</item>
    </izvorni_sadrzaj>
    <derivirana_varijabla naziv="DomainObject.Predmet.OstaliListFormatedWithAdressOIB_1">
      <item>KREŠIMIR PAVLEKOVIĆ, OIB 80331565641, UČKINA 48, 10000 Zagreb punomoćnik sudionika u postupku GEO-MREŽA d.o.o.</item>
    </derivirana_varijabla>
  </DomainObject.Predmet.OstaliListFormatedWithAdressOIB>
  <DomainObject.Predmet.OstaliListNazivFormated>
    <izvorni_sadrzaj>
      <item>KREŠIMIR PAVLEKOVIĆ</item>
    </izvorni_sadrzaj>
    <derivirana_varijabla naziv="DomainObject.Predmet.OstaliListNazivFormated_1">
      <item>KREŠIMIR PAVLEKOVIĆ</item>
    </derivirana_varijabla>
  </DomainObject.Predmet.OstaliListNazivFormated>
  <DomainObject.Predmet.OstaliListNazivFormatedOIB>
    <izvorni_sadrzaj>
      <item>KREŠIMIR PAVLEKOVIĆ, OIB 80331565641</item>
    </izvorni_sadrzaj>
    <derivirana_varijabla naziv="DomainObject.Predmet.OstaliListNazivFormatedOIB_1">
      <item>KREŠIMIR PAVLEKOVIĆ, OIB 80331565641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GEO-MREŽA d.o.o.</izvorni_sadrzaj>
    <derivirana_varijabla naziv="DomainObject.Predmet.ProtustrankaIDrugi_1">GEO-MREŽA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GEO-MREŽA d.o.o., OIB 20958762701, Učkina 48, 10000 Zagreb</izvorni_sadrzaj>
    <derivirana_varijabla naziv="DomainObject.Predmet.ProtustrankaIDrugiAdressOIB_1">GEO-MREŽA d.o.o., OIB 20958762701, Učkina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GEO-MREŽA d.o.o.</item>
      <item>KREŠIMIR PAVLEKOVIĆ</item>
    </izvorni_sadrzaj>
    <derivirana_varijabla naziv="DomainObject.Predmet.SudioniciListNaziv_1">
      <item>FINA Regionalni centar Zagreb</item>
      <item>GEO-MREŽA d.o.o.</item>
      <item>KREŠIMIR PAVLEKOVIĆ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izvorni_sadrzaj>
    <derivirana_varijabla naziv="DomainObject.Predmet.SudioniciListAdressOIB_1"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20958762701</item>
      <item>, OIB 80331565641</item>
    </izvorni_sadrzaj>
    <derivirana_varijabla naziv="DomainObject.Predmet.SudioniciListNazivOIB_1">
      <item>, OIB 85821130368</item>
      <item>, OIB 20958762701</item>
      <item>, OIB 80331565641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C5984-13A5-42BB-997A-8BA4EEBD5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1737</properties:Characters>
  <properties:Lines>62</properties:Lines>
  <properties:Paragraphs>21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2017-03-10T12:18:00Z</cp:lastPrinted>
  <dcterms:modified xmlns:xsi="http://www.w3.org/2001/XMLSchema-instance" xsi:type="dcterms:W3CDTF">2017-03-10T12:18:00Z</dcterms:modified>
  <cp:revision>57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