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0594" w14:paraId="51a0594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DF679B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Odvjetničko društvo Hanžeković&amp;Partneri d.o.o.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