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c427" w14:paraId="d33c427" w:rsidRDefault="00236349" w:rsidP="00236349" w:rsidR="00236349" w:rsidRPr="00DE51AB">
      <w:pPr>
        <w15:collapsed w:val="false"/>
      </w:pPr>
      <w:bookmarkStart w:name="_GoBack" w:id="0"/>
      <w:bookmarkEnd w:id="0"/>
      <w:r w:rsidRPr="00DE51AB"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  <w:t>4 St-</w:t>
      </w:r>
      <w:r w:rsidR="004040A0">
        <w:t>63/2017</w:t>
      </w:r>
      <w:r w:rsidR="00861A17">
        <w:t>-</w:t>
      </w:r>
      <w:r w:rsidR="003420D3">
        <w:t>60</w:t>
      </w:r>
    </w:p>
    <w:p w:rsidRDefault="00236349" w:rsidP="00236349" w:rsidR="00236349" w:rsidRPr="00DE51AB">
      <w:r w:rsidRPr="00DE51AB">
        <w:t xml:space="preserve">REPUBLIKA HRVATSKA  </w:t>
      </w:r>
    </w:p>
    <w:p w:rsidRDefault="00236349" w:rsidP="00236349" w:rsidR="00236349" w:rsidRPr="00DE51AB">
      <w:r w:rsidRPr="00DE51AB">
        <w:t xml:space="preserve">TRGOVAČKI SUD U ZAGREBU </w:t>
      </w:r>
    </w:p>
    <w:p w:rsidRDefault="00236349" w:rsidP="00236349" w:rsidR="00236349" w:rsidRPr="00DE51AB">
      <w:r w:rsidRPr="00DE51AB">
        <w:t xml:space="preserve">STALNA SLUŽBA </w:t>
      </w:r>
      <w:r w:rsidR="005E1074" w:rsidRPr="00DE51AB">
        <w:t>U KARLOVCU</w:t>
      </w:r>
    </w:p>
    <w:p w:rsidRDefault="00236349" w:rsidP="00236349" w:rsidR="00236349" w:rsidRPr="00DE51AB">
      <w:r w:rsidRPr="00DE51AB">
        <w:t>Karlovac, Trg hrvatskih branitelja 1</w:t>
      </w:r>
    </w:p>
    <w:p w:rsidRDefault="00236349" w:rsidP="00236349" w:rsidR="00236349" w:rsidRPr="00DE51AB"/>
    <w:p w:rsidRDefault="00236349" w:rsidP="00236349" w:rsidR="00236349" w:rsidRPr="00DE51AB">
      <w:pPr>
        <w:jc w:val="center"/>
      </w:pPr>
      <w:r w:rsidRPr="00DE51AB">
        <w:t>R E P U B L I K A  H R V A T S K A</w:t>
      </w:r>
    </w:p>
    <w:p w:rsidRDefault="00236349" w:rsidP="00236349" w:rsidR="00236349" w:rsidRPr="00DE51AB">
      <w:pPr>
        <w:jc w:val="center"/>
      </w:pPr>
      <w:r w:rsidRPr="00DE51AB">
        <w:t>R J E Š E N J E</w:t>
      </w:r>
    </w:p>
    <w:p w:rsidRDefault="00236349" w:rsidP="00236349" w:rsidR="00236349" w:rsidRPr="00DE51AB"/>
    <w:p w:rsidRDefault="00236349" w:rsidP="005E1074" w:rsidR="00C10B03" w:rsidRPr="00DE51AB">
      <w:pPr>
        <w:pStyle w:val="Tijeloteksta"/>
        <w:rPr>
          <w:rFonts w:hAnsi="Times New Roman" w:ascii="Times New Roman"/>
          <w:szCs w:val="24"/>
        </w:rPr>
      </w:pPr>
      <w:r w:rsidRPr="00DE51AB">
        <w:rPr>
          <w:rFonts w:hAnsi="Times New Roman" w:ascii="Times New Roman"/>
          <w:szCs w:val="24"/>
        </w:rPr>
        <w:tab/>
        <w:t>Trgovački sud u Zagrebu, Stalna služba</w:t>
      </w:r>
      <w:r w:rsidR="0094525C" w:rsidRPr="00DE51AB">
        <w:rPr>
          <w:rFonts w:hAnsi="Times New Roman" w:ascii="Times New Roman"/>
          <w:szCs w:val="24"/>
        </w:rPr>
        <w:t xml:space="preserve"> u Karlovcu</w:t>
      </w:r>
      <w:r w:rsidRPr="00DE51AB">
        <w:rPr>
          <w:rFonts w:hAnsi="Times New Roman" w:ascii="Times New Roman"/>
          <w:szCs w:val="24"/>
        </w:rPr>
        <w:t xml:space="preserve">, po sucu Goranki Boljkovac, kao stečajnom sucu, u stečajnom postupku nad </w:t>
      </w:r>
      <w:r w:rsidR="00A1521D" w:rsidRPr="00DE51AB">
        <w:rPr>
          <w:rFonts w:hAnsi="Times New Roman" w:ascii="Times New Roman"/>
          <w:szCs w:val="24"/>
        </w:rPr>
        <w:t xml:space="preserve">stečajnim dužnikom </w:t>
      </w:r>
      <w:r w:rsidR="004040A0" w:rsidRPr="008B2A35">
        <w:rPr>
          <w:rFonts w:hAnsi="Times New Roman" w:ascii="Times New Roman"/>
          <w:szCs w:val="24"/>
        </w:rPr>
        <w:t>EURO koncern d.o.o. u stečaju, Zagreb, Brijunska 5 B, OIB 96452327297</w:t>
      </w:r>
      <w:r w:rsidRPr="00DE51AB">
        <w:rPr>
          <w:rFonts w:hAnsi="Times New Roman" w:ascii="Times New Roman"/>
          <w:szCs w:val="24"/>
        </w:rPr>
        <w:t xml:space="preserve">, dana </w:t>
      </w:r>
      <w:r w:rsidR="005E1074" w:rsidRPr="00DE51AB">
        <w:rPr>
          <w:rFonts w:hAnsi="Times New Roman" w:ascii="Times New Roman"/>
          <w:szCs w:val="24"/>
        </w:rPr>
        <w:t>2</w:t>
      </w:r>
      <w:r w:rsidR="002C0DB5">
        <w:rPr>
          <w:rFonts w:hAnsi="Times New Roman" w:ascii="Times New Roman"/>
          <w:szCs w:val="24"/>
        </w:rPr>
        <w:t>8</w:t>
      </w:r>
      <w:r w:rsidR="005E1074" w:rsidRPr="00DE51AB">
        <w:rPr>
          <w:rFonts w:hAnsi="Times New Roman" w:ascii="Times New Roman"/>
          <w:szCs w:val="24"/>
        </w:rPr>
        <w:t>. siječnja 2019.</w:t>
      </w:r>
    </w:p>
    <w:p w:rsidRDefault="005E1074" w:rsidP="005E1074" w:rsidR="005E1074" w:rsidRPr="00DE51AB">
      <w:pPr>
        <w:pStyle w:val="Tijeloteksta"/>
        <w:rPr>
          <w:rFonts w:hAnsi="Times New Roman" w:ascii="Times New Roman"/>
        </w:rPr>
      </w:pPr>
    </w:p>
    <w:p w:rsidRDefault="009F0937" w:rsidP="00056A75" w:rsidR="00A146B1" w:rsidRPr="00DE51AB">
      <w:pPr>
        <w:jc w:val="center"/>
      </w:pPr>
      <w:r w:rsidRPr="00DE51AB">
        <w:t>r</w:t>
      </w:r>
      <w:r w:rsidR="00056A75" w:rsidRPr="00DE51AB">
        <w:t xml:space="preserve"> i j e š i o   j e</w:t>
      </w:r>
    </w:p>
    <w:p w:rsidRDefault="009A1954" w:rsidP="00056A75" w:rsidR="009A1954" w:rsidRPr="00DE51AB">
      <w:pPr>
        <w:jc w:val="center"/>
      </w:pPr>
    </w:p>
    <w:p w:rsidRDefault="00236349" w:rsidP="00DF4FC6" w:rsidR="00DF4FC6" w:rsidRPr="00DE51AB">
      <w:pPr>
        <w:pStyle w:val="Odlomakpopisa"/>
        <w:numPr>
          <w:ilvl w:val="0"/>
          <w:numId w:val="14"/>
        </w:numPr>
        <w:tabs>
          <w:tab w:pos="426" w:val="left"/>
        </w:tabs>
        <w:jc w:val="both"/>
      </w:pPr>
      <w:r w:rsidRPr="00DE51AB">
        <w:t>Iz iznosa cije</w:t>
      </w:r>
      <w:r w:rsidR="00DF4FC6" w:rsidRPr="00DE51AB">
        <w:t>ne dobivene prodajom nekretnina stečajnog dužnika</w:t>
      </w:r>
      <w:r w:rsidR="00AF103E" w:rsidRPr="00AF103E">
        <w:t xml:space="preserve"> </w:t>
      </w:r>
      <w:r w:rsidR="00AF103E">
        <w:t xml:space="preserve">upisanih </w:t>
      </w:r>
      <w:r w:rsidR="00AF103E" w:rsidRPr="008B2A35">
        <w:t>u zk.ul.br. 932, k.o. Opatija koje su se prodavale kao jedinstvena cjelina</w:t>
      </w:r>
      <w:r w:rsidR="00AF103E">
        <w:t>,</w:t>
      </w:r>
      <w:r w:rsidR="00DF4FC6" w:rsidRPr="00DE51AB">
        <w:t xml:space="preserve"> i to: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- 160/4000 idealnog suvlasničkog dijela grč. 266, u naravi zgrada, gospodarska zgrada i dvorište, površine 1284 m2, na kojem je uspostavljeno pravo vlasništva posebnog dijela i to poslovni prostor označen br. 11, površine 55,00 m2, sve upisano u zk.ul.br. 932 (red.br. upisa 1),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- 87/4000 idealnog suvlasničkog dijela grč. 266, u naravi zgrada, gospodarska zgrada i dvorište, površine 1284 m2, na kojem je uspostavljeno pravo vlasništva posebnog dijela i to poslovni prostor označen br. 12, površine 29,97 m2, sve upisano u zk.ul.br. 932 (red.br. upisa 2),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- 102/4000 idealnog suvlasničkog dijela grč. 266, u naravi zgrada, gospodarska zgrada i dvorište, površine 1284 m2, na kojem je uspostavljeno pravo vlasništva posebnog dijela i to poslovni prostor označen br. 13, površine 35,18 m2, sve upisano u zk.ul.br. 932 (red.br. upisa 3),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- 50/4000 idealnog suvlasničkog dijela grč. 266, u naravi zgrada, gospodarska zgrada i dvorište, površine 1284 m2, na kojem je uspostavljeno pravo vlasništva posebnog dijela i to poslovni prostor označen br. 14, površine 17,16 m2, sve upisano u zk.ul.br. 932 (red.br. upisa 4),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- 49/4000 idealnog suvlasničkog dijela grč. 266, u naravi zgrada, gospodarska zgrada i dvorište, površine 1284 m2, na kojem je uspostavljeno pravo vlasništva posebnog dijela i to poslovni prostor označen br. 15, površine 16,84 m2, sve upisano u zk.ul.br. 932 (red.br. upisa 5),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- 68/4000 idealnog suvlasničkog dijela grč. 266, u naravi zgrada, gospodarska zgrada i dvorište, površine 1284 m2, na kojem je uspostavljeno pravo vlasništva posebnog </w:t>
      </w:r>
      <w:r w:rsidRPr="008B2A35">
        <w:lastRenderedPageBreak/>
        <w:t xml:space="preserve">dijela i to poslovni prostor označen br. 17, površine 23,36 m2, sve upisano u zk.ul.br. 932 (red.br. upisa 7),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- 61/4000 idealnog suvlasničkog dijela grč. 266, u naravi zgrada, gospodarska zgrada i dvorište, površine 1284 m2, na kojem je uspostavljeno pravo vlasništva posebnog dijela i to poslovni prostor označen br. 18, površine 21,06 m2, sve upisano u zk.ul.br. 932 (red.br. upisa 8),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- 44/4000 idealnog suvlasničkog dijela grč. 266, u naravi zgrada, gospodarska zgrada i dvorište, površine 1284 m2, na kojem je uspostavljeno pravo vlasništva posebnog dijela i to poslovni prostor označen br. 19, površine 15,20 m2, sve upisano u zk.ul.br. 932 (red.br. upisa 9),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- 67/4000 idealnog suvlasničkog dijela grč. 266, u naravi zgrada, gospodarska zgrada i dvorište, površine 1284 m2, na kojem je uspostavljeno pravo vlasništva posebnog dijela i to poslovni prostor označen br. 20, površine 22,92 m2, sve upisano u zk.ul.br. 932 (red.br. upisa 10),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- 176/4000 idealnog suvlasničkog dijela grč. 266, u naravi zgrada, gospodarska zgrada i dvorište, površine 1284 m2, na kojem je uspostavljeno pravo vlasništva posebnog dijela i to poslovni prostor označen br. 21, površine 60,39 m2, sve upisano u zk.ul.br. 932 (red.br. upisa 11),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- 101/4000 idealnog suvlasničkog dijela grč. 266, u naravi zgrada, gospodarska zgrada i dvorište, površine 1284 m2, na kojem je uspostavljeno pravo vlasništva posebnog dijela i to poslovni prostor označen br. 22, površine 34,51 m2, sve upisano u zk.ul.br. 932 (red.br. upisa 12),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- 57/4000 idealnog suvlasničkog dijela grč. 266, u naravi zgrada, gospodarska zgrada i dvorište, površine 1284 m2, na kojem je uspostavljeno pravo vlasništva posebnog dijela i to poslovni prostor označen br. 23, površine 19,53 m2, sve upisano u zk.ul.br. 932 (red.br. upisa 13),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- 80/4000 idealnog suvlasničkog dijela grč. 266, u naravi zgrada, gospodarska zgrada i dvorište, površine 1284 m2, na kojem je uspostavljeno pravo vlasništva posebnog dijela i to poslovni prostor označen br. 25, površine 27,30 m2, sve upisano u zk.ul.br. 932 (red.br. upisa 15),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- 31/4000 idealnog suvlasničkog dijela grč. 266, u naravi zgrada, gospodarska zgrada i dvorište, površine 1284 m2, na kojem je uspostavljeno pravo vlasništva posebnog dijela i to poslovni prostor označen br. 26, površine 10,78 m2, sve upisano u zk.ul.br. 932 (red.br. upisa 16),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- 105/4000 idealnog suvlasničkog dijela grč. 266, u naravi zgrada, gospodarska zgrada i dvorište, površine 1284 m2, na kojem je uspostavljeno pravo vlasništva posebnog dijela i to poslovni prostor označen br. 27, površine 25,94 m2, sve upisano u zk.ul.br. 932 (red.br. upisa 17),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lastRenderedPageBreak/>
        <w:t xml:space="preserve">- 112/4000 idealnog suvlasničkog dijela grč. 266, u naravi zgrada, gospodarska zgrada i dvorište, površine 1284 m2, na kojem je uspostavljeno pravo vlasništva posebnog dijela i to poslovni prostor označen br. 28, površine 38,31 m2, sve upisano u zk.ul.br. 932 (red.br. upisa 18),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- 105/4000 idealnog suvlasničkog dijela grč. 266, u naravi zgrada, gospodarska zgrada i dvorište, površine 1284 m2, na kojem je uspostavljeno pravo vlasništva posebnog dijela i to poslovni prostor označen br. 29, površine 35,94 m2, sve upisano u zk.ul.br. 932 (red.br. upisa 19),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- 112/4000 idealnog suvlasničkog dijela grč. 266, u naravi zgrada, gospodarska zgrada i dvorište, površine 1284 m2, na kojem je uspostavljeno pravo vlasništva posebnog dijela i to poslovni prostor označen br. 30, površine 38,31 m2, sve upisano u zk.ul.br. 932 (red.br. upisa 20),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- 61/4000 idealnog suvlasničkog dijela grč. 266, u naravi zgrada, gospodarska zgrada i dvorište, površine 1284 m2, na kojem je uspostavljeno pravo vlasništva posebnog dijela i to poslovni prostor označen br. 31, površine 21,00 m2, sve upisano u zk.ul.br. 932 (red.br. upisa 21),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- 134/4000 idealnog suvlasničkog dijela grč. 266, u naravi zgrada, gospodarska zgrada i dvorište, površine 1284 m2, na kojem je uspostavljeno pravo vlasništva posebnog dijela i to poslovni prostor označen br. 33, površine 46,00 m2, sve upisano u zk.ul.br. 932 (red.br. upisa 22),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- 98/4000 idealnog suvlasničkog dijela grč. 266, u naravi zgrada, gospodarska zgrada i dvorište, površine 1284 m2, na kojem je uspostavljeno pravo vlasništva posebnog dijela i to poslovni prostor označen br. 34, površine 33,70 m2, sve upisano u zk.ul.br. 932 (red.br. upisa 23),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- 31/4000 idealnog suvlasničkog dijela grč. 266, u naravi zgrada, gospodarska zgrada i dvorište, površine 1284 m2, na kojem je uspostavljeno pravo vlasništva posebnog dijela i to poslovni prostor označen br. 36, površine 10,56 m2, sve upisano u zk.ul.br. 932 (red.br. upisa 25),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- 72/4000 idealnog suvlasničkog dijela grč. 266, u naravi zgrada, gospodarska zgrada i dvorište, površine 1284 m2, na kojem je uspostavljeno pravo vlasništva posebnog dijela i to poslovni prostor označen br. 37a, površine 24,76 m2, sve upisano u zk.ul.br. 932 (red.br. upisa 26),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- 22/4000 idealnog suvlasničkog dijela grč. 266, u naravi zgrada, gospodarska zgrada i dvorište, površine 1284 m2, na kojem je uspostavljeno pravo vlasništva posebnog dijela i to poslovni prostor označen br. 38, površine 7,50 m2, sve upisano u zk.ul.br. 932 (red.br. upisa 27),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- 50/4000 idealnog suvlasničkog dijela grč. 266, u naravi zgrada, gospodarska zgrada i dvorište, površine 1284 m2, na kojem je uspostavljeno pravo vlasništva posebnog dijela i to poslovni prostor označen br. 39, površine 17,00 m2, sve upisano u zk.ul.br. </w:t>
      </w:r>
      <w:r w:rsidRPr="008B2A35">
        <w:lastRenderedPageBreak/>
        <w:t xml:space="preserve">932 (red.br. upisa 28),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- 50/4000 idealnog suvlasničkog dijela grč. 266, u naravi zgrada, gospodarska zgrada i dvorište, površine 1284 m2, na kojem je uspostavljeno pravo vlasništva posebnog dijela i to poslovni prostor označen br. 40, površine 17,00 m2, sve upisano u zk.ul.br. 932 (red.br. upisa 29), k.o. Opatija,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- 418/4000 idealnog suvlasničkog dijela grč. 266, u naravi zgrada, gospodarska zgrada i dvorište, površine 1284 m2, na kojem je uspostavljeno pravo vlasništva posebnog dijela i to stan od 210,08 m2 sa spremištem u suterenu od 2,25 m2, sve na nacrtu označeno br.3, sve upisano u zk.ul.br. 932, k.o. Opatija (red.br. upisa 30),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- 138/4000 idealnog suvlasničkog dijela grč. 266, u naravi zgrada, gospodarska zgrada i dvorište, površine 1284 m2, na kojem je uspostavljeno pravo vlasništva posebnog dijela i to stan od 69,17 m2 sa spremištem u suterenu od 14,14 m2, sve na nacrtu označeno br.5, sve upisano u zk.ul.br. 932, k.o. Opatija (red.br. upisa 32),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- 109/4000 idealnog suvlasničkog dijela grč. 266, u naravi zgrada, gospodarska zgrada i dvorište, površine 1284 m2, na kojem je uspostavljeno pravo vlasništva posebnog dijela i to stan od 54,75 m2 sa spremištem u suterenu od 3,60 m2, sve na nacrtu označeno br.6, sve upisano u zk.ul.br. 932, k.o. Opatija (red.br. upisa 33),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- 132/4000 idealnog suvlasničkog dijela grč. 266, u naravi zgrada, gospodarska zgrada i dvorište, površine 1284 m2, na kojem je uspostavljeno pravo vlasništva posebnog dijela i to stan od 66,39 m2 sa spremištem u suterenu od 3,20 m2, sve na nacrtu označeno br.7, sve upisano u zk.ul.br. 932, k.o. Opatija (red.br. upisa 34),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- 139/4000 idealnog suvlasničkog dijela grč. 266, u naravi zgrada, gospodarska zgrada i dvorište, površine 1284 m2, na kojem je uspostavljeno pravo vlasništva posebnog dijela i to stan od 69,96 m2 sa spremištem u suterenu od 3,00 m2, sve na nacrtu označeno br.8, sve upisano u zk.ul.br. 932, k.o. Opatija (red.br. upisa 35),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- 129/4000 idealnog suvlasničkog dijela grč. 266, u naravi zgrada, gospodarska zgrada i dvorište, površine 1284 m2, na kojem je uspostavljeno pravo vlasništva posebnog dijela i to stan od 64,42 m2 sa spremištem u suterenu od 2,00 m2, sve na nacrtu označeno br.9, sve upisano u zk.ul.br. 932, k.o. Opatija (red.br. upisa 36),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- 133/4000 idealnog suvlasničkog dijela grč. 266, u naravi zgrada, gospodarska zgrada i dvorište, površine 1284 m2, na kojem je uspostavljeno pravo vlasništva posebnog dijela i to stan od 64,42 m2 sa spremištem u suterenu od 4,50 m2, sve na nacrtu označeno br.10, sve upisano u zk.ul.br. 932, k.o. Opatija (red.br. upisa 37),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- 81/4000 idealnog suvlasničkog dijela grč. 266, u naravi zgrada, gospodarska zgrada i dvorište, površine 1284 m2, na kojem je uspostavljeno pravo vlasništva posebnog dijela i to stan označen br.41 površine 40,85 m2, sve upisano u zk.ul.br. 932, k.o. Opatija (red.br. upisa 38),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- 81/4000 idealnog suvlasničkog dijela grč. 266, u naravi zgrada, gospodarska zgrada i dvorište, površine 1284 m2, na kojem je uspostavljeno pravo vlasništva posebnog </w:t>
      </w:r>
      <w:r w:rsidRPr="008B2A35">
        <w:lastRenderedPageBreak/>
        <w:t xml:space="preserve">dijela i to stan označen br.42 površine 40,90 m2, sve upisano u zk.ul.br. 932, k.o. Opatija (red.br. upisa 39),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- 82/4000 idealnog suvlasničkog dijela grč. 266, u naravi zgrada, gospodarska zgrada i dvorište, površine 1284 m2, na kojem je uspostavljeno pravo vlasništva posebnog dijela i to stan označen br.44 površine 41,24 m2, sve upisano u zk.ul.br. 932, k.o. Opatija (red.br. upisa 40),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- 82/4000 idealnog suvlasničkog dijela grč. 266, u naravi zgrada, gospodarska zgrada i dvorište, površine 1284 m2, na kojem je uspostavljeno pravo vlasništva posebnog dijela i to stan označen br.43 površine 41,17 m2, sve upisano u zk.ul.br. 932, k.o. Opatija (red.br. upisa 41), kod Zemljišnoknjižnog odjela Općinskog suda u Opatiji, </w:t>
      </w:r>
    </w:p>
    <w:p w:rsidRDefault="00AF103E" w:rsidP="00AF103E" w:rsidR="00AF103E" w:rsidRPr="008B2A35">
      <w:pPr>
        <w:ind w:left="709"/>
        <w:jc w:val="both"/>
      </w:pPr>
      <w:r w:rsidRPr="008B2A35">
        <w:t xml:space="preserve">- 22/4000 idealnog suvlasničkog dijela grč. 266, u naravi zgrada, gospodarska zgrada i dvorište, površine 1284 m2, na kojem je uspostavljeno pravo vlasništva posebnog dijela i to poslovni prostor označen br.37b površine 7,50 m2, sve upisano u zk.ul.br. 932, k.o. Opatija (red.br. upisa 42), kod Zemljišnoknjižnog odjela Općinskog suda u Opatiji, </w:t>
      </w:r>
    </w:p>
    <w:p w:rsidRDefault="00AF103E" w:rsidP="00AF103E" w:rsidR="00AF103E">
      <w:pPr>
        <w:tabs>
          <w:tab w:pos="426" w:val="left"/>
        </w:tabs>
        <w:ind w:left="709"/>
        <w:jc w:val="both"/>
      </w:pPr>
      <w:r w:rsidRPr="008B2A35">
        <w:t>- 97/4000 idealnog suvlasničkog dijela grč. 266, u naravi zgrada, gospodarska zgrada i dvorište, površine 1284 m2, na kojem je uspostavljeno pravo vlasništva posebnog dijela i to poslovni prostor označen br.32 površine 33,40 m2, sve upisano u zk.ul.br. 932, k.o. Opatija (red.br. upisa 43), kod Zemljišnoknjižnog odjela Općinskog suda u Opatiji</w:t>
      </w:r>
      <w:r>
        <w:t>,</w:t>
      </w:r>
    </w:p>
    <w:p w:rsidRDefault="00AF103E" w:rsidP="00176DB8" w:rsidR="00AF103E">
      <w:pPr>
        <w:tabs>
          <w:tab w:pos="426" w:val="left"/>
        </w:tabs>
        <w:jc w:val="both"/>
      </w:pPr>
    </w:p>
    <w:p w:rsidRDefault="00236349" w:rsidP="00AF103E" w:rsidR="00236349" w:rsidRPr="00DE51AB">
      <w:pPr>
        <w:tabs>
          <w:tab w:pos="7849" w:val="left"/>
        </w:tabs>
        <w:jc w:val="both"/>
      </w:pPr>
      <w:r w:rsidRPr="00DE51AB">
        <w:t xml:space="preserve">namiruje se potraživanje razlučnog vjerovnika </w:t>
      </w:r>
      <w:r w:rsidR="00AF103E">
        <w:t xml:space="preserve">DRUŽBA ZA UPRAVLJANJE TERJATEV BANK d.d.,  Ljubljana, Davčna ulica 1, Republika Slovenija, OIB 35965662412, </w:t>
      </w:r>
      <w:r w:rsidRPr="00DE51AB">
        <w:t xml:space="preserve">iznosom od </w:t>
      </w:r>
      <w:r w:rsidR="00AF103E">
        <w:t>16.760.134,74</w:t>
      </w:r>
      <w:r w:rsidR="00176DB8" w:rsidRPr="00DE51AB">
        <w:t xml:space="preserve"> </w:t>
      </w:r>
      <w:r w:rsidRPr="00DE51AB">
        <w:t xml:space="preserve">kn.  </w:t>
      </w:r>
      <w:r w:rsidR="0094525C" w:rsidRPr="00DE51AB">
        <w:t xml:space="preserve"> </w:t>
      </w:r>
      <w:r w:rsidR="00176DB8" w:rsidRPr="00DE51AB">
        <w:t xml:space="preserve"> </w:t>
      </w:r>
    </w:p>
    <w:p w:rsidRDefault="00236349" w:rsidP="00236349" w:rsidR="00236349" w:rsidRPr="00DE51AB">
      <w:pPr>
        <w:jc w:val="both"/>
      </w:pPr>
      <w:r w:rsidRPr="00DE51AB">
        <w:t xml:space="preserve"> </w:t>
      </w:r>
    </w:p>
    <w:p w:rsidRDefault="00236349" w:rsidP="00236349" w:rsidR="00236349" w:rsidRPr="00DE51AB">
      <w:pPr>
        <w:ind w:firstLine="705"/>
        <w:jc w:val="both"/>
      </w:pPr>
      <w:r w:rsidRPr="00DE51AB">
        <w:t>II. Iz iznosa cijene dobivene prodajom nekretnin</w:t>
      </w:r>
      <w:r w:rsidR="00C469BD">
        <w:t>a</w:t>
      </w:r>
      <w:r w:rsidRPr="00DE51AB">
        <w:t xml:space="preserve"> </w:t>
      </w:r>
      <w:r w:rsidR="00C469BD">
        <w:t>navedenih</w:t>
      </w:r>
      <w:r w:rsidRPr="00DE51AB">
        <w:t xml:space="preserve"> pod točkom I. izreke ovog rješenja, stečajnom dužniku određuj</w:t>
      </w:r>
      <w:r w:rsidR="00C469BD">
        <w:t>u</w:t>
      </w:r>
      <w:r w:rsidRPr="00DE51AB">
        <w:t xml:space="preserve"> </w:t>
      </w:r>
      <w:r w:rsidR="00C469BD">
        <w:t xml:space="preserve">se troškovi </w:t>
      </w:r>
      <w:r w:rsidR="00694E8B" w:rsidRPr="00DE51AB">
        <w:t xml:space="preserve">utvrđivanja predmeta razlučnog prava u iznosu od </w:t>
      </w:r>
      <w:r w:rsidR="00AF103E">
        <w:t>925.228,24</w:t>
      </w:r>
      <w:r w:rsidR="00176DB8" w:rsidRPr="00DE51AB">
        <w:t xml:space="preserve"> </w:t>
      </w:r>
      <w:r w:rsidRPr="00DE51AB">
        <w:t>kn</w:t>
      </w:r>
      <w:r w:rsidR="00694E8B" w:rsidRPr="00DE51AB">
        <w:t xml:space="preserve"> i troškovi unovčenja predmeta razlučnog prava u iznosu od </w:t>
      </w:r>
      <w:r w:rsidR="00AF103E">
        <w:t>819.201,74</w:t>
      </w:r>
      <w:r w:rsidR="00176DB8" w:rsidRPr="00DE51AB">
        <w:t xml:space="preserve"> </w:t>
      </w:r>
      <w:r w:rsidR="00694E8B" w:rsidRPr="00DE51AB">
        <w:t xml:space="preserve">kn, tj. ukupno iznos od </w:t>
      </w:r>
      <w:r w:rsidR="00AF103E">
        <w:t>1.744.429,98</w:t>
      </w:r>
      <w:r w:rsidR="0094525C" w:rsidRPr="00DE51AB">
        <w:t xml:space="preserve"> </w:t>
      </w:r>
      <w:r w:rsidR="00694E8B" w:rsidRPr="00DE51AB">
        <w:t>kn</w:t>
      </w:r>
      <w:r w:rsidRPr="00DE51AB">
        <w:t xml:space="preserve">. </w:t>
      </w:r>
      <w:r w:rsidR="0094525C" w:rsidRPr="00DE51AB">
        <w:t xml:space="preserve">  </w:t>
      </w:r>
    </w:p>
    <w:p w:rsidRDefault="00236349" w:rsidP="00236349" w:rsidR="00236349" w:rsidRPr="00DE51AB">
      <w:pPr>
        <w:jc w:val="both"/>
      </w:pPr>
      <w:r w:rsidRPr="00DE51AB">
        <w:t xml:space="preserve"> </w:t>
      </w:r>
    </w:p>
    <w:p w:rsidRDefault="00236349" w:rsidP="00236349" w:rsidR="00374541">
      <w:pPr>
        <w:ind w:firstLine="705"/>
        <w:jc w:val="both"/>
      </w:pPr>
      <w:r w:rsidRPr="00DE51AB">
        <w:t>III.</w:t>
      </w:r>
      <w:r w:rsidR="001D6D4E" w:rsidRPr="00DE51AB">
        <w:t xml:space="preserve"> </w:t>
      </w:r>
      <w:r w:rsidR="00374541" w:rsidRPr="00DE51AB">
        <w:t xml:space="preserve">Nalaže se </w:t>
      </w:r>
      <w:r w:rsidR="00374541">
        <w:t>računovodstvu suda da iz položenog iznosa od 2.467.275,30 kn, koji se nalazi na depozitnom računu Trgovačkog suda u Zagrebu za spis broj St-63/2017, stečajnom dužniku na račun otvoren kod Partner banke d.d. broj IBAN: HR5824080021100049124, u roku od 8 dana izvrši plaćanje iznosa od 1.744.429,98 kn.</w:t>
      </w:r>
    </w:p>
    <w:p w:rsidRDefault="006C527A" w:rsidP="00236349" w:rsidR="002A5E48" w:rsidRPr="00DE51AB">
      <w:pPr>
        <w:ind w:firstLine="705"/>
        <w:jc w:val="both"/>
      </w:pPr>
      <w:r w:rsidRPr="00DE51AB">
        <w:t xml:space="preserve"> </w:t>
      </w:r>
      <w:r w:rsidR="00176DB8" w:rsidRPr="00DE51AB">
        <w:t xml:space="preserve"> </w:t>
      </w:r>
    </w:p>
    <w:p w:rsidRDefault="002A5E48" w:rsidP="00374541" w:rsidR="00374541" w:rsidRPr="00DE51AB">
      <w:pPr>
        <w:ind w:firstLine="705"/>
        <w:jc w:val="both"/>
      </w:pPr>
      <w:r w:rsidRPr="00DE51AB">
        <w:t xml:space="preserve">IV. </w:t>
      </w:r>
      <w:r w:rsidR="00374541" w:rsidRPr="00DE51AB">
        <w:t xml:space="preserve">Nalaže se </w:t>
      </w:r>
      <w:r w:rsidR="00374541">
        <w:t>računovodstvu suda da iz položenog iznosa od 2.467.275,30 kn, koji se nalazi na depozitnom računu Trgovačkog suda u Zagrebu za spis broj St-63/2017, razlučnom vjerovniku DRUŽBA ZA UPRAVLJANJE TERJATEV BANK d.d.,  Ljubljana, Davčna ulica 1, Republika Slovenija, OIB 35965662412</w:t>
      </w:r>
      <w:r w:rsidR="00374541" w:rsidRPr="00DE51AB">
        <w:t xml:space="preserve">, na račun razlučnog vjerovnika broj </w:t>
      </w:r>
      <w:r w:rsidR="00374541">
        <w:t>SI56290000051319162</w:t>
      </w:r>
      <w:r w:rsidR="00374541" w:rsidRPr="00DE51AB">
        <w:t>,</w:t>
      </w:r>
      <w:r w:rsidR="00374541">
        <w:t xml:space="preserve"> Unicredit banka Slovenija d.d., SWIFT: BACXSI22,</w:t>
      </w:r>
      <w:r w:rsidR="00374541" w:rsidRPr="00DE51AB">
        <w:t xml:space="preserve"> </w:t>
      </w:r>
      <w:r w:rsidR="00374541">
        <w:t>u roku od 8 dana</w:t>
      </w:r>
      <w:r w:rsidR="00374541" w:rsidRPr="00DE51AB">
        <w:t xml:space="preserve"> izvrši plaćanje iznosa od </w:t>
      </w:r>
      <w:r w:rsidR="00374541">
        <w:t xml:space="preserve">722.845,32 </w:t>
      </w:r>
      <w:r w:rsidR="00374541" w:rsidRPr="00DE51AB">
        <w:t>kn.</w:t>
      </w:r>
    </w:p>
    <w:p w:rsidRDefault="00374541" w:rsidP="00374541" w:rsidR="00716124" w:rsidRPr="00DE51AB">
      <w:pPr>
        <w:ind w:firstLine="705"/>
        <w:jc w:val="both"/>
      </w:pPr>
      <w:r>
        <w:t xml:space="preserve"> </w:t>
      </w:r>
      <w:r w:rsidR="00273D61" w:rsidRPr="00DE51AB">
        <w:t xml:space="preserve"> </w:t>
      </w:r>
    </w:p>
    <w:p w:rsidRDefault="00666AA2" w:rsidP="00666AA2" w:rsidR="00D62DE4" w:rsidRPr="00DE51AB">
      <w:pPr>
        <w:jc w:val="center"/>
      </w:pPr>
      <w:r w:rsidRPr="00DE51AB">
        <w:t>Obrazloženje</w:t>
      </w:r>
    </w:p>
    <w:p w:rsidRDefault="003114AF" w:rsidP="003114AF" w:rsidR="003114AF" w:rsidRPr="00DE51AB">
      <w:pPr>
        <w:jc w:val="center"/>
        <w:rPr>
          <w:b/>
        </w:rPr>
      </w:pPr>
    </w:p>
    <w:p w:rsidRDefault="003114AF" w:rsidP="00236349" w:rsidR="00FF78BE" w:rsidRPr="00DE51AB">
      <w:pPr>
        <w:ind w:firstLine="709"/>
        <w:jc w:val="both"/>
      </w:pPr>
      <w:r w:rsidRPr="00DE51AB">
        <w:t>Rje</w:t>
      </w:r>
      <w:r w:rsidR="00236349" w:rsidRPr="00DE51AB">
        <w:t xml:space="preserve">šenjem </w:t>
      </w:r>
      <w:r w:rsidR="00D3736C">
        <w:t>Trgovačkog suda u Zagrebu</w:t>
      </w:r>
      <w:r w:rsidR="00236349" w:rsidRPr="00DE51AB">
        <w:t xml:space="preserve"> poslovni broj </w:t>
      </w:r>
      <w:r w:rsidR="00D3736C">
        <w:t>Ovr-253/2017-25</w:t>
      </w:r>
      <w:r w:rsidRPr="00DE51AB">
        <w:t xml:space="preserve"> od </w:t>
      </w:r>
      <w:r w:rsidR="00D3736C">
        <w:t xml:space="preserve">11. prosinca </w:t>
      </w:r>
      <w:r w:rsidR="006C527A" w:rsidRPr="00DE51AB">
        <w:t>2018.</w:t>
      </w:r>
      <w:r w:rsidRPr="00DE51AB">
        <w:t xml:space="preserve"> kupcu </w:t>
      </w:r>
      <w:r w:rsidR="00D3736C">
        <w:t>DRUŽBA ZA UPRAVLJANJE TERJATEV BANK d.d.,  Ljubljana</w:t>
      </w:r>
      <w:r w:rsidR="00236349" w:rsidRPr="00DE51AB">
        <w:t xml:space="preserve">, </w:t>
      </w:r>
      <w:r w:rsidRPr="00DE51AB">
        <w:t>dosuđen</w:t>
      </w:r>
      <w:r w:rsidR="005C0420" w:rsidRPr="00DE51AB">
        <w:t>e</w:t>
      </w:r>
      <w:r w:rsidR="00236349" w:rsidRPr="00DE51AB">
        <w:t xml:space="preserve"> </w:t>
      </w:r>
      <w:r w:rsidR="005C0420" w:rsidRPr="00DE51AB">
        <w:t>su</w:t>
      </w:r>
      <w:r w:rsidRPr="00DE51AB">
        <w:t xml:space="preserve"> nekretnin</w:t>
      </w:r>
      <w:r w:rsidR="005C0420" w:rsidRPr="00DE51AB">
        <w:t>e</w:t>
      </w:r>
      <w:r w:rsidR="00236349" w:rsidRPr="00DE51AB">
        <w:t xml:space="preserve"> </w:t>
      </w:r>
      <w:r w:rsidR="005528A0" w:rsidRPr="00DE51AB">
        <w:t xml:space="preserve">stečajnog </w:t>
      </w:r>
      <w:r w:rsidR="00495D04" w:rsidRPr="00DE51AB">
        <w:t>dužnika opisan</w:t>
      </w:r>
      <w:r w:rsidR="00D3736C">
        <w:t>e</w:t>
      </w:r>
      <w:r w:rsidR="00495D04" w:rsidRPr="00DE51AB">
        <w:t xml:space="preserve"> pod točkom I. izreke ovog rješenja</w:t>
      </w:r>
      <w:r w:rsidRPr="00DE51AB">
        <w:t xml:space="preserve">. </w:t>
      </w:r>
    </w:p>
    <w:p w:rsidRDefault="00FF78BE" w:rsidP="00236349" w:rsidR="00FF78BE" w:rsidRPr="00DE51AB">
      <w:pPr>
        <w:ind w:firstLine="709"/>
        <w:jc w:val="both"/>
      </w:pPr>
    </w:p>
    <w:p w:rsidRDefault="00D3736C" w:rsidP="00D3736C" w:rsidR="00D3736C">
      <w:pPr>
        <w:pStyle w:val="Tijeloteksta"/>
        <w:ind w:firstLine="709"/>
        <w:rPr>
          <w:rFonts w:hAnsi="Times New Roman" w:ascii="Times New Roman"/>
        </w:rPr>
      </w:pPr>
      <w:r w:rsidRPr="00DE51AB">
        <w:rPr>
          <w:rFonts w:hAnsi="Times New Roman" w:ascii="Times New Roman"/>
        </w:rPr>
        <w:lastRenderedPageBreak/>
        <w:t xml:space="preserve">Predmetne nekretnine </w:t>
      </w:r>
      <w:r>
        <w:rPr>
          <w:rFonts w:hAnsi="Times New Roman" w:ascii="Times New Roman"/>
        </w:rPr>
        <w:t xml:space="preserve">prodane su, dakle, u ovršnom postupku, i to u smislu odredbe čl. 169. st. 6. </w:t>
      </w:r>
      <w:r w:rsidRPr="00DE51AB">
        <w:rPr>
          <w:rFonts w:hAnsi="Times New Roman" w:ascii="Times New Roman"/>
        </w:rPr>
        <w:t>Stečajnog zakona (Narodne novine broj 71/15,</w:t>
      </w:r>
      <w:r>
        <w:rPr>
          <w:rFonts w:hAnsi="Times New Roman" w:ascii="Times New Roman"/>
        </w:rPr>
        <w:t xml:space="preserve"> 104/17, dalje u tekstu: SZ-a), kojom odredbom je propisano da će prekinute postupke ovrhe nastavit sud koji vodi stečajni postupak primjenom pravila o unovčenju predmeta na kojima postoji razlučno pravo u stečajnom postupku. Slijedom navedenog, prodaju nekretnina </w:t>
      </w:r>
      <w:r w:rsidRPr="00DE51AB">
        <w:rPr>
          <w:rFonts w:hAnsi="Times New Roman" w:ascii="Times New Roman"/>
        </w:rPr>
        <w:t xml:space="preserve">provodila je Financijska agencija elektroničkom javnom dražbom, a sukladno odredbama čl. 247. </w:t>
      </w:r>
      <w:r>
        <w:rPr>
          <w:rFonts w:hAnsi="Times New Roman" w:ascii="Times New Roman"/>
        </w:rPr>
        <w:t xml:space="preserve">SZ-a. </w:t>
      </w:r>
    </w:p>
    <w:p w:rsidRDefault="00D3736C" w:rsidP="00D3736C" w:rsidR="00D3736C">
      <w:pPr>
        <w:pStyle w:val="Tijeloteksta"/>
        <w:ind w:firstLine="709"/>
        <w:rPr>
          <w:rFonts w:hAnsi="Times New Roman" w:ascii="Times New Roman"/>
        </w:rPr>
      </w:pPr>
    </w:p>
    <w:p w:rsidRDefault="00D3736C" w:rsidP="00D3736C" w:rsidR="00D3736C">
      <w:pPr>
        <w:pStyle w:val="Tijeloteksta"/>
        <w:ind w:firstLine="709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Kupac – prvi razlučni vjerovnik u prednosnom redu sudjelovao je na dražbi na način da je na poseban račun Financijske agencije položio jamčevinu u iznosu od 2.467.275,30 kn, </w:t>
      </w:r>
      <w:r w:rsidR="00D67AA0">
        <w:rPr>
          <w:rFonts w:hAnsi="Times New Roman" w:ascii="Times New Roman"/>
        </w:rPr>
        <w:t>te je točkom 2. izreke rješenja o dosudi broj Ovr-253/2017-25 od 11. prosinca 2018. isti oslobođen polaganja kupovnine sukladno odredbi čl. 107. Ovršnog zakona, uz obrazloženje da je on jedini vjerovnik koji se namiruje iz kupovnine koja iznosi 18.504.564,72 kn, a da njegova tražbina osigurana razlučnim pravom iznosi 7.500.000,00 EUR,</w:t>
      </w:r>
      <w:r w:rsidR="003420D3">
        <w:rPr>
          <w:rFonts w:hAnsi="Times New Roman" w:ascii="Times New Roman"/>
        </w:rPr>
        <w:t xml:space="preserve"> p</w:t>
      </w:r>
      <w:r w:rsidR="00D67AA0">
        <w:rPr>
          <w:rFonts w:hAnsi="Times New Roman" w:ascii="Times New Roman"/>
        </w:rPr>
        <w:t xml:space="preserve">a da se iz položene jamčevine mogu namiriti troškovi postupka. Ujedno je Trgovački sud u Zagrebu </w:t>
      </w:r>
      <w:r w:rsidR="002D6ABD">
        <w:rPr>
          <w:rFonts w:hAnsi="Times New Roman" w:ascii="Times New Roman"/>
        </w:rPr>
        <w:t xml:space="preserve">zaključkom </w:t>
      </w:r>
      <w:r w:rsidR="00D67AA0">
        <w:rPr>
          <w:rFonts w:hAnsi="Times New Roman" w:ascii="Times New Roman"/>
        </w:rPr>
        <w:t>posl.br. Ovr-253/2017-26 od 11. prosinca 2018. naložio Financijskoj agenciji da uplaćenu jamčevinu u visini od 2.467.275,30 kn uplati na depozitni račun Trgovačkog suda u Zagrebu za stečajni spis St-63/2017.</w:t>
      </w:r>
    </w:p>
    <w:p w:rsidRDefault="005C0420" w:rsidP="00236349" w:rsidR="005C0420">
      <w:pPr>
        <w:ind w:firstLine="709"/>
        <w:jc w:val="both"/>
      </w:pPr>
    </w:p>
    <w:p w:rsidRDefault="003114AF" w:rsidP="003114AF" w:rsidR="003114AF">
      <w:pPr>
        <w:jc w:val="both"/>
      </w:pPr>
      <w:r w:rsidRPr="00DE51AB">
        <w:tab/>
        <w:t xml:space="preserve">Temeljem čl. </w:t>
      </w:r>
      <w:r w:rsidR="00716124" w:rsidRPr="00DE51AB">
        <w:t>124</w:t>
      </w:r>
      <w:r w:rsidRPr="00DE51AB">
        <w:t>. Ovršnog zakona</w:t>
      </w:r>
      <w:r w:rsidR="00AC6191" w:rsidRPr="00DE51AB">
        <w:t xml:space="preserve"> </w:t>
      </w:r>
      <w:r w:rsidR="00ED72E5" w:rsidRPr="00DE51AB">
        <w:t>(</w:t>
      </w:r>
      <w:r w:rsidR="006D11C6" w:rsidRPr="00DE51AB">
        <w:t>Narodne novine</w:t>
      </w:r>
      <w:r w:rsidR="00ED72E5" w:rsidRPr="00DE51AB">
        <w:t xml:space="preserve"> broj </w:t>
      </w:r>
      <w:r w:rsidR="00716124" w:rsidRPr="00DE51AB">
        <w:t>112/12</w:t>
      </w:r>
      <w:r w:rsidR="009D4213" w:rsidRPr="00DE51AB">
        <w:t>, 93/14</w:t>
      </w:r>
      <w:r w:rsidR="006D11C6" w:rsidRPr="00DE51AB">
        <w:t xml:space="preserve">, 55/16, 73/17, dalje u tekstu: </w:t>
      </w:r>
      <w:r w:rsidR="00ED72E5" w:rsidRPr="00DE51AB">
        <w:t>OZ</w:t>
      </w:r>
      <w:r w:rsidR="006D11C6" w:rsidRPr="00DE51AB">
        <w:t>-a</w:t>
      </w:r>
      <w:r w:rsidR="00ED72E5" w:rsidRPr="00DE51AB">
        <w:t>)</w:t>
      </w:r>
      <w:r w:rsidRPr="00DE51AB">
        <w:t xml:space="preserve"> sud je, nakon pravomoćnosti rješenja o dosudi nekretnina kupcu, odredio ročište za diobu kupovnine</w:t>
      </w:r>
      <w:r w:rsidR="007E5BCD" w:rsidRPr="00DE51AB">
        <w:t xml:space="preserve">, </w:t>
      </w:r>
      <w:r w:rsidRPr="00DE51AB">
        <w:t xml:space="preserve">na koje ročište </w:t>
      </w:r>
      <w:r w:rsidR="00D67AA0">
        <w:t>je</w:t>
      </w:r>
      <w:r w:rsidRPr="00DE51AB">
        <w:t xml:space="preserve"> pozvan</w:t>
      </w:r>
      <w:r w:rsidR="007E5BCD" w:rsidRPr="00DE51AB">
        <w:t xml:space="preserve"> razlučni vjerovn</w:t>
      </w:r>
      <w:r w:rsidR="00D67AA0">
        <w:t>ik</w:t>
      </w:r>
      <w:r w:rsidR="006D11C6" w:rsidRPr="00DE51AB">
        <w:t xml:space="preserve"> </w:t>
      </w:r>
      <w:r w:rsidR="00D67AA0">
        <w:t>DRUŽBA ZA UPRAVLJANJE TERJATEV BANK d.d., Ljubljana</w:t>
      </w:r>
      <w:r w:rsidR="00513018" w:rsidRPr="00DE51AB">
        <w:t xml:space="preserve">, </w:t>
      </w:r>
      <w:r w:rsidRPr="00DE51AB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r w:rsidR="00716124" w:rsidRPr="00DE51AB">
        <w:t>124</w:t>
      </w:r>
      <w:r w:rsidRPr="00DE51AB">
        <w:t>. st. 3. OZ-a.</w:t>
      </w:r>
    </w:p>
    <w:p w:rsidRDefault="00DE51AB" w:rsidP="003114AF" w:rsidR="00DE51AB" w:rsidRPr="00DE51AB">
      <w:pPr>
        <w:jc w:val="both"/>
      </w:pPr>
    </w:p>
    <w:p w:rsidRDefault="00716124" w:rsidP="00D67AA0" w:rsidR="0074193C">
      <w:pPr>
        <w:jc w:val="both"/>
      </w:pPr>
      <w:r w:rsidRPr="00DE51AB">
        <w:tab/>
      </w:r>
      <w:r w:rsidR="00A9091A" w:rsidRPr="00DE51AB">
        <w:t xml:space="preserve">Na ročištu za diobu kupovnine od </w:t>
      </w:r>
      <w:r w:rsidR="00D67AA0">
        <w:t>15</w:t>
      </w:r>
      <w:r w:rsidR="00C85D01" w:rsidRPr="00DE51AB">
        <w:t>. siječnja 2019.</w:t>
      </w:r>
      <w:r w:rsidR="00A9091A" w:rsidRPr="00DE51AB">
        <w:t xml:space="preserve"> stečajn</w:t>
      </w:r>
      <w:r w:rsidR="00A631EE" w:rsidRPr="00DE51AB">
        <w:t>a</w:t>
      </w:r>
      <w:r w:rsidR="00A9091A" w:rsidRPr="00DE51AB">
        <w:t xml:space="preserve"> upravitelj</w:t>
      </w:r>
      <w:r w:rsidR="00A631EE" w:rsidRPr="00DE51AB">
        <w:t>ica istaknula</w:t>
      </w:r>
      <w:r w:rsidR="005528A0" w:rsidRPr="00DE51AB">
        <w:t xml:space="preserve"> je da je</w:t>
      </w:r>
      <w:r w:rsidR="00A631EE" w:rsidRPr="00DE51AB">
        <w:t xml:space="preserve"> podneskom od </w:t>
      </w:r>
      <w:r w:rsidR="00D67AA0">
        <w:t>20. prosinca</w:t>
      </w:r>
      <w:r w:rsidR="00A631EE" w:rsidRPr="00DE51AB">
        <w:t xml:space="preserve"> 2018.</w:t>
      </w:r>
      <w:r w:rsidR="005528A0" w:rsidRPr="00DE51AB">
        <w:t xml:space="preserve"> dostavi</w:t>
      </w:r>
      <w:r w:rsidR="00A631EE" w:rsidRPr="00DE51AB">
        <w:t>la</w:t>
      </w:r>
      <w:r w:rsidR="005528A0" w:rsidRPr="00DE51AB">
        <w:t xml:space="preserve"> sudu obračun troškova stečajnog postupka koji terete prodan</w:t>
      </w:r>
      <w:r w:rsidR="00A631EE" w:rsidRPr="00DE51AB">
        <w:t>e nekretnine,</w:t>
      </w:r>
      <w:r w:rsidR="005528A0" w:rsidRPr="00DE51AB">
        <w:t xml:space="preserve"> a sukladno odredbi čl. 254. </w:t>
      </w:r>
      <w:r w:rsidR="00D541E4">
        <w:t>SZ-a</w:t>
      </w:r>
      <w:r w:rsidR="005528A0" w:rsidRPr="00DE51AB">
        <w:t xml:space="preserve">. </w:t>
      </w:r>
      <w:r w:rsidR="00D67AA0">
        <w:t>Stečajna</w:t>
      </w:r>
      <w:r w:rsidR="00D67AA0" w:rsidRPr="00A247EE">
        <w:t xml:space="preserve"> upravitelj</w:t>
      </w:r>
      <w:r w:rsidR="00D67AA0">
        <w:t>ica je navela da ukupni troškovi za konkretne nekretnine iznose 1.744.429,98 kn, i to troškovi utvrđivanja predmeta razlučnog prava paušalno u iznosu od 5% od utrška (odredba čl. 254. st. 2. SZ-a) te iznose 925.228,24 kn, a stvarni troškovi koji terete unovčenje predmeta razlučnog prava (čl. 254. st. 3. SZ-a) iznose 819.201,74</w:t>
      </w:r>
      <w:r w:rsidR="00D67AA0" w:rsidRPr="00DE51AB">
        <w:t xml:space="preserve"> </w:t>
      </w:r>
      <w:r w:rsidR="00D67AA0">
        <w:t>kn. Stečajna</w:t>
      </w:r>
      <w:r w:rsidR="00D67AA0" w:rsidRPr="00A247EE">
        <w:t xml:space="preserve"> upravitelj</w:t>
      </w:r>
      <w:r w:rsidR="00D67AA0">
        <w:t xml:space="preserve">ica navela je da je u svojem podnesku jasno specificirala sve stvarne troškove sukladno čl. 254. st. 3. SZ-a, pri čemu ističe da ostvarena kupovnina sudjeluje u ukupnoj vrijednosti unovčene stečajne mase postotkom od 95,75%, te da ostvarenu kupovninu svi stvarni troškovi terete upravo prema postotku od 95,75%. Ističe da su stvarni troškovi pobrojani pod točkama 1. do 18. podneska stečajne upraviteljice od 20. prosinca 2018., pri čemu je ista na ročištu, uzimajući u obzir stajalište koje je iznio stečajni sudac, umanjila u podnesku navedene stvarne troškove za iznos od 10.848,48 kn (točka 17. obračuna stvarnih troškova, a jer se radi o eventualnim budućim troškovima koji zasad nisu nastali). </w:t>
      </w:r>
    </w:p>
    <w:p w:rsidRDefault="0074193C" w:rsidP="00D67AA0" w:rsidR="0074193C">
      <w:pPr>
        <w:jc w:val="both"/>
      </w:pPr>
    </w:p>
    <w:p w:rsidRDefault="00D67AA0" w:rsidP="0074193C" w:rsidR="00D67AA0">
      <w:pPr>
        <w:ind w:firstLine="708"/>
        <w:jc w:val="both"/>
      </w:pPr>
      <w:r>
        <w:t>Dakle, stvarni troškovi unovčenja predmeta razlučnog prava</w:t>
      </w:r>
      <w:r w:rsidR="0074193C">
        <w:t xml:space="preserve"> u postotku od 95,75%</w:t>
      </w:r>
      <w:r>
        <w:t xml:space="preserve"> odnose se na</w:t>
      </w:r>
      <w:r w:rsidR="0074193C">
        <w:t xml:space="preserve">: 1. trošak naknade za otvoreni račun stečajnog dužnika od 928,78 kn; 2. trošak knjigovodstvenog servisa od 7.660,00 kn; 3. trošak javnobilježničkih naknada 1.766,59 kn; 4. trošak odvjetničkih usluga od 4.033,47 kn; 5. trošak bravarskih usluga 1.689,99 kn; 6. trošak procjene nekretnine od strane sudskog vještaka od 50.570,36 kn; 7. trošak doprinosa za Hrvatske šume od 4.903,40 kn; 8. trošak javnih objava od 220,23 kn; 9. trošak sudskih pristojbi od 383,00 kn; 10. trošak upravnih pristojbi od 234,97 kn; 11. trošak prisilne naplate </w:t>
      </w:r>
      <w:r w:rsidR="0074193C">
        <w:lastRenderedPageBreak/>
        <w:t xml:space="preserve">kod FINA-e od 174,27 kn; 12. materijalni troškovi stečajne upraviteljice (poštanski troškovi, troškovi biljega, troškovi izrade pečata, troškovi uredskog materijala) od 961,04 kn; 13. putni troškovi stečajne upraviteljice na relaciji Zagreb-Opatija-Zagreb i Zagreb-Karlovac-Zagreb od 7.010,15 kn bruto (95,75% od ukupnih troškova od 7.321,31 kn); 14. trošak administrativnih troškova kod FINA-e, banke, Hrvatskog zavoda za statistiku i dr. od 2.298,00 kn; 15. režijski troškovi od 18.088,43 kn; 16. troškovi naknade za uređenje voda od 17.198,95 kn; 17. trošak komunalne naknade od 97.855,11 kn; 18. trošak nagrade stečajnoj upraviteljici od 603.225,00 kn bruto. </w:t>
      </w:r>
      <w:r>
        <w:t xml:space="preserve">Stečajna upraviteljica </w:t>
      </w:r>
      <w:r w:rsidR="0074193C">
        <w:t>je pojasnila</w:t>
      </w:r>
      <w:r>
        <w:t xml:space="preserve"> da je trošak nagrade ista obračunala primjenom Uredbe o kriterijima i načinu obračuna i plaćanja nagrade za rad i naknade troškova stečajnim upraviteljima (Narodne novine broj 105/15) te da </w:t>
      </w:r>
      <w:r w:rsidR="0074193C">
        <w:t xml:space="preserve">se </w:t>
      </w:r>
      <w:r>
        <w:t xml:space="preserve">primjenom postotka iz čl. 7. Uredbe na ukupnu vrijednost unovčene stečajne mase od 19.324.684,24 kn </w:t>
      </w:r>
      <w:r w:rsidR="0074193C">
        <w:t>dobiva iznos od</w:t>
      </w:r>
      <w:r>
        <w:t xml:space="preserve"> 853.246,84 kn, ali budući da Uredba propisuje maksimalnu nagradu u bruto iznosu od 630.000,00 kn, primjenom postotka od 95,75%, ostvarenu kupovninu u konkretnom slučaju tereti dio nagrade od 603.225,00 kn. </w:t>
      </w:r>
      <w:r w:rsidR="0074193C">
        <w:t>Stečajna upraviteljica je napomenula</w:t>
      </w:r>
      <w:r>
        <w:t xml:space="preserve"> da je sud rješenjem od 27. prosinca 2018. stečajnoj upraviteljici odredio nagradu za rad u iznosu od 630.000,00 kn bruto.</w:t>
      </w:r>
    </w:p>
    <w:p w:rsidRDefault="00D67AA0" w:rsidP="00D67AA0" w:rsidR="00D67AA0">
      <w:pPr>
        <w:jc w:val="both"/>
      </w:pPr>
    </w:p>
    <w:p w:rsidRDefault="0074193C" w:rsidP="00061B73" w:rsidR="0074193C">
      <w:pPr>
        <w:ind w:firstLine="708"/>
        <w:jc w:val="both"/>
      </w:pPr>
      <w:r>
        <w:t>Na ročištu prisutan razlučni vjerovnik DRUŽBA ZA UPRAVLJANJE TERJATEV BANK d.d., Ljubljana</w:t>
      </w:r>
      <w:r w:rsidRPr="00DE51AB">
        <w:t>,</w:t>
      </w:r>
      <w:r>
        <w:t xml:space="preserve"> izjavio je</w:t>
      </w:r>
      <w:r w:rsidR="00D67AA0">
        <w:t xml:space="preserve"> da se ne protivi obračunu troškova unovčenja prema čl. 254. SZ-a koji je sačinila stečajna upraviteljica, time da </w:t>
      </w:r>
      <w:r>
        <w:t>je istaknuo</w:t>
      </w:r>
      <w:r w:rsidR="00D67AA0">
        <w:t xml:space="preserve"> da iznos tražbine osigura</w:t>
      </w:r>
      <w:r w:rsidR="00374541">
        <w:t>ne razlučnim pravom do</w:t>
      </w:r>
      <w:r w:rsidR="00D67AA0">
        <w:t xml:space="preserve"> ročišta nije podmiren niti djelomično. Dakle, </w:t>
      </w:r>
      <w:r>
        <w:t>razlučni vjerovnik je predložio</w:t>
      </w:r>
      <w:r w:rsidR="00D67AA0">
        <w:t xml:space="preserve"> da</w:t>
      </w:r>
      <w:r>
        <w:t xml:space="preserve"> se,</w:t>
      </w:r>
      <w:r w:rsidR="00D67AA0">
        <w:t xml:space="preserve"> nakon što se iz ostvarene kupovnine namire troškovi prema čl. 254. SZ-a, preostalim iznosom namiri tražbina razlučnog vjerovnika. </w:t>
      </w:r>
      <w:r w:rsidR="008E38F9">
        <w:t xml:space="preserve"> </w:t>
      </w:r>
    </w:p>
    <w:p w:rsidRDefault="00A9091A" w:rsidP="009D4213" w:rsidR="005528A0" w:rsidRPr="00DE51AB">
      <w:pPr>
        <w:jc w:val="both"/>
      </w:pPr>
      <w:r w:rsidRPr="00DE51AB">
        <w:t xml:space="preserve"> </w:t>
      </w:r>
    </w:p>
    <w:p w:rsidRDefault="005528A0" w:rsidP="005528A0" w:rsidR="005E215D" w:rsidRPr="00DE51AB">
      <w:pPr>
        <w:jc w:val="both"/>
      </w:pPr>
      <w:r w:rsidRPr="00DE51AB">
        <w:tab/>
        <w:t xml:space="preserve">Odredbom čl. </w:t>
      </w:r>
      <w:r w:rsidR="003B1F76" w:rsidRPr="00DE51AB">
        <w:t>254. st.</w:t>
      </w:r>
      <w:r w:rsidR="00D154B5" w:rsidRPr="00DE51AB">
        <w:t xml:space="preserve"> 1. </w:t>
      </w:r>
      <w:r w:rsidR="001C0CA7">
        <w:t>SZ-a</w:t>
      </w:r>
      <w:r w:rsidR="00D408EA" w:rsidRPr="00DE51AB">
        <w:t xml:space="preserve"> </w:t>
      </w:r>
      <w:r w:rsidR="00D154B5" w:rsidRPr="00DE51AB">
        <w:t xml:space="preserve">propisano je da </w:t>
      </w:r>
      <w:r w:rsidR="005E215D" w:rsidRPr="00DE51AB">
        <w:t xml:space="preserve">je stečajni upravitelj dužan dostaviti sudu obračun troškova </w:t>
      </w:r>
      <w:r w:rsidRPr="00DE51AB">
        <w:t xml:space="preserve">utvrđivanja predmeta razlučnog prava i troškova njegova </w:t>
      </w:r>
      <w:r w:rsidR="005E215D" w:rsidRPr="00DE51AB">
        <w:t>unovčenja u roku od 8 dana od dana pravomoćnosti rješenja o dosudi; odredbom st. 2. istog članka propisano je da</w:t>
      </w:r>
      <w:r w:rsidRPr="00DE51AB">
        <w:t xml:space="preserve"> se troškovi utvrđivanja predmeta razlučnog prava određuju paušalno u iznosu od 5% od utrška; odredbom st. 3. istog članka propisano je da se </w:t>
      </w:r>
      <w:r w:rsidR="005E215D" w:rsidRPr="00DE51AB">
        <w:t xml:space="preserve">troškovi </w:t>
      </w:r>
      <w:r w:rsidRPr="00DE51AB"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 w:rsidRPr="00DE51AB">
        <w:t xml:space="preserve"> </w:t>
      </w:r>
    </w:p>
    <w:p w:rsidRDefault="000D1C2D" w:rsidP="005528A0" w:rsidR="000D1C2D" w:rsidRPr="00DE51AB">
      <w:pPr>
        <w:jc w:val="both"/>
      </w:pPr>
    </w:p>
    <w:p w:rsidRDefault="000D1C2D" w:rsidP="005528A0" w:rsidR="000D1C2D" w:rsidRPr="00DE51AB">
      <w:pPr>
        <w:jc w:val="both"/>
      </w:pPr>
      <w:r w:rsidRPr="00DE51AB">
        <w:tab/>
        <w:t>Slijedom navedenog, sud je stečajnom dužniku odredio troškove utvrđivanja predmeta razlučnog prava paušalno u iznosu od 5%</w:t>
      </w:r>
      <w:r w:rsidR="008C5165" w:rsidRPr="00DE51AB">
        <w:t xml:space="preserve"> od utrška, dakle, u iznosu od </w:t>
      </w:r>
      <w:r w:rsidR="00061B73">
        <w:t>925.228,24</w:t>
      </w:r>
      <w:r w:rsidR="00917FA7" w:rsidRPr="00DE51AB">
        <w:t xml:space="preserve"> </w:t>
      </w:r>
      <w:r w:rsidRPr="00DE51AB">
        <w:t xml:space="preserve">kn, a stvarno nastale troškove unovčenja sud je odredio u iznosu od </w:t>
      </w:r>
      <w:r w:rsidR="00061B73">
        <w:t>819.201,74</w:t>
      </w:r>
      <w:r w:rsidRPr="00DE51AB">
        <w:rPr>
          <w:b/>
        </w:rPr>
        <w:t xml:space="preserve"> </w:t>
      </w:r>
      <w:r w:rsidRPr="00DE51AB">
        <w:t xml:space="preserve">kn, tj. ukupno </w:t>
      </w:r>
      <w:r w:rsidR="00917FA7" w:rsidRPr="00DE51AB">
        <w:t>1.</w:t>
      </w:r>
      <w:r w:rsidR="00061B73">
        <w:t>744.429,98</w:t>
      </w:r>
      <w:r w:rsidR="008C5165" w:rsidRPr="00DE51AB">
        <w:t xml:space="preserve"> </w:t>
      </w:r>
      <w:r w:rsidR="00374541">
        <w:t>kn, o čemu je odlučeno pod točkom II. izreke ovog rješenja.</w:t>
      </w:r>
    </w:p>
    <w:p w:rsidRDefault="00DA65AE" w:rsidP="00D154B5" w:rsidR="00DA65AE" w:rsidRPr="00DE51AB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374541" w:rsidP="00D154B5" w:rsidR="006D19B2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917FA7" w:rsidRPr="00DE51AB">
        <w:rPr>
          <w:rFonts w:hAnsi="Times New Roman" w:ascii="Times New Roman"/>
          <w:szCs w:val="24"/>
        </w:rPr>
        <w:t xml:space="preserve">ud je pod točkom I. izreke ovog rješenja odredio da se preostalim iznosom ostvarene </w:t>
      </w:r>
      <w:r w:rsidR="00917FA7" w:rsidRPr="00061B73">
        <w:rPr>
          <w:rFonts w:hAnsi="Times New Roman" w:ascii="Times New Roman"/>
          <w:szCs w:val="24"/>
        </w:rPr>
        <w:t xml:space="preserve">kupovnine, i to iznosom od </w:t>
      </w:r>
      <w:r w:rsidR="00061B73" w:rsidRPr="00061B73">
        <w:rPr>
          <w:rFonts w:hAnsi="Times New Roman" w:ascii="Times New Roman"/>
          <w:szCs w:val="24"/>
        </w:rPr>
        <w:t>16.760.134,74 kn namiruje tražbina</w:t>
      </w:r>
      <w:r w:rsidR="00917FA7" w:rsidRPr="00061B73">
        <w:rPr>
          <w:rFonts w:hAnsi="Times New Roman" w:ascii="Times New Roman"/>
          <w:szCs w:val="24"/>
        </w:rPr>
        <w:t xml:space="preserve"> razlučnog vjerovnika</w:t>
      </w:r>
      <w:r w:rsidR="001C0CA7" w:rsidRPr="00061B73">
        <w:rPr>
          <w:rFonts w:hAnsi="Times New Roman" w:ascii="Times New Roman"/>
          <w:szCs w:val="24"/>
        </w:rPr>
        <w:t xml:space="preserve"> </w:t>
      </w:r>
      <w:r w:rsidR="00061B73" w:rsidRPr="00061B73">
        <w:rPr>
          <w:rFonts w:hAnsi="Times New Roman" w:ascii="Times New Roman"/>
        </w:rPr>
        <w:t>DRUŽBA ZA UPRAVLJANJE TERJATEV BANK d.d., Ljubljana</w:t>
      </w:r>
      <w:r w:rsidR="00917FA7" w:rsidRPr="00061B73">
        <w:rPr>
          <w:rFonts w:hAnsi="Times New Roman" w:ascii="Times New Roman"/>
          <w:szCs w:val="24"/>
        </w:rPr>
        <w:t xml:space="preserve">. </w:t>
      </w:r>
      <w:r w:rsidR="002D4449">
        <w:rPr>
          <w:rFonts w:hAnsi="Times New Roman" w:ascii="Times New Roman"/>
          <w:szCs w:val="24"/>
        </w:rPr>
        <w:t xml:space="preserve"> </w:t>
      </w:r>
    </w:p>
    <w:p w:rsidRDefault="005923AA" w:rsidP="00D154B5" w:rsidR="005923AA" w:rsidRPr="00DE51AB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0D1C2D" w:rsidP="00B417FB" w:rsidR="003270A0" w:rsidRPr="00DE51AB">
      <w:pPr>
        <w:ind w:firstLine="708"/>
        <w:jc w:val="both"/>
      </w:pPr>
      <w:r w:rsidRPr="00DE51AB">
        <w:t>Prema tome</w:t>
      </w:r>
      <w:r w:rsidR="00345A8F" w:rsidRPr="00DE51AB">
        <w:t xml:space="preserve">, a </w:t>
      </w:r>
      <w:r w:rsidR="003114AF" w:rsidRPr="00DE51AB">
        <w:t xml:space="preserve">temeljem </w:t>
      </w:r>
      <w:r w:rsidR="00345A8F" w:rsidRPr="00DE51AB">
        <w:t xml:space="preserve">odredbe </w:t>
      </w:r>
      <w:r w:rsidR="003114AF" w:rsidRPr="00DE51AB">
        <w:t>čl. 1</w:t>
      </w:r>
      <w:r w:rsidR="003D41D8" w:rsidRPr="00DE51AB">
        <w:t>14</w:t>
      </w:r>
      <w:r w:rsidR="003114AF" w:rsidRPr="00DE51AB">
        <w:t>. i čl. 1</w:t>
      </w:r>
      <w:r w:rsidR="003D41D8" w:rsidRPr="00DE51AB">
        <w:t>25</w:t>
      </w:r>
      <w:r w:rsidR="003114AF" w:rsidRPr="00DE51AB">
        <w:t>. st. 1. OZ-a</w:t>
      </w:r>
      <w:r w:rsidR="00374541">
        <w:t>,</w:t>
      </w:r>
      <w:r w:rsidR="003114AF" w:rsidRPr="00DE51AB">
        <w:t xml:space="preserve"> sud je donio rješenje o namirenju kojim je odredio da se od </w:t>
      </w:r>
      <w:r w:rsidR="00345A8F" w:rsidRPr="00DE51AB">
        <w:t>kupovnine ostvarene</w:t>
      </w:r>
      <w:r w:rsidR="003114AF" w:rsidRPr="00DE51AB">
        <w:t xml:space="preserve"> prodajom</w:t>
      </w:r>
      <w:r w:rsidR="003D41D8" w:rsidRPr="00DE51AB">
        <w:t xml:space="preserve"> </w:t>
      </w:r>
      <w:r w:rsidR="009A1954" w:rsidRPr="00DE51AB">
        <w:t>nekretnin</w:t>
      </w:r>
      <w:r w:rsidR="001C0CA7">
        <w:t>a</w:t>
      </w:r>
      <w:r w:rsidR="003270A0" w:rsidRPr="00DE51AB">
        <w:t xml:space="preserve"> </w:t>
      </w:r>
      <w:r w:rsidR="00345A8F" w:rsidRPr="00DE51AB">
        <w:t>stečajnog dužnika naveden</w:t>
      </w:r>
      <w:r w:rsidR="001C0CA7">
        <w:t>ih</w:t>
      </w:r>
      <w:r w:rsidR="00345A8F" w:rsidRPr="00DE51AB">
        <w:t xml:space="preserve"> u točci I. izreke ovog rješenja</w:t>
      </w:r>
      <w:r w:rsidR="003270A0" w:rsidRPr="00DE51AB">
        <w:t xml:space="preserve">, namiruje potraživanje razlučnog vjerovnika </w:t>
      </w:r>
      <w:r w:rsidR="005923AA">
        <w:t>DRUŽBA ZA UPRAVLJANJE TERJATEV BANK d.d., Ljubljana</w:t>
      </w:r>
      <w:r w:rsidR="003270A0" w:rsidRPr="00DE51AB">
        <w:t xml:space="preserve">, iznosom od </w:t>
      </w:r>
      <w:r w:rsidR="002D4449" w:rsidRPr="00061B73">
        <w:t xml:space="preserve">16.760.134,74 </w:t>
      </w:r>
      <w:r w:rsidR="003270A0" w:rsidRPr="00DE51AB">
        <w:t xml:space="preserve">kn, </w:t>
      </w:r>
      <w:r w:rsidR="002D4449">
        <w:t>a obzirom da iz stanja spisa i uvidom u eIzvadak iz zemljišne knjige proizlazi da iznos tražbine razlučnog vjerovnika osiguran založnim pravom iznosi 7.500.000,00 EUR,</w:t>
      </w:r>
      <w:r w:rsidR="00374541">
        <w:t xml:space="preserve"> time da je razlučni vjerovnik podneskom od 25. siječnja 2018. dostavio </w:t>
      </w:r>
      <w:r w:rsidR="00374541">
        <w:lastRenderedPageBreak/>
        <w:t>sudu izvod otvorenih stavki na dan 15. siječnja 2019. iz kojeg proizlazi da ukupna tražbina razlučnog vjerovnika na ime glavnice, kamata i troškova iznosi 13.577.361,08 EUR,</w:t>
      </w:r>
      <w:r w:rsidR="002D4449">
        <w:t xml:space="preserve"> što znači da je ostvarenom kupovninom njegova tražbina namirena samo djelomično, </w:t>
      </w:r>
      <w:r w:rsidR="003270A0" w:rsidRPr="00DE51AB">
        <w:t xml:space="preserve">dok je stečajnom dužniku radi namirenja troškova </w:t>
      </w:r>
      <w:r w:rsidRPr="00DE51AB">
        <w:t>utvrđivanja predmeta razlučnog prava i stvarnih troškova njegova unovčenja</w:t>
      </w:r>
      <w:r w:rsidR="003270A0" w:rsidRPr="00DE51AB">
        <w:t xml:space="preserve"> određen iznos od </w:t>
      </w:r>
      <w:r w:rsidR="002D4449" w:rsidRPr="00DE51AB">
        <w:t>1.</w:t>
      </w:r>
      <w:r w:rsidR="002D4449">
        <w:t>744.429,98</w:t>
      </w:r>
      <w:r w:rsidR="002D4449" w:rsidRPr="00DE51AB">
        <w:t xml:space="preserve"> </w:t>
      </w:r>
      <w:r w:rsidR="003270A0" w:rsidRPr="00DE51AB">
        <w:t xml:space="preserve">kn. </w:t>
      </w:r>
    </w:p>
    <w:p w:rsidRDefault="008C5165" w:rsidP="003270A0" w:rsidR="003270A0" w:rsidRPr="00DE51AB">
      <w:pPr>
        <w:jc w:val="both"/>
      </w:pPr>
      <w:r w:rsidRPr="00DE51AB">
        <w:t xml:space="preserve"> </w:t>
      </w:r>
    </w:p>
    <w:p w:rsidRDefault="00374541" w:rsidP="00B417FB" w:rsidR="00374541">
      <w:pPr>
        <w:ind w:firstLine="708"/>
        <w:jc w:val="both"/>
      </w:pPr>
      <w:r>
        <w:t xml:space="preserve">Obzirom da je, a kako je sud već ranije objasnio, razlučni vjerovnik bio oslobođen polaganja kupovnine, sud je odredio da se iz položene jamčevine stečajnom dužniku namire troškovi unovčenja predmeta razlučnog prava, a isplata preostalog iznosa određena je u korist razlučnog vjerovnika, o čemu je odlučeno pod točkama III. i IV. izreke ovog rješenja. </w:t>
      </w:r>
    </w:p>
    <w:p w:rsidRDefault="00374541" w:rsidP="00B417FB" w:rsidR="00374541">
      <w:pPr>
        <w:ind w:firstLine="708"/>
        <w:jc w:val="both"/>
      </w:pPr>
    </w:p>
    <w:p w:rsidRDefault="00060A88" w:rsidP="009A1954" w:rsidR="00634BED" w:rsidRPr="00DE51AB">
      <w:pPr>
        <w:pStyle w:val="Tijeloteksta"/>
        <w:ind w:firstLine="708"/>
        <w:rPr>
          <w:rFonts w:hAnsi="Times New Roman" w:ascii="Times New Roman"/>
          <w:szCs w:val="24"/>
        </w:rPr>
      </w:pPr>
      <w:r w:rsidRPr="00DE51AB">
        <w:rPr>
          <w:rFonts w:hAnsi="Times New Roman" w:ascii="Times New Roman"/>
          <w:szCs w:val="24"/>
        </w:rPr>
        <w:tab/>
      </w:r>
    </w:p>
    <w:p w:rsidRDefault="0036612F" w:rsidP="00DE51AB" w:rsidR="00FB6923" w:rsidRPr="00DE51AB">
      <w:pPr>
        <w:jc w:val="center"/>
      </w:pPr>
      <w:r w:rsidRPr="00DE51AB">
        <w:t xml:space="preserve">U Karlovcu </w:t>
      </w:r>
      <w:r w:rsidR="008C5165" w:rsidRPr="00DE51AB">
        <w:t>2</w:t>
      </w:r>
      <w:r w:rsidR="002C0DB5">
        <w:t>8</w:t>
      </w:r>
      <w:r w:rsidR="008C5165" w:rsidRPr="00DE51AB">
        <w:t>. siječnja 2019.</w:t>
      </w:r>
      <w:r w:rsidR="00634BED" w:rsidRPr="00DE51AB">
        <w:t xml:space="preserve"> </w:t>
      </w:r>
      <w:r w:rsidR="009468B0" w:rsidRPr="00DE51AB">
        <w:t xml:space="preserve">                                                                                                       </w:t>
      </w:r>
      <w:r w:rsidR="000245B4" w:rsidRPr="00DE51AB">
        <w:t xml:space="preserve">        </w:t>
      </w:r>
      <w:r w:rsidR="00D154B5" w:rsidRPr="00DE51AB">
        <w:t xml:space="preserve">   </w:t>
      </w:r>
    </w:p>
    <w:p w:rsidRDefault="00D154B5" w:rsidP="00345A8F" w:rsidR="00D154B5" w:rsidRPr="00DE51AB">
      <w:pPr>
        <w:tabs>
          <w:tab w:pos="6521" w:val="left"/>
          <w:tab w:pos="9072" w:val="right"/>
        </w:tabs>
        <w:jc w:val="both"/>
      </w:pPr>
      <w:r w:rsidRPr="00DE51AB">
        <w:t xml:space="preserve">                                                                           </w:t>
      </w:r>
      <w:r w:rsidR="00114B6E" w:rsidRPr="00DE51AB">
        <w:t xml:space="preserve">                    </w:t>
      </w:r>
      <w:r w:rsidR="00345A8F" w:rsidRPr="00DE51AB">
        <w:t xml:space="preserve">              </w:t>
      </w:r>
      <w:r w:rsidR="00114B6E" w:rsidRPr="00DE51AB">
        <w:t xml:space="preserve">      </w:t>
      </w:r>
      <w:r w:rsidRPr="00DE51AB">
        <w:t>Stečajni sudac:</w:t>
      </w:r>
    </w:p>
    <w:p w:rsidRDefault="00D154B5" w:rsidP="00D64CE3" w:rsidR="00D64CE3" w:rsidRPr="00DE51AB">
      <w:pPr>
        <w:tabs>
          <w:tab w:pos="6521" w:val="left"/>
          <w:tab w:pos="9072" w:val="right"/>
        </w:tabs>
        <w:jc w:val="right"/>
      </w:pPr>
      <w:r w:rsidRPr="00DE51AB">
        <w:t xml:space="preserve">                                                             </w:t>
      </w:r>
      <w:r w:rsidR="00114B6E" w:rsidRPr="00DE51AB">
        <w:t xml:space="preserve">                               </w:t>
      </w:r>
      <w:r w:rsidRPr="00DE51AB">
        <w:t xml:space="preserve">       Goranka Boljkovac</w:t>
      </w:r>
      <w:r w:rsidR="004C144B" w:rsidRPr="00DE51AB">
        <w:t>, v.r.</w:t>
      </w:r>
      <w:r w:rsidR="00E00DB4" w:rsidRPr="00DE51AB">
        <w:t xml:space="preserve"> </w:t>
      </w:r>
      <w:r w:rsidR="00ED72E5" w:rsidRPr="00DE51AB">
        <w:t xml:space="preserve">    </w:t>
      </w:r>
    </w:p>
    <w:p w:rsidRDefault="00D64CE3" w:rsidP="00E00DB4" w:rsidR="00D64CE3" w:rsidRPr="00DE51AB">
      <w:pPr>
        <w:tabs>
          <w:tab w:pos="6521" w:val="left"/>
          <w:tab w:pos="9072" w:val="right"/>
        </w:tabs>
      </w:pPr>
    </w:p>
    <w:p w:rsidRDefault="004C144B" w:rsidP="004C144B" w:rsidR="00D64CE3" w:rsidRPr="00DE51AB">
      <w:pPr>
        <w:tabs>
          <w:tab w:pos="6521" w:val="left"/>
        </w:tabs>
      </w:pPr>
      <w:r w:rsidRPr="00DE51AB">
        <w:tab/>
        <w:t xml:space="preserve">        Za točnost otpravka-</w:t>
      </w:r>
    </w:p>
    <w:p w:rsidRDefault="008C5165" w:rsidP="008C5165" w:rsidR="008C5165" w:rsidRPr="00DE51AB">
      <w:pPr>
        <w:tabs>
          <w:tab w:pos="7000" w:val="left"/>
        </w:tabs>
      </w:pPr>
      <w:r w:rsidRPr="00DE51AB">
        <w:tab/>
        <w:t>ovlašteni službenik:</w:t>
      </w:r>
    </w:p>
    <w:p w:rsidRDefault="008C5165" w:rsidP="008C5165" w:rsidR="008C5165" w:rsidRPr="00DE51AB">
      <w:pPr>
        <w:tabs>
          <w:tab w:pos="7000" w:val="left"/>
        </w:tabs>
      </w:pPr>
      <w:r w:rsidRPr="00DE51AB">
        <w:tab/>
        <w:t>Renata Klokočki</w:t>
      </w:r>
    </w:p>
    <w:p w:rsidRDefault="008C5165" w:rsidP="004C144B" w:rsidR="008C5165" w:rsidRPr="00DE51AB">
      <w:pPr>
        <w:tabs>
          <w:tab w:pos="6521" w:val="left"/>
        </w:tabs>
      </w:pPr>
    </w:p>
    <w:p w:rsidRDefault="00D64CE3" w:rsidP="004C144B" w:rsidR="00D64CE3" w:rsidRPr="00DE51AB">
      <w:pPr>
        <w:tabs>
          <w:tab w:pos="6521" w:val="left"/>
          <w:tab w:pos="7059" w:val="left"/>
        </w:tabs>
      </w:pPr>
      <w:r w:rsidRPr="00DE51AB">
        <w:t>Uputa o pravnom lijeku:</w:t>
      </w:r>
      <w:r w:rsidRPr="00DE51AB">
        <w:tab/>
      </w:r>
      <w:r w:rsidR="004C144B" w:rsidRPr="00DE51AB">
        <w:tab/>
      </w:r>
    </w:p>
    <w:p w:rsidRDefault="00D64CE3" w:rsidP="008C5165" w:rsidR="00D64CE3" w:rsidRPr="00DE51AB">
      <w:pPr>
        <w:tabs>
          <w:tab w:pos="7059" w:val="left"/>
        </w:tabs>
        <w:jc w:val="both"/>
      </w:pPr>
      <w:r w:rsidRPr="00DE51AB">
        <w:t>Protiv ovog rješenja dopuštena je žalba u roku od 8 dana</w:t>
      </w:r>
      <w:r w:rsidR="00634544" w:rsidRPr="00DE51AB">
        <w:t xml:space="preserve"> od dana dostave rješenja</w:t>
      </w:r>
      <w:r w:rsidRPr="00DE51AB">
        <w:t>,</w:t>
      </w:r>
      <w:r w:rsidR="008C5165" w:rsidRPr="00DE51AB">
        <w:t xml:space="preserve"> odnosno od isteka osmog dana od dana objave ovog rješenja na mrežnoj stranici e-Oglasna ploča suda, </w:t>
      </w:r>
      <w:r w:rsidRPr="00DE51AB">
        <w:t>koja se podnosi u tri primjerka,</w:t>
      </w:r>
      <w:r w:rsidR="00634544" w:rsidRPr="00DE51AB">
        <w:t xml:space="preserve"> putem ovog suda</w:t>
      </w:r>
      <w:r w:rsidR="008C5165" w:rsidRPr="00DE51AB">
        <w:t xml:space="preserve"> </w:t>
      </w:r>
      <w:r w:rsidRPr="00DE51AB">
        <w:t>Visokom trg</w:t>
      </w:r>
      <w:r w:rsidR="00634544" w:rsidRPr="00DE51AB">
        <w:t>ovačkom sudu Republike Hrvatske.</w:t>
      </w:r>
    </w:p>
    <w:p w:rsidRDefault="00ED72E5" w:rsidP="00E00DB4" w:rsidR="00DE51AB">
      <w:pPr>
        <w:tabs>
          <w:tab w:pos="6521" w:val="left"/>
          <w:tab w:pos="9072" w:val="right"/>
        </w:tabs>
      </w:pPr>
      <w:r w:rsidRPr="00DE51AB">
        <w:t xml:space="preserve">                           </w:t>
      </w:r>
    </w:p>
    <w:p w:rsidRDefault="00ED72E5" w:rsidP="00E00DB4" w:rsidR="00D154B5" w:rsidRPr="00DE51AB">
      <w:pPr>
        <w:tabs>
          <w:tab w:pos="6521" w:val="left"/>
          <w:tab w:pos="9072" w:val="right"/>
        </w:tabs>
      </w:pPr>
      <w:r w:rsidRPr="00DE51AB">
        <w:t xml:space="preserve">                                                          </w:t>
      </w:r>
    </w:p>
    <w:sectPr w:rsidSect="00D64CE3" w:rsidR="00D154B5" w:rsidRPr="00DE51AB">
      <w:headerReference w:type="even" r:id="rId11"/>
      <w:headerReference w:type="default" r:id="rId12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61A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</w:t>
    </w:r>
    <w:r w:rsidR="00176DB8">
      <w:t>4 St-</w:t>
    </w:r>
    <w:r w:rsidR="003420D3">
      <w:t>63/2017-60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B2224B0"/>
    <w:multiLevelType w:val="hybridMultilevel"/>
    <w:tmpl w:val="A4249F0A"/>
    <w:lvl w:tplc="CDA26E8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"/>
  </w:num>
  <w:num w:numId="13">
    <w:abstractNumId w:val="0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8FA"/>
    <w:rsid w:val="000077F7"/>
    <w:rsid w:val="00012F1D"/>
    <w:rsid w:val="00022404"/>
    <w:rsid w:val="00023D6D"/>
    <w:rsid w:val="000245B4"/>
    <w:rsid w:val="00046626"/>
    <w:rsid w:val="00056A75"/>
    <w:rsid w:val="00060A88"/>
    <w:rsid w:val="00061B73"/>
    <w:rsid w:val="00074A3D"/>
    <w:rsid w:val="00096879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6DB8"/>
    <w:rsid w:val="001913D7"/>
    <w:rsid w:val="001A12AF"/>
    <w:rsid w:val="001A3A10"/>
    <w:rsid w:val="001C0CA7"/>
    <w:rsid w:val="001D6D4E"/>
    <w:rsid w:val="001F52FA"/>
    <w:rsid w:val="00234C38"/>
    <w:rsid w:val="00236349"/>
    <w:rsid w:val="00251412"/>
    <w:rsid w:val="00262F32"/>
    <w:rsid w:val="0027237A"/>
    <w:rsid w:val="00273D61"/>
    <w:rsid w:val="002838CF"/>
    <w:rsid w:val="00287A3A"/>
    <w:rsid w:val="002A5E48"/>
    <w:rsid w:val="002B3952"/>
    <w:rsid w:val="002C0DB5"/>
    <w:rsid w:val="002D4449"/>
    <w:rsid w:val="002D6ABD"/>
    <w:rsid w:val="002F408F"/>
    <w:rsid w:val="002F5D53"/>
    <w:rsid w:val="002F7211"/>
    <w:rsid w:val="003114AF"/>
    <w:rsid w:val="003270A0"/>
    <w:rsid w:val="003420D3"/>
    <w:rsid w:val="00345A8F"/>
    <w:rsid w:val="003565B3"/>
    <w:rsid w:val="0036612F"/>
    <w:rsid w:val="00370527"/>
    <w:rsid w:val="00374541"/>
    <w:rsid w:val="00374A53"/>
    <w:rsid w:val="00374FB5"/>
    <w:rsid w:val="0038761A"/>
    <w:rsid w:val="003B1F76"/>
    <w:rsid w:val="003D0B7D"/>
    <w:rsid w:val="003D41D8"/>
    <w:rsid w:val="004040A0"/>
    <w:rsid w:val="004333B9"/>
    <w:rsid w:val="00441658"/>
    <w:rsid w:val="00487412"/>
    <w:rsid w:val="00494F32"/>
    <w:rsid w:val="00495D04"/>
    <w:rsid w:val="004A44BE"/>
    <w:rsid w:val="004C144B"/>
    <w:rsid w:val="004E368C"/>
    <w:rsid w:val="004F70E5"/>
    <w:rsid w:val="00513018"/>
    <w:rsid w:val="005528A0"/>
    <w:rsid w:val="00562398"/>
    <w:rsid w:val="005813FE"/>
    <w:rsid w:val="005923AA"/>
    <w:rsid w:val="00596B2F"/>
    <w:rsid w:val="005C0420"/>
    <w:rsid w:val="005E1074"/>
    <w:rsid w:val="005E20FF"/>
    <w:rsid w:val="005E215D"/>
    <w:rsid w:val="005E3015"/>
    <w:rsid w:val="00621940"/>
    <w:rsid w:val="00624AD3"/>
    <w:rsid w:val="00634544"/>
    <w:rsid w:val="006348D0"/>
    <w:rsid w:val="00634BED"/>
    <w:rsid w:val="00662D2E"/>
    <w:rsid w:val="00666AA2"/>
    <w:rsid w:val="00694E8B"/>
    <w:rsid w:val="006A7683"/>
    <w:rsid w:val="006C527A"/>
    <w:rsid w:val="006D11C6"/>
    <w:rsid w:val="006D19B2"/>
    <w:rsid w:val="006E19E2"/>
    <w:rsid w:val="006F7005"/>
    <w:rsid w:val="00716124"/>
    <w:rsid w:val="0074193C"/>
    <w:rsid w:val="00783E03"/>
    <w:rsid w:val="007A4BD1"/>
    <w:rsid w:val="007E5BCD"/>
    <w:rsid w:val="00825E70"/>
    <w:rsid w:val="00831107"/>
    <w:rsid w:val="008346D5"/>
    <w:rsid w:val="00861A17"/>
    <w:rsid w:val="0088799E"/>
    <w:rsid w:val="008A5043"/>
    <w:rsid w:val="008B793D"/>
    <w:rsid w:val="008C5165"/>
    <w:rsid w:val="008E38F9"/>
    <w:rsid w:val="009064AF"/>
    <w:rsid w:val="00917FA7"/>
    <w:rsid w:val="0094525C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631EE"/>
    <w:rsid w:val="00A9091A"/>
    <w:rsid w:val="00AA4948"/>
    <w:rsid w:val="00AC6191"/>
    <w:rsid w:val="00AD6669"/>
    <w:rsid w:val="00AF103E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C07070"/>
    <w:rsid w:val="00C10B03"/>
    <w:rsid w:val="00C120CE"/>
    <w:rsid w:val="00C469BD"/>
    <w:rsid w:val="00C51D9C"/>
    <w:rsid w:val="00C60A3B"/>
    <w:rsid w:val="00C65FCF"/>
    <w:rsid w:val="00C85D01"/>
    <w:rsid w:val="00C951B7"/>
    <w:rsid w:val="00CA1F5B"/>
    <w:rsid w:val="00CE28AC"/>
    <w:rsid w:val="00CF092F"/>
    <w:rsid w:val="00D154B5"/>
    <w:rsid w:val="00D2559E"/>
    <w:rsid w:val="00D32CF5"/>
    <w:rsid w:val="00D3736C"/>
    <w:rsid w:val="00D408EA"/>
    <w:rsid w:val="00D42104"/>
    <w:rsid w:val="00D541E4"/>
    <w:rsid w:val="00D62DE4"/>
    <w:rsid w:val="00D64CE3"/>
    <w:rsid w:val="00D67AA0"/>
    <w:rsid w:val="00D70AA5"/>
    <w:rsid w:val="00DA463B"/>
    <w:rsid w:val="00DA65AE"/>
    <w:rsid w:val="00DE23B4"/>
    <w:rsid w:val="00DE51AB"/>
    <w:rsid w:val="00DF4FC6"/>
    <w:rsid w:val="00DF518F"/>
    <w:rsid w:val="00E00DB4"/>
    <w:rsid w:val="00E1125E"/>
    <w:rsid w:val="00E32CE4"/>
    <w:rsid w:val="00E87668"/>
    <w:rsid w:val="00EB2C04"/>
    <w:rsid w:val="00ED72E5"/>
    <w:rsid w:val="00EF6F10"/>
    <w:rsid w:val="00F32832"/>
    <w:rsid w:val="00F81848"/>
    <w:rsid w:val="00F9765A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DF4FC6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F4F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DF4FC6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F4F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1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DVA SVESKA</izvorni_sadrzaj>
    <derivirana_varijabla naziv="DomainObject.Predmet.PrimjedbaSuca_1">SPIS IMA DVA SVESKA</derivirana_varijabla>
  </DomainObject.Predmet.PrimjedbaSuca>
  <DomainObject.Predmet.ProtustrankaFormated>
    <izvorni_sadrzaj>  EURO koncern d.o.o. za upravljačke djelatnosti i promidžbu u stečaju</izvorni_sadrzaj>
    <derivirana_varijabla naziv="DomainObject.Predmet.ProtustrankaFormated_1">  EURO koncern d.o.o. za upravljačke djelatnosti i promidžbu u stečaju</derivirana_varijabla>
  </DomainObject.Predmet.ProtustrankaFormated>
  <DomainObject.Predmet.ProtustrankaFormatedOIB>
    <izvorni_sadrzaj>  EURO koncern d.o.o. za upravljačke djelatnosti i promidžbu u stečaju, OIB 96452327297</izvorni_sadrzaj>
    <derivirana_varijabla naziv="DomainObject.Predmet.ProtustrankaFormatedOIB_1">  EURO koncern d.o.o. za upravljačke djelatnosti i promidžbu u stečaju, OIB 96452327297</derivirana_varijabla>
  </DomainObject.Predmet.ProtustrankaFormatedOIB>
  <DomainObject.Predmet.ProtustrankaFormatedWithAdress>
    <izvorni_sadrzaj> EURO koncern d.o.o. za upravljačke djelatnosti i promidžbu u stečaju, Brijunska 5/B, 10000 Zagreb</izvorni_sadrzaj>
    <derivirana_varijabla naziv="DomainObject.Predmet.ProtustrankaFormatedWithAdress_1"> EURO koncern d.o.o. za upravljačke djelatnosti i promidžbu u stečaju, Brijunska 5/B, 10000 Zagreb</derivirana_varijabla>
  </DomainObject.Predmet.ProtustrankaFormatedWithAdress>
  <DomainObject.Predmet.ProtustrankaFormatedWithAdressOIB>
    <izvorni_sadrzaj> EURO koncern d.o.o. za upravljačke djelatnosti i promidžbu u stečaju, OIB 96452327297, Brijunska 5/B, 10000 Zagreb</izvorni_sadrzaj>
    <derivirana_varijabla naziv="DomainObject.Predmet.ProtustrankaFormatedWithAdressOIB_1"> EURO koncern d.o.o. za upravljačke djelatnosti i promidžbu u stečaju, OIB 96452327297, Brijunska 5/B, 10000 Zagreb</derivirana_varijabla>
  </DomainObject.Predmet.ProtustrankaFormatedWithAdressOIB>
  <DomainObject.Predmet.ProtustrankaWithAdress>
    <izvorni_sadrzaj>EURO koncern d.o.o. za upravljačke djelatnosti i promidžbu u stečaju Brijunska 5/B, 10000 Zagreb</izvorni_sadrzaj>
    <derivirana_varijabla naziv="DomainObject.Predmet.ProtustrankaWithAdress_1">EURO koncern d.o.o. za upravljačke djelatnosti i promidžbu u stečaju Brijunska 5/B, 10000 Zagreb</derivirana_varijabla>
  </DomainObject.Predmet.ProtustrankaWithAdress>
  <DomainObject.Predmet.ProtustrankaWithAdressOIB>
    <izvorni_sadrzaj>EURO koncern d.o.o. za upravljačke djelatnosti i promidžbu u stečaju, OIB 96452327297, Brijunska 5/B, 10000 Zagreb</izvorni_sadrzaj>
    <derivirana_varijabla naziv="DomainObject.Predmet.ProtustrankaWithAdressOIB_1">EURO koncern d.o.o. za upravljačke djelatnosti i promidžbu u stečaju, OIB 96452327297, Brijunska 5/B, 10000 Zagreb</derivirana_varijabla>
  </DomainObject.Predmet.ProtustrankaWithAdressOIB>
  <DomainObject.Predmet.ProtustrankaNazivFormated>
    <izvorni_sadrzaj>EURO koncern d.o.o. za upravljačke djelatnosti i promidžbu u stečaju</izvorni_sadrzaj>
    <derivirana_varijabla naziv="DomainObject.Predmet.ProtustrankaNazivFormated_1">EURO koncern d.o.o. za upravljačke djelatnosti i promidžbu u stečaju</derivirana_varijabla>
  </DomainObject.Predmet.ProtustrankaNazivFormated>
  <DomainObject.Predmet.ProtustrankaNazivFormatedOIB>
    <izvorni_sadrzaj>EURO koncern d.o.o. za upravljačke djelatnosti i promidžbu u stečaju, OIB 96452327297</izvorni_sadrzaj>
    <derivirana_varijabla naziv="DomainObject.Predmet.ProtustrankaNazivFormatedOIB_1">EURO koncern d.o.o. za upravljačke djelatnosti i promidžbu u stečaju, OIB 96452327297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</izvorni_sadrzaj>
    <derivirana_varijabla naziv="DomainObject.Predmet.StrankaFormated_1">  FINA Regionalni centar Zagreb; DRUŽBA ZA UPRAVLJANJE TERJATEV BANK d.d.</derivirana_varijabla>
  </DomainObject.Predmet.StrankaFormated>
  <DomainObject.Predmet.StrankaFormatedOIB>
    <izvorni_sadrzaj>  FINA Regionalni centar Zagreb, OIB 85821130368; DRUŽBA ZA UPRAVLJANJE TERJATEV BANK d.d.</izvorni_sadrzaj>
    <derivirana_varijabla naziv="DomainObject.Predmet.StrankaFormatedOIB_1">  FINA Regionalni centar Zagreb, OIB 85821130368; DRUŽBA ZA UPRAVLJANJE TERJATEV BANK d.d.</derivirana_varijabla>
  </DomainObject.Predmet.StrankaFormatedOIB>
  <DomainObject.Predmet.StrankaFormatedWithAdress>
    <izvorni_sadrzaj> FINA Regionalni centar Zagreb, Trg svibanjskih žrtava 1995. br. 1, 10000 Zagreb; DRUŽBA ZA UPRAVLJANJE TERJATEV BANK d.d.</izvorni_sadrzaj>
    <derivirana_varijabla naziv="DomainObject.Predmet.StrankaFormatedWithAdress_1"> FINA Regionalni centar Zagreb, Trg svibanjskih žrtava 1995. br. 1, 10000 Zagreb; DRUŽBA ZA UPRAVLJANJE TERJATEV BANK d.d.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</izvorni_sadrzaj>
    <derivirana_varijabla naziv="DomainObject.Predmet.StrankaFormatedWithAdressOIB_1"> FINA Regionalni centar Zagreb, OIB 85821130368, Trg svibanjskih žrtava 1995. br. 1, 10000 Zagreb; DRUŽBA ZA UPRAVLJANJE TERJATEV BANK d.d.</derivirana_varijabla>
  </DomainObject.Predmet.StrankaFormatedWithAdressOIB>
  <DomainObject.Predmet.StrankaWithAdress>
    <izvorni_sadrzaj>FINA Regionalni centar Zagreb Trg svibanjskih žrtava 1995. br. 1,10000 Zagreb,DRUŽBA ZA UPRAVLJANJE TERJATEV BANK d.d. </izvorni_sadrzaj>
    <derivirana_varijabla naziv="DomainObject.Predmet.StrankaWithAdress_1">FINA Regionalni centar Zagreb Trg svibanjskih žrtava 1995. br. 1,10000 Zagreb,DRUŽBA ZA UPRAVLJANJE TERJATEV BANK d.d. </derivirana_varijabla>
  </DomainObject.Predmet.StrankaWithAdress>
  <DomainObject.Predmet.StrankaWithAdressOIB>
    <izvorni_sadrzaj>FINA Regionalni centar Zagreb, OIB 85821130368, Trg svibanjskih žrtava 1995. br. 1,10000 Zagreb,DRUŽBA ZA UPRAVLJANJE TERJATEV BANK d.d.</izvorni_sadrzaj>
    <derivirana_varijabla naziv="DomainObject.Predmet.StrankaWithAdressOIB_1">FINA Regionalni centar Zagreb, OIB 85821130368, Trg svibanjskih žrtava 1995. br. 1,10000 Zagreb,DRUŽBA ZA UPRAVLJANJE TERJATEV BANK d.d.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</izvorni_sadrzaj>
    <derivirana_varijabla naziv="DomainObject.Predmet.StrankaNazivFormatedOIB_1">FINA Regionalni centar Zagreb, OIB 85821130368,DRUŽBA ZA UPRAVLJANJE TERJATEV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DRUŽBA ZA UPRAVLJANJE TERJATEV BANK d.d.</item>
    </izvorni_sadrzaj>
    <derivirana_varijabla naziv="DomainObject.Predmet.StrankaListFormated_1">
      <item>FINA Regionalni centar Zagreb</item>
      <item>DRUŽBA ZA UPRAVLJANJE TERJATEV BANK d.d.</item>
    </derivirana_varijabla>
  </DomainObject.Predmet.StrankaListFormated>
  <DomainObject.Predmet.StrankaListFormatedOIB>
    <izvorni_sadrzaj>
      <item>FINA Regionalni centar Zagreb, OIB 85821130368</item>
      <item>DRUŽBA ZA UPRAVLJANJE TERJATEV BANK d.d.</item>
    </izvorni_sadrzaj>
    <derivirana_varijabla naziv="DomainObject.Predmet.StrankaListFormatedOIB_1">
      <item>FINA Regionalni centar Zagreb, OIB 85821130368</item>
      <item>DRUŽBA ZA UPRAVLJANJE TERJATEV BANK d.d.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</item>
    </izvorni_sadrzaj>
    <derivirana_varijabla naziv="DomainObject.Predmet.StrankaListFormatedWithAdress_1">
      <item>FINA Regionalni centar Zagreb, Trg svibanjskih žrtava 1995. br. 1, 10000 Zagreb</item>
      <item>DRUŽBA ZA UPRAVLJANJE TERJATEV BANK d.d.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</item>
    </izvorni_sadrzaj>
    <derivirana_varijabla naziv="DomainObject.Predmet.StrankaListNazivFormatedOIB_1">
      <item>FINA Regionalni centar Zagreb, OIB 85821130368</item>
      <item>DRUŽBA ZA UPRAVLJANJE TERJATEV BANK d.d.</item>
    </derivirana_varijabla>
  </DomainObject.Predmet.StrankaListNazivFormatedOIB>
  <DomainObject.Predmet.ProtuStrankaListFormated>
    <izvorni_sadrzaj>
      <item>EURO koncern d.o.o. za upravljačke djelatnosti i promidžbu u stečaju</item>
    </izvorni_sadrzaj>
    <derivirana_varijabla naziv="DomainObject.Predmet.ProtuStrankaListFormated_1">
      <item>EURO koncern d.o.o. za upravljačke djelatnosti i promidžbu u stečaju</item>
    </derivirana_varijabla>
  </DomainObject.Predmet.ProtuStrankaListFormated>
  <DomainObject.Predmet.ProtuStrankaListFormatedOIB>
    <izvorni_sadrzaj>
      <item>EURO koncern d.o.o. za upravljačke djelatnosti i promidžbu u stečaju, OIB 96452327297</item>
    </izvorni_sadrzaj>
    <derivirana_varijabla naziv="DomainObject.Predmet.ProtuStrankaListFormatedOIB_1">
      <item>EURO koncern d.o.o. za upravljačke djelatnosti i promidžbu u stečaju, OIB 96452327297</item>
    </derivirana_varijabla>
  </DomainObject.Predmet.ProtuStrankaListFormatedOIB>
  <DomainObject.Predmet.ProtuStrankaListFormatedWithAdress>
    <izvorni_sadrzaj>
      <item>EURO koncern d.o.o. za upravljačke djelatnosti i promidžbu u stečaju, Brijunska 5/B, 10000 Zagreb</item>
    </izvorni_sadrzaj>
    <derivirana_varijabla naziv="DomainObject.Predmet.ProtuStrankaListFormatedWithAdress_1">
      <item>EURO koncern d.o.o. za upravljačke djelatnosti i promidžbu u stečaju, Brijunska 5/B, 10000 Zagreb</item>
    </derivirana_varijabla>
  </DomainObject.Predmet.ProtuStrankaListFormatedWithAdress>
  <DomainObject.Predmet.ProtuStrankaListFormatedWithAdressOIB>
    <izvorni_sadrzaj>
      <item>EURO koncern d.o.o. za upravljačke djelatnosti i promidžbu u stečaju, OIB 96452327297, Brijunska 5/B, 10000 Zagreb</item>
    </izvorni_sadrzaj>
    <derivirana_varijabla naziv="DomainObject.Predmet.ProtuStrankaListFormatedWithAdressOIB_1">
      <item>EURO koncern d.o.o. za upravljačke djelatnosti i promidžbu u stečaju, OIB 96452327297, Brijunska 5/B, 10000 Zagreb</item>
    </derivirana_varijabla>
  </DomainObject.Predmet.ProtuStrankaListFormatedWithAdressOIB>
  <DomainObject.Predmet.ProtuStrankaListNazivFormated>
    <izvorni_sadrzaj>
      <item>EURO koncern d.o.o. za upravljačke djelatnosti i promidžbu u stečaju</item>
    </izvorni_sadrzaj>
    <derivirana_varijabla naziv="DomainObject.Predmet.ProtuStrankaListNazivFormated_1">
      <item>EURO koncern d.o.o. za upravljačke djelatnosti i promidžbu u stečaju</item>
    </derivirana_varijabla>
  </DomainObject.Predmet.ProtuStrankaListNazivFormated>
  <DomainObject.Predmet.ProtuStrankaListNazivFormatedOIB>
    <izvorni_sadrzaj>
      <item>EURO koncern d.o.o. za upravljačke djelatnosti i promidžbu u stečaju, OIB 96452327297</item>
    </izvorni_sadrzaj>
    <derivirana_varijabla naziv="DomainObject.Predmet.ProtuStrankaListNazivFormatedOIB_1">
      <item>EURO koncern d.o.o. za upravljačke djelatnosti i promidžbu u stečaju, OIB 96452327297</item>
    </derivirana_varijabla>
  </DomainObject.Predmet.ProtuStrankaListNazivFormatedOIB>
  <DomainObject.Predmet.OstaliListFormated>
    <izvorni_sadrzaj>
      <item>Zlatan Tomić</item>
      <item>Robertino Bilobrk</item>
    </izvorni_sadrzaj>
    <derivirana_varijabla naziv="DomainObject.Predmet.OstaliListFormated_1">
      <item>Zlatan Tomić</item>
      <item>Robertino Bilobrk</item>
    </derivirana_varijabla>
  </DomainObject.Predmet.OstaliListFormated>
  <DomainObject.Predmet.OstaliListFormatedOIB>
    <izvorni_sadrzaj>
      <item>Zlatan Tomić, OIB 53027917659</item>
      <item>Robertino Bilobrk</item>
    </izvorni_sadrzaj>
    <derivirana_varijabla naziv="DomainObject.Predmet.OstaliListFormatedOIB_1">
      <item>Zlatan Tomić, OIB 53027917659</item>
      <item>Robertino Bilobrk</item>
    </derivirana_varijabla>
  </DomainObject.Predmet.OstaliListFormatedOIB>
  <DomainObject.Predmet.OstaliListFormatedWithAdress>
    <izvorni_sadrzaj>
      <item>Zlatan Tomić, Kronmattstr. 8, Langendorf</item>
      <item>Robertino Bilobrk, Augusta Cesarca 8, 10000 Zagreb</item>
    </izvorni_sadrzaj>
    <derivirana_varijabla naziv="DomainObject.Predmet.OstaliListFormatedWithAdress_1">
      <item>Zlatan Tomić, Kronmattstr. 8, Langendorf</item>
      <item>Robertino Bilobrk, Augusta Cesarca 8, 10000 Zagreb</item>
    </derivirana_varijabla>
  </DomainObject.Predmet.OstaliListFormatedWithAdress>
  <DomainObject.Predmet.OstaliListFormatedWithAdressOIB>
    <izvorni_sadrzaj>
      <item>Zlatan Tomić, OIB 53027917659, Kronmattstr. 8, Langendorf</item>
      <item>Robertino Bilobrk, Augusta Cesarca 8, 10000 Zagreb</item>
    </izvorni_sadrzaj>
    <derivirana_varijabla naziv="DomainObject.Predmet.OstaliListFormatedWithAdressOIB_1">
      <item>Zlatan Tomić, OIB 53027917659, Kronmattstr. 8, Langendorf</item>
      <item>Robertino Bilobrk, Augusta Cesarca 8, 10000 Zagreb</item>
    </derivirana_varijabla>
  </DomainObject.Predmet.OstaliListFormatedWithAdressOIB>
  <DomainObject.Predmet.OstaliListNazivFormated>
    <izvorni_sadrzaj>
      <item>Zlatan Tomić</item>
      <item>Robertino Bilobrk</item>
    </izvorni_sadrzaj>
    <derivirana_varijabla naziv="DomainObject.Predmet.OstaliListNazivFormated_1">
      <item>Zlatan Tomić</item>
      <item>Robertino Bilobrk</item>
    </derivirana_varijabla>
  </DomainObject.Predmet.OstaliListNazivFormated>
  <DomainObject.Predmet.OstaliListNazivFormatedOIB>
    <izvorni_sadrzaj>
      <item>Zlatan Tomić, OIB 53027917659</item>
      <item>Robertino Bilobrk</item>
    </izvorni_sadrzaj>
    <derivirana_varijabla naziv="DomainObject.Predmet.OstaliListNazivFormatedOIB_1">
      <item>Zlatan Tomić, OIB 53027917659</item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koncern d.o.o. za upravljačke djelatnosti i promidžbu u stečaju</izvorni_sadrzaj>
    <derivirana_varijabla naziv="DomainObject.Predmet.ProtustrankaIDrugi_1">EURO koncern d.o.o. za upravljačke djelatnosti i promidžbu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koncern d.o.o. za upravljačke djelatnosti i promidžbu u stečaju, OIB 96452327297, Brijunska 5/B, 10000 Zagreb</izvorni_sadrzaj>
    <derivirana_varijabla naziv="DomainObject.Predmet.ProtustrankaIDrugiAdressOIB_1">EURO koncern d.o.o. za upravljačke djelatnosti i promidžbu u stečaju, OIB 96452327297, Brijunska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koncern d.o.o. za upravljačke djelatnosti i promidžbu u stečaju</item>
      <item>FINA Regionalni centar Zagreb</item>
      <item>Zlatan Tomić</item>
      <item>Robertino Bilobrk</item>
      <item>DRUŽBA ZA UPRAVLJANJE TERJATEV BANK d.d.</item>
    </izvorni_sadrzaj>
    <derivirana_varijabla naziv="DomainObject.Predmet.SudioniciListNaziv_1">
      <item>EURO koncern d.o.o. za upravljačke djelatnosti i promidžbu u stečaju</item>
      <item>FINA Regionalni centar Zagreb</item>
      <item>Zlatan Tomić</item>
      <item>Robertino Bilobrk</item>
      <item>DRUŽBA ZA UPRAVLJANJE TERJATEV BANK d.d.</item>
    </derivirana_varijabla>
  </DomainObject.Predmet.SudioniciListNaziv>
  <DomainObject.Predmet.SudioniciListAdressOIB>
    <izvorni_sadrzaj>
      <item>EURO koncern d.o.o. za upravljačke djelatnosti i promidžbu u stečaju,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izvorni_sadrzaj>
    <derivirana_varijabla naziv="DomainObject.Predmet.SudioniciListAdressOIB_1">
      <item>EURO koncern d.o.o. za upravljačke djelatnosti i promidžbu u stečaju,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96452327297</item>
      <item>, OIB 85821130368</item>
      <item>, OIB 53027917659</item>
      <item>, OIB null</item>
      <item>, OIB null</item>
    </izvorni_sadrzaj>
    <derivirana_varijabla naziv="DomainObject.Predmet.SudioniciListNazivOIB_1">
      <item>, OIB 96452327297</item>
      <item>, OIB 85821130368</item>
      <item>, OIB 53027917659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St-63/2017-51</izvorni_sadrzaj>
    <derivirana_varijabla naziv="DomainObject.PredzadnjaOdlukaIzPredmeta.Oznaka_1">St-63/2017-51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A71D8-2A34-475A-B69C-FE01E4FE0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3717</properties:Words>
  <properties:Characters>20918</properties:Characters>
  <properties:Lines>361</properties:Lines>
  <properties:Paragraphs>74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2019-01-25T09:44:00Z</dcterms:created>
  <dc:creator>Korisnik</dc:creator>
  <cp:lastModifiedBy>Renata Klokočki</cp:lastModifiedBy>
  <cp:lastPrinted>2019-01-28T09:15:00Z</cp:lastPrinted>
  <dcterms:modified xmlns:xsi="http://www.w3.org/2001/XMLSchema-instance" xsi:type="dcterms:W3CDTF">2019-01-28T09:55:00Z</dcterms:modified>
  <cp:revision>17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VJEROVNIKA-EURO koncern-više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