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f8ba" w14:paraId="013f8ba" w:rsidRDefault="00E2084A" w:rsidP="00E2084A" w:rsidR="00E2084A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39115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REPUBLIKA HRVATSKA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 w:rsidR="00C86DFF">
        <w:rPr>
          <w:color w:val="222222"/>
        </w:rPr>
        <w:t xml:space="preserve">       </w:t>
      </w:r>
      <w:r>
        <w:rPr>
          <w:color w:val="222222"/>
        </w:rPr>
        <w:t>Broj: 3/St-1763/2016-1</w:t>
      </w:r>
      <w:r w:rsidR="00A8443C">
        <w:rPr>
          <w:color w:val="222222"/>
        </w:rPr>
        <w:t>4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E2084A" w:rsidP="00C86DFF" w:rsidR="00C86DFF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E2084A" w:rsidP="00C86DFF" w:rsidR="00E2084A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E2084A" w:rsidP="00E2084A" w:rsidR="00E2084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</w:rPr>
        <w:t xml:space="preserve">EUROSTIL d.o.o., Stari kraj 66, Gornji </w:t>
      </w:r>
      <w:proofErr w:type="spellStart"/>
      <w:r>
        <w:rPr>
          <w:b/>
        </w:rPr>
        <w:t>Bogićevci</w:t>
      </w:r>
      <w:proofErr w:type="spellEnd"/>
      <w:r>
        <w:rPr>
          <w:b/>
        </w:rPr>
        <w:t>, OIB: 69332900105</w:t>
      </w:r>
      <w:r>
        <w:rPr>
          <w:color w:val="222222"/>
        </w:rPr>
        <w:t>, 1</w:t>
      </w:r>
      <w:r w:rsidR="00A8443C">
        <w:rPr>
          <w:color w:val="222222"/>
        </w:rPr>
        <w:t>4</w:t>
      </w:r>
      <w:r>
        <w:rPr>
          <w:color w:val="222222"/>
        </w:rPr>
        <w:t xml:space="preserve">. </w:t>
      </w:r>
      <w:r w:rsidR="00A8443C">
        <w:rPr>
          <w:color w:val="222222"/>
        </w:rPr>
        <w:t>rujna</w:t>
      </w:r>
      <w:r>
        <w:rPr>
          <w:color w:val="222222"/>
        </w:rPr>
        <w:t xml:space="preserve"> 2016.</w:t>
      </w:r>
    </w:p>
    <w:p w:rsidRDefault="00E2084A" w:rsidP="00E2084A" w:rsidR="00E2084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E2084A" w:rsidP="00E2084A" w:rsidR="00E2084A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Određuje se ročište zbog podnošenja prijedloga za otvaranje stečajnog postupka od strane FINE za dan </w:t>
      </w:r>
      <w:r w:rsidR="00A8443C" w:rsidRPr="00A8443C">
        <w:rPr>
          <w:b/>
          <w:color w:val="222222"/>
          <w:u w:val="single"/>
        </w:rPr>
        <w:t>07</w:t>
      </w:r>
      <w:r>
        <w:rPr>
          <w:b/>
          <w:color w:val="222222"/>
          <w:u w:val="single"/>
        </w:rPr>
        <w:t xml:space="preserve">. </w:t>
      </w:r>
      <w:r w:rsidR="00A8443C">
        <w:rPr>
          <w:b/>
          <w:color w:val="222222"/>
          <w:u w:val="single"/>
        </w:rPr>
        <w:t>listopada</w:t>
      </w:r>
      <w:r>
        <w:rPr>
          <w:b/>
          <w:color w:val="222222"/>
          <w:u w:val="single"/>
        </w:rPr>
        <w:t xml:space="preserve"> 2016. u </w:t>
      </w:r>
      <w:r w:rsidR="00A8443C">
        <w:rPr>
          <w:b/>
          <w:color w:val="222222"/>
          <w:u w:val="single"/>
        </w:rPr>
        <w:t>12</w:t>
      </w:r>
      <w:r>
        <w:rPr>
          <w:b/>
          <w:color w:val="222222"/>
          <w:u w:val="single"/>
        </w:rPr>
        <w:t>,00 sati, soba 73, III kat, Stalna služba u Slavonskom Brodu, Trg pobjede 13, Slavonski Brod.</w:t>
      </w:r>
    </w:p>
    <w:p w:rsidRDefault="00E2084A" w:rsidP="00E2084A" w:rsidR="00E2084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 ročište se poziva predlagatelj i direktor </w:t>
      </w:r>
      <w:r>
        <w:rPr>
          <w:b/>
          <w:color w:val="222222"/>
        </w:rPr>
        <w:t xml:space="preserve">Ana Novak iz Zagreba, </w:t>
      </w:r>
      <w:proofErr w:type="spellStart"/>
      <w:r>
        <w:rPr>
          <w:b/>
          <w:color w:val="222222"/>
        </w:rPr>
        <w:t>Klakovec</w:t>
      </w:r>
      <w:proofErr w:type="spellEnd"/>
      <w:r>
        <w:rPr>
          <w:b/>
          <w:color w:val="222222"/>
        </w:rPr>
        <w:t xml:space="preserve"> 14</w:t>
      </w:r>
      <w:r>
        <w:rPr>
          <w:color w:val="222222"/>
        </w:rPr>
        <w:t>, koj</w:t>
      </w:r>
      <w:r w:rsidR="00A8443C">
        <w:rPr>
          <w:color w:val="222222"/>
        </w:rPr>
        <w:t>a</w:t>
      </w:r>
      <w:r>
        <w:rPr>
          <w:color w:val="2222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A8443C" w:rsidP="00C86DFF" w:rsidR="00C86DF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Upozorava se direktor</w:t>
      </w:r>
      <w:r w:rsidR="00C86DFF">
        <w:rPr>
          <w:color w:val="222222"/>
        </w:rPr>
        <w:t>ica</w:t>
      </w:r>
      <w:r>
        <w:rPr>
          <w:color w:val="222222"/>
        </w:rPr>
        <w:t xml:space="preserve"> dužnika da će zbog ne pristupanja direktor</w:t>
      </w:r>
      <w:r w:rsidR="00C86DFF">
        <w:rPr>
          <w:color w:val="222222"/>
        </w:rPr>
        <w:t>ice</w:t>
      </w:r>
      <w:r>
        <w:rPr>
          <w:color w:val="222222"/>
        </w:rPr>
        <w:t xml:space="preserve"> na ročište i nedostavljanja potrebne financijske dokumentacije nastati daljnji troškovi vezano za imenovanje privremenog stečajnog upravitelja, kojim će se naložiti da utvrdi stanje imovine obveze dužnika i provjeri postojanje stečajnog razloga, iz kojeg razloga  će direktorica dužnika biti pozvana na uplatu predujma posebnim rješenjem.</w:t>
      </w:r>
    </w:p>
    <w:p w:rsidRDefault="00E2084A" w:rsidP="00C86DFF" w:rsidR="00E2084A">
      <w:pPr>
        <w:spacing w:beforeAutospacing="true" w:before="100"/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E2084A" w:rsidP="00E2084A" w:rsidR="00E2084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Fina je pokrenula postupak skraćenog stečaja nad dužnikom.</w:t>
      </w:r>
    </w:p>
    <w:p w:rsidRDefault="00E2084A" w:rsidP="00E2084A" w:rsidR="00E2084A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E2084A" w:rsidP="00C86DFF" w:rsidR="00E2084A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1</w:t>
      </w:r>
      <w:r w:rsidR="00A8443C">
        <w:rPr>
          <w:color w:val="222222"/>
        </w:rPr>
        <w:t>4</w:t>
      </w:r>
      <w:r>
        <w:rPr>
          <w:color w:val="222222"/>
        </w:rPr>
        <w:t xml:space="preserve">. </w:t>
      </w:r>
      <w:r w:rsidR="00A8443C">
        <w:rPr>
          <w:color w:val="222222"/>
        </w:rPr>
        <w:t>rujna</w:t>
      </w:r>
      <w:r w:rsidR="00C86DFF">
        <w:rPr>
          <w:color w:val="222222"/>
        </w:rPr>
        <w:t xml:space="preserve"> 2016</w:t>
      </w:r>
      <w:r w:rsidR="00FC195A">
        <w:rPr>
          <w:color w:val="222222"/>
        </w:rPr>
        <w:t>.</w:t>
      </w:r>
      <w:r w:rsidR="00C86DFF">
        <w:rPr>
          <w:color w:val="222222"/>
        </w:rPr>
        <w:tab/>
      </w:r>
      <w:r w:rsidR="00C86DFF">
        <w:rPr>
          <w:color w:val="222222"/>
        </w:rPr>
        <w:tab/>
      </w:r>
      <w:r w:rsidR="00C86DFF">
        <w:rPr>
          <w:color w:val="222222"/>
        </w:rPr>
        <w:tab/>
      </w:r>
      <w:r>
        <w:rPr>
          <w:color w:val="222222"/>
        </w:rPr>
        <w:t>Stečajna sutkinja: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</w:t>
      </w:r>
      <w:r w:rsidR="00C86DFF">
        <w:rPr>
          <w:color w:val="222222"/>
        </w:rPr>
        <w:t xml:space="preserve">      </w:t>
      </w:r>
      <w:r>
        <w:rPr>
          <w:color w:val="222222"/>
        </w:rPr>
        <w:t xml:space="preserve"> Daniela Martini Maoduš</w:t>
      </w: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RJ. 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-dostaviti, Fini,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i direktoru na adresu iz registra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-objaviti zaključak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</w:t>
      </w: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</w:pPr>
    </w:p>
    <w:p w:rsidRDefault="00E2084A" w:rsidP="00E2084A" w:rsidR="00E2084A"/>
    <w:p w:rsidRDefault="00111058" w:rsidR="00111058"/>
    <w:sectPr w:rsidR="001110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84A"/>
    <w:rsid w:val="00111058"/>
    <w:rsid w:val="00A8443C"/>
    <w:rsid w:val="00C86DFF"/>
    <w:rsid w:val="00D765C4"/>
    <w:rsid w:val="00E2084A"/>
    <w:rsid w:val="00FC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08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08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08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5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5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5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5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08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08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08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5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5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5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5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9392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30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St-1763/2016</izvorni_sadrzaj>
    <derivirana_varijabla naziv="DomainObject.Predmet.OznakaBroj_1">St-1763/2016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EUROSTIL d.o.o. za građenje, trgovinu i usluge</izvorni_sadrzaj>
    <derivirana_varijabla naziv="DomainObject.Predmet.ProtustrankaFormated_1">  EUROSTIL d.o.o. za građenje, trgovinu i usluge</derivirana_varijabla>
  </DomainObject.Predmet.ProtustrankaFormated>
  <DomainObject.Predmet.ProtustrankaFormatedOIB>
    <izvorni_sadrzaj>  EUROSTIL d.o.o. za građenje, trgovinu i usluge, OIB 69332900105</izvorni_sadrzaj>
    <derivirana_varijabla naziv="DomainObject.Predmet.ProtustrankaFormatedOIB_1">  EUROSTIL d.o.o. za građenje, trgovinu i usluge, OIB 69332900105</derivirana_varijabla>
  </DomainObject.Predmet.ProtustrankaFormatedOIB>
  <DomainObject.Predmet.ProtustrankaFormatedWithAdress>
    <izvorni_sadrzaj> EUROSTIL d.o.o. za građenje, trgovinu i usluge, Stari kraj 66, 35430 Gornji Bogićevci</izvorni_sadrzaj>
    <derivirana_varijabla naziv="DomainObject.Predmet.ProtustrankaFormatedWithAdress_1"> EUROSTIL d.o.o. za građenje, trgovinu i usluge, Stari kraj 66, 35430 Gornji Bogićevci</derivirana_varijabla>
  </DomainObject.Predmet.ProtustrankaFormatedWithAdress>
  <DomainObject.Predmet.ProtustrankaFormatedWithAdressOIB>
    <izvorni_sadrzaj> EUROSTIL d.o.o. za građenje, trgovinu i usluge, OIB 69332900105, Stari kraj 66, 35430 Gornji Bogićevci</izvorni_sadrzaj>
    <derivirana_varijabla naziv="DomainObject.Predmet.ProtustrankaFormatedWithAdressOIB_1"> EUROSTIL d.o.o. za građenje, trgovinu i usluge, OIB 69332900105, Stari kraj 66, 35430 Gornji Bogićevci</derivirana_varijabla>
  </DomainObject.Predmet.ProtustrankaFormatedWithAdressOIB>
  <DomainObject.Predmet.ProtustrankaWithAdress>
    <izvorni_sadrzaj>EUROSTIL d.o.o. za građenje, trgovinu i usluge Stari kraj 66, 35430 Gornji Bogićevci</izvorni_sadrzaj>
    <derivirana_varijabla naziv="DomainObject.Predmet.ProtustrankaWithAdress_1">EUROSTIL d.o.o. za građenje, trgovinu i usluge Stari kraj 66, 35430 Gornji Bogićevci</derivirana_varijabla>
  </DomainObject.Predmet.ProtustrankaWithAdress>
  <DomainObject.Predmet.ProtustrankaWithAdressOIB>
    <izvorni_sadrzaj>EUROSTIL d.o.o. za građenje, trgovinu i usluge, OIB 69332900105, Stari kraj 66, 35430 Gornji Bogićevci</izvorni_sadrzaj>
    <derivirana_varijabla naziv="DomainObject.Predmet.ProtustrankaWithAdressOIB_1">EUROSTIL d.o.o. za građenje, trgovinu i usluge, OIB 69332900105, Stari kraj 66, 35430 Gornji Bogićevci</derivirana_varijabla>
  </DomainObject.Predmet.ProtustrankaWithAdressOIB>
  <DomainObject.Predmet.ProtustrankaNazivFormated>
    <izvorni_sadrzaj>EUROSTIL d.o.o. za građenje, trgovinu i usluge</izvorni_sadrzaj>
    <derivirana_varijabla naziv="DomainObject.Predmet.ProtustrankaNazivFormated_1">EUROSTIL d.o.o. za građenje, trgovinu i usluge</derivirana_varijabla>
  </DomainObject.Predmet.ProtustrankaNazivFormated>
  <DomainObject.Predmet.ProtustrankaNazivFormatedOIB>
    <izvorni_sadrzaj>EUROSTIL d.o.o. za građenje, trgovinu i usluge, OIB 69332900105</izvorni_sadrzaj>
    <derivirana_varijabla naziv="DomainObject.Predmet.ProtustrankaNazivFormatedOIB_1">EUROSTIL d.o.o. za građenje, trgovinu i usluge, OIB 69332900105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73598.87</izvorni_sadrzaj>
    <derivirana_varijabla naziv="DomainObject.Predmet.TrenutnaVrijednost_1">73598.87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EUROSTIL d.o.o. za građenje, trgovinu i usluge</item>
    </izvorni_sadrzaj>
    <derivirana_varijabla naziv="DomainObject.Predmet.ProtuStrankaListFormated_1">
      <item>EUROSTIL d.o.o. za građenje, trgovinu i usluge</item>
    </derivirana_varijabla>
  </DomainObject.Predmet.ProtuStrankaListFormated>
  <DomainObject.Predmet.ProtuStrankaListFormatedOIB>
    <izvorni_sadrzaj>
      <item>EUROSTIL d.o.o. za građenje, trgovinu i usluge, OIB 69332900105</item>
    </izvorni_sadrzaj>
    <derivirana_varijabla naziv="DomainObject.Predmet.ProtuStrankaListFormatedOIB_1">
      <item>EUROSTIL d.o.o. za građenje, trgovinu i usluge, OIB 69332900105</item>
    </derivirana_varijabla>
  </DomainObject.Predmet.ProtuStrankaListFormatedOIB>
  <DomainObject.Predmet.ProtuStrankaListFormatedWithAdress>
    <izvorni_sadrzaj>
      <item>EUROSTIL d.o.o. za građenje, trgovinu i usluge, Stari kraj 66, 35430 Gornji Bogićevci</item>
    </izvorni_sadrzaj>
    <derivirana_varijabla naziv="DomainObject.Predmet.ProtuStrankaListFormatedWithAdress_1">
      <item>EUROSTIL d.o.o. za građenje, trgovinu i usluge, Stari kraj 66, 35430 Gornji Bogićevci</item>
    </derivirana_varijabla>
  </DomainObject.Predmet.ProtuStrankaListFormatedWithAdress>
  <DomainObject.Predmet.ProtuStrankaListFormatedWithAdressOIB>
    <izvorni_sadrzaj>
      <item>EUROSTIL d.o.o. za građenje, trgovinu i usluge, OIB 69332900105, Stari kraj 66, 35430 Gornji Bogićevci</item>
    </izvorni_sadrzaj>
    <derivirana_varijabla naziv="DomainObject.Predmet.ProtuStrankaListFormatedWithAdressOIB_1">
      <item>EUROSTIL d.o.o. za građenje, trgovinu i usluge, OIB 69332900105, Stari kraj 66, 35430 Gornji Bogićevci</item>
    </derivirana_varijabla>
  </DomainObject.Predmet.ProtuStrankaListFormatedWithAdressOIB>
  <DomainObject.Predmet.ProtuStrankaListNazivFormated>
    <izvorni_sadrzaj>
      <item>EUROSTIL d.o.o. za građenje, trgovinu i usluge</item>
    </izvorni_sadrzaj>
    <derivirana_varijabla naziv="DomainObject.Predmet.ProtuStrankaListNazivFormated_1">
      <item>EUROSTIL d.o.o. za građenje, trgovinu i usluge</item>
    </derivirana_varijabla>
  </DomainObject.Predmet.ProtuStrankaListNazivFormated>
  <DomainObject.Predmet.ProtuStrankaListNazivFormatedOIB>
    <izvorni_sadrzaj>
      <item>EUROSTIL d.o.o. za građenje, trgovinu i usluge, OIB 69332900105</item>
    </izvorni_sadrzaj>
    <derivirana_varijabla naziv="DomainObject.Predmet.ProtuStrankaListNazivFormatedOIB_1">
      <item>EUROSTIL d.o.o. za građenje, trgovinu i usluge, OIB 69332900105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EUROSTIL d.o.o. za građenje, trgovinu i usluge</izvorni_sadrzaj>
    <derivirana_varijabla naziv="DomainObject.Predmet.ProtustrankaIDrugi_1">EUROSTIL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EUROSTIL d.o.o. za građenje, trgovinu i usluge, OIB 69332900105, Stari kraj 66, 35430 Gornji Bogićevci</izvorni_sadrzaj>
    <derivirana_varijabla naziv="DomainObject.Predmet.ProtustrankaIDrugiAdressOIB_1">EUROSTIL d.o.o. za građenje, trgovinu i usluge, OIB 69332900105, Stari kraj 66, 35430 Gornji Bogićevci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EUROSTIL d.o.o. za građenje, trgovinu i usluge</item>
    </izvorni_sadrzaj>
    <derivirana_varijabla naziv="DomainObject.Predmet.SudioniciListNaziv_1">
      <item>Financijska agencija</item>
      <item>EUROSTIL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EUROSTIL d.o.o. za građenje, trgovinu i usluge, OIB 69332900105, Stari kraj 66,35430 Gornji Bogićevci</item>
    </izvorni_sadrzaj>
    <derivirana_varijabla naziv="DomainObject.Predmet.SudioniciListAdressOIB_1">
      <item>Financijska agencija, OIB 85821130368, Ulica grada Vukovara 70,10000 Zagreb</item>
      <item>EUROSTIL d.o.o. za građenje, trgovinu i usluge, OIB 69332900105, Stari kraj 66,35430 Gornji Bogićevci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69332900105</item>
    </izvorni_sadrzaj>
    <derivirana_varijabla naziv="DomainObject.Predmet.SudioniciListNazivOIB_1">
      <item>, OIB 85821130368</item>
      <item>, OIB 69332900105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277</properties:Words>
  <properties:Characters>1564</properties:Characters>
  <properties:Lines>43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2016-09-14T07:19:00Z</dcterms:created>
  <dc:creator>wsadmin</dc:creator>
  <cp:lastModifiedBy>wsadmin</cp:lastModifiedBy>
  <cp:lastPrinted>2016-09-14T07:27:00Z</cp:lastPrinted>
  <dcterms:modified xmlns:xsi="http://www.w3.org/2001/XMLSchema-instance" xsi:type="dcterms:W3CDTF">2016-09-14T07:37:00Z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