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45ab" w14:paraId="a5845ab" w:rsidRDefault="00AE5554" w:rsidP="00AE5554" w:rsidR="00AE55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554" w:rsidP="00AE5554" w:rsidR="00AE55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5554" w:rsidP="00AE5554" w:rsidR="00AE55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5554" w:rsidP="00AE5554" w:rsidR="00AE55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E5554" w:rsidP="00AE5554" w:rsidR="00AE55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5554" w:rsidP="00AE5554" w:rsidR="00AE55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5554" w:rsidP="00AE5554" w:rsidR="00AE5554" w:rsidRPr="005D578C">
      <w:pPr>
        <w:jc w:val="center"/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5554" w:rsidP="00AE5554" w:rsidR="00AE5554" w:rsidRPr="005D578C">
      <w:pPr>
        <w:rPr>
          <w:rFonts w:cs="Times New Roman" w:eastAsia="Times New Roman"/>
          <w:szCs w:val="24"/>
        </w:rPr>
      </w:pPr>
    </w:p>
    <w:p w:rsidRDefault="00AE5554" w:rsidP="00AE5554" w:rsidR="00AE5554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KLUB HRVATSKIH BRANITELJA – ROVINJ,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AE5554">
        <w:rPr>
          <w:rFonts w:cs="Times New Roman" w:eastAsia="Times New Roman"/>
          <w:szCs w:val="24"/>
        </w:rPr>
        <w:t>21903277429</w:t>
      </w:r>
      <w:r>
        <w:rPr>
          <w:rFonts w:cs="Times New Roman" w:eastAsia="Times New Roman"/>
          <w:szCs w:val="24"/>
        </w:rPr>
        <w:t xml:space="preserve">, reg. br. 18002141, 2. </w:t>
      </w:r>
      <w:r w:rsidR="0021420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AE5554" w:rsidP="00AE5554" w:rsidR="00AE5554" w:rsidRPr="005D578C">
      <w:pPr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5554" w:rsidP="00AE5554" w:rsidR="00AE5554" w:rsidRPr="005D578C">
      <w:pPr>
        <w:rPr>
          <w:rFonts w:cs="Times New Roman" w:eastAsia="Times New Roman"/>
          <w:szCs w:val="24"/>
        </w:rPr>
      </w:pPr>
    </w:p>
    <w:p w:rsidRDefault="00AE5554" w:rsidP="00AE5554" w:rsidR="00AE5554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KLUB HRVATSKIH BRANITELJA – ROVINJ,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AE5554">
        <w:rPr>
          <w:rFonts w:cs="Times New Roman" w:eastAsia="Times New Roman"/>
          <w:szCs w:val="24"/>
        </w:rPr>
        <w:t>21903277429</w:t>
      </w:r>
      <w:r>
        <w:rPr>
          <w:rFonts w:cs="Times New Roman" w:eastAsia="Times New Roman"/>
          <w:szCs w:val="24"/>
        </w:rPr>
        <w:t>, reg. br. 18002141.</w:t>
      </w:r>
    </w:p>
    <w:p w:rsidRDefault="00AE5554" w:rsidP="00AE5554" w:rsidR="00AE5554" w:rsidRPr="005D578C">
      <w:pPr>
        <w:ind w:firstLine="709"/>
        <w:rPr>
          <w:rFonts w:cs="Times New Roman" w:eastAsia="Times New Roman"/>
          <w:szCs w:val="24"/>
        </w:rPr>
      </w:pPr>
    </w:p>
    <w:p w:rsidRDefault="00AE5554" w:rsidP="00AE5554" w:rsidR="00AE555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AE5554" w:rsidP="00AE5554" w:rsidR="00AE5554">
      <w:pPr>
        <w:ind w:firstLine="708"/>
        <w:rPr>
          <w:rFonts w:cs="Times New Roman" w:eastAsia="Times New Roman"/>
          <w:szCs w:val="20"/>
        </w:rPr>
      </w:pPr>
    </w:p>
    <w:p w:rsidRDefault="00AE5554" w:rsidP="00AE5554" w:rsidR="00AE55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KLUB HRVATSKIH BRANITELJA – ROVINJ,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AE5554">
        <w:rPr>
          <w:rFonts w:cs="Times New Roman" w:eastAsia="Times New Roman"/>
          <w:szCs w:val="24"/>
        </w:rPr>
        <w:t>21903277429</w:t>
      </w:r>
      <w:r>
        <w:rPr>
          <w:rFonts w:cs="Times New Roman" w:eastAsia="Times New Roman"/>
          <w:szCs w:val="24"/>
        </w:rPr>
        <w:t>, reg. br. 18002141.</w:t>
      </w:r>
    </w:p>
    <w:p w:rsidRDefault="00AE5554" w:rsidP="00AE5554" w:rsidR="00AE5554">
      <w:pPr>
        <w:ind w:firstLine="709"/>
        <w:rPr>
          <w:rFonts w:cs="Times New Roman" w:eastAsia="Times New Roman"/>
          <w:szCs w:val="24"/>
        </w:rPr>
      </w:pPr>
    </w:p>
    <w:p w:rsidRDefault="00AE5554" w:rsidP="00AE5554" w:rsidR="00AE55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KLUB HRVATSKIH BRANITELJA – ROVINJ,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AE5554">
        <w:rPr>
          <w:rFonts w:cs="Times New Roman" w:eastAsia="Times New Roman"/>
          <w:szCs w:val="24"/>
        </w:rPr>
        <w:t>21903277429</w:t>
      </w:r>
      <w:r>
        <w:rPr>
          <w:rFonts w:cs="Times New Roman" w:eastAsia="Times New Roman"/>
          <w:szCs w:val="24"/>
        </w:rPr>
        <w:t>, reg. br. 18002141, iz Registra udruga u Republici Hrvatskoj.</w:t>
      </w:r>
    </w:p>
    <w:p w:rsidRDefault="00AE5554" w:rsidP="00AE5554" w:rsidR="00AE5554">
      <w:pPr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5554" w:rsidP="00AE5554" w:rsidR="00AE5554">
      <w:pPr>
        <w:ind w:firstLine="708"/>
        <w:rPr>
          <w:rFonts w:cs="Times New Roman" w:eastAsia="Times New Roman"/>
          <w:szCs w:val="24"/>
        </w:rPr>
      </w:pPr>
    </w:p>
    <w:p w:rsidRDefault="00AE5554" w:rsidP="00AE5554" w:rsidR="00AE5554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KLUB HRVATSKIH BRANITELJA – ROVINJ,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631 dana u ukupnom iznosu 34.419,23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12.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St-870/2015-3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lastRenderedPageBreak/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5554" w:rsidP="00AE5554" w:rsidR="00AE55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5554" w:rsidP="00AE5554" w:rsidR="00AE5554" w:rsidRPr="005D578C">
      <w:pPr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2. </w:t>
      </w:r>
      <w:r w:rsidR="009D538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5554" w:rsidP="00AE5554" w:rsidR="00AE5554" w:rsidRPr="005D578C">
      <w:pPr>
        <w:jc w:val="center"/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5554" w:rsidP="00AE5554" w:rsidR="00AE55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77B3A">
        <w:rPr>
          <w:rFonts w:cs="Times New Roman" w:eastAsia="Times New Roman"/>
          <w:szCs w:val="24"/>
        </w:rPr>
        <w:t>, v.r.</w:t>
      </w:r>
    </w:p>
    <w:p w:rsidRDefault="00AE5554" w:rsidP="00AE5554" w:rsidR="00AE5554">
      <w:pPr>
        <w:jc w:val="left"/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jc w:val="left"/>
        <w:rPr>
          <w:rFonts w:cs="Times New Roman" w:eastAsia="Times New Roman"/>
          <w:szCs w:val="24"/>
        </w:rPr>
      </w:pPr>
    </w:p>
    <w:p w:rsidRDefault="00AE5554" w:rsidP="00AE5554" w:rsidR="00AE555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E5554" w:rsidP="00AE5554" w:rsidR="00AE5554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E5554" w:rsidP="00AE5554" w:rsidR="00AE5554">
      <w:pPr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rPr>
          <w:rFonts w:cs="Times New Roman" w:eastAsia="Times New Roman"/>
          <w:szCs w:val="24"/>
        </w:rPr>
      </w:pPr>
    </w:p>
    <w:p w:rsidRDefault="00AE5554" w:rsidP="00AE5554" w:rsidR="00AE55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KLUB HRVATSKIH BRANITELJA – ROVINJ,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6, </w:t>
      </w:r>
    </w:p>
    <w:p w:rsidRDefault="00AE5554" w:rsidP="00AE5554" w:rsidR="00AE55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AE5554" w:rsidP="00AE5554" w:rsidR="00AE55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, Zagreb,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AE5554" w:rsidP="00AE5554" w:rsidR="00AE55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AE5554" w:rsidP="00AE5554" w:rsidR="00AE5554"/>
    <w:p w:rsidRDefault="00AE5554" w:rsidP="00AE5554" w:rsidR="00AE5554"/>
    <w:p w:rsidRDefault="00AE5554" w:rsidP="00AE5554" w:rsidR="00AE5554"/>
    <w:p w:rsidRDefault="00AE5554" w:rsidP="00AE5554" w:rsidR="00AE5554"/>
    <w:p w:rsidRDefault="00AE5554" w:rsidP="00AE5554" w:rsidR="00AE5554"/>
    <w:p w:rsidRDefault="00577B3A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554" w:rsidP="00AE5554" w:rsidR="00AE5554">
      <w:r>
        <w:separator/>
      </w:r>
    </w:p>
  </w:endnote>
  <w:endnote w:id="0" w:type="continuationSeparator">
    <w:p w:rsidRDefault="00AE5554" w:rsidP="00AE5554" w:rsidR="00AE5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554" w:rsidP="00AE5554" w:rsidR="00AE5554">
      <w:r>
        <w:separator/>
      </w:r>
    </w:p>
  </w:footnote>
  <w:footnote w:id="0" w:type="continuationSeparator">
    <w:p w:rsidRDefault="00AE5554" w:rsidP="00AE5554" w:rsidR="00AE5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E8B" w:rsidP="004F3F86" w:rsidR="004F3F86" w:rsidRPr="00A074C3">
    <w:pPr>
      <w:pStyle w:val="Zaglavlje"/>
      <w:jc w:val="right"/>
      <w:rPr>
        <w:szCs w:val="24"/>
      </w:rPr>
    </w:pPr>
    <w:r>
      <w:tab/>
    </w:r>
    <w:r>
      <w:t>2</w:t>
    </w:r>
    <w:r w:rsidR="00AE5554">
      <w:tab/>
    </w:r>
    <w:r w:rsidR="00AE5554">
      <w:rPr>
        <w:szCs w:val="24"/>
      </w:rPr>
      <w:t>9 St-870/2015-6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554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St-870/2015-6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D7F"/>
    <w:rsid w:val="001E4E8B"/>
    <w:rsid w:val="00214200"/>
    <w:rsid w:val="002A5FF4"/>
    <w:rsid w:val="00577B3A"/>
    <w:rsid w:val="0075528E"/>
    <w:rsid w:val="0079403F"/>
    <w:rsid w:val="009D5386"/>
    <w:rsid w:val="00AE5554"/>
    <w:rsid w:val="00E2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5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55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55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5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5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55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55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B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7B3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7B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7B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5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55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55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5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5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55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55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B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7B3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7B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7B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HRVATSKIH BRANITELJA - ROVINJ, ROVINJ</izvorni_sadrzaj>
    <derivirana_varijabla naziv="DomainObject.Predmet.ProtustrankaFormated_1">  KLUB HRVATSKIH BRANITELJA - ROVINJ, ROVINJ</derivirana_varijabla>
  </DomainObject.Predmet.ProtustrankaFormated>
  <DomainObject.Predmet.ProtustrankaFormatedOIB>
    <izvorni_sadrzaj>  KLUB HRVATSKIH BRANITELJA - ROVINJ, ROVINJ, OIB 21903277429</izvorni_sadrzaj>
    <derivirana_varijabla naziv="DomainObject.Predmet.ProtustrankaFormatedOIB_1">  KLUB HRVATSKIH BRANITELJA - ROVINJ, ROVINJ, OIB 21903277429</derivirana_varijabla>
  </DomainObject.Predmet.ProtustrankaFormatedOIB>
  <DomainObject.Predmet.ProtustrankaFormatedWithAdress>
    <izvorni_sadrzaj> KLUB HRVATSKIH BRANITELJA - ROVINJ, ROVINJ, V. Švalbe 6, 52210 Rovinj</izvorni_sadrzaj>
    <derivirana_varijabla naziv="DomainObject.Predmet.ProtustrankaFormatedWithAdress_1"> KLUB HRVATSKIH BRANITELJA - ROVINJ, ROVINJ, V. Švalbe 6, 52210 Rovinj</derivirana_varijabla>
  </DomainObject.Predmet.ProtustrankaFormatedWithAdress>
  <DomainObject.Predmet.ProtustrankaFormatedWithAdressOIB>
    <izvorni_sadrzaj> KLUB HRVATSKIH BRANITELJA - ROVINJ, ROVINJ, OIB 21903277429, V. Švalbe 6, 52210 Rovinj</izvorni_sadrzaj>
    <derivirana_varijabla naziv="DomainObject.Predmet.ProtustrankaFormatedWithAdressOIB_1"> KLUB HRVATSKIH BRANITELJA - ROVINJ, ROVINJ, OIB 21903277429, V. Švalbe 6, 52210 Rovinj</derivirana_varijabla>
  </DomainObject.Predmet.ProtustrankaFormatedWithAdressOIB>
  <DomainObject.Predmet.ProtustrankaWithAdress>
    <izvorni_sadrzaj>KLUB HRVATSKIH BRANITELJA - ROVINJ, ROVINJ V. Švalbe 6, 52210 Rovinj</izvorni_sadrzaj>
    <derivirana_varijabla naziv="DomainObject.Predmet.ProtustrankaWithAdress_1">KLUB HRVATSKIH BRANITELJA - ROVINJ, ROVINJ V. Švalbe 6, 52210 Rovinj</derivirana_varijabla>
  </DomainObject.Predmet.ProtustrankaWithAdress>
  <DomainObject.Predmet.ProtustrankaWithAdressOIB>
    <izvorni_sadrzaj>KLUB HRVATSKIH BRANITELJA - ROVINJ, ROVINJ, OIB 21903277429, V. Švalbe 6, 52210 Rovinj</izvorni_sadrzaj>
    <derivirana_varijabla naziv="DomainObject.Predmet.ProtustrankaWithAdressOIB_1">KLUB HRVATSKIH BRANITELJA - ROVINJ, ROVINJ, OIB 21903277429, V. Švalbe 6, 52210 Rovinj</derivirana_varijabla>
  </DomainObject.Predmet.ProtustrankaWithAdressOIB>
  <DomainObject.Predmet.ProtustrankaNazivFormated>
    <izvorni_sadrzaj>KLUB HRVATSKIH BRANITELJA - ROVINJ, ROVINJ</izvorni_sadrzaj>
    <derivirana_varijabla naziv="DomainObject.Predmet.ProtustrankaNazivFormated_1">KLUB HRVATSKIH BRANITELJA - ROVINJ, ROVINJ</derivirana_varijabla>
  </DomainObject.Predmet.ProtustrankaNazivFormated>
  <DomainObject.Predmet.ProtustrankaNazivFormatedOIB>
    <izvorni_sadrzaj>KLUB HRVATSKIH BRANITELJA - ROVINJ, ROVINJ, OIB 21903277429</izvorni_sadrzaj>
    <derivirana_varijabla naziv="DomainObject.Predmet.ProtustrankaNazivFormatedOIB_1">KLUB HRVATSKIH BRANITELJA - ROVINJ, ROVINJ, OIB 21903277429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34419.23</izvorni_sadrzaj>
    <derivirana_varijabla naziv="DomainObject.Predmet.TrenutnaVrijednost_1">34419.23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HRVATSKIH BRANITELJA - ROVINJ, ROVINJ</item>
    </izvorni_sadrzaj>
    <derivirana_varijabla naziv="DomainObject.Predmet.ProtuStrankaListFormated_1">
      <item>KLUB HRVATSKIH BRANITELJA - ROVINJ, ROVINJ</item>
    </derivirana_varijabla>
  </DomainObject.Predmet.ProtuStrankaListFormated>
  <DomainObject.Predmet.ProtuStrankaListFormatedOIB>
    <izvorni_sadrzaj>
      <item>KLUB HRVATSKIH BRANITELJA - ROVINJ, ROVINJ, OIB 21903277429</item>
    </izvorni_sadrzaj>
    <derivirana_varijabla naziv="DomainObject.Predmet.ProtuStrankaListFormatedOIB_1">
      <item>KLUB HRVATSKIH BRANITELJA - ROVINJ, ROVINJ, OIB 21903277429</item>
    </derivirana_varijabla>
  </DomainObject.Predmet.ProtuStrankaListFormatedOIB>
  <DomainObject.Predmet.ProtuStrankaListFormatedWithAdress>
    <izvorni_sadrzaj>
      <item>KLUB HRVATSKIH BRANITELJA - ROVINJ, ROVINJ, V. Švalbe 6, 52210 Rovinj</item>
    </izvorni_sadrzaj>
    <derivirana_varijabla naziv="DomainObject.Predmet.ProtuStrankaListFormatedWithAdress_1">
      <item>KLUB HRVATSKIH BRANITELJA - ROVINJ, ROVINJ, V. Švalbe 6, 52210 Rovinj</item>
    </derivirana_varijabla>
  </DomainObject.Predmet.ProtuStrankaListFormatedWithAdress>
  <DomainObject.Predmet.ProtuStrankaListFormatedWithAdressOIB>
    <izvorni_sadrzaj>
      <item>KLUB HRVATSKIH BRANITELJA - ROVINJ, ROVINJ, OIB 21903277429, V. Švalbe 6, 52210 Rovinj</item>
    </izvorni_sadrzaj>
    <derivirana_varijabla naziv="DomainObject.Predmet.ProtuStrankaListFormatedWithAdressOIB_1">
      <item>KLUB HRVATSKIH BRANITELJA - ROVINJ, ROVINJ, OIB 21903277429, V. Švalbe 6, 52210 Rovinj</item>
    </derivirana_varijabla>
  </DomainObject.Predmet.ProtuStrankaListFormatedWithAdressOIB>
  <DomainObject.Predmet.ProtuStrankaListNazivFormated>
    <izvorni_sadrzaj>
      <item>KLUB HRVATSKIH BRANITELJA - ROVINJ, ROVINJ</item>
    </izvorni_sadrzaj>
    <derivirana_varijabla naziv="DomainObject.Predmet.ProtuStrankaListNazivFormated_1">
      <item>KLUB HRVATSKIH BRANITELJA - ROVINJ, ROVINJ</item>
    </derivirana_varijabla>
  </DomainObject.Predmet.ProtuStrankaListNazivFormated>
  <DomainObject.Predmet.ProtuStrankaListNazivFormatedOIB>
    <izvorni_sadrzaj>
      <item>KLUB HRVATSKIH BRANITELJA - ROVINJ, ROVINJ, OIB 21903277429</item>
    </izvorni_sadrzaj>
    <derivirana_varijabla naziv="DomainObject.Predmet.ProtuStrankaListNazivFormatedOIB_1">
      <item>KLUB HRVATSKIH BRANITELJA - ROVINJ, ROVINJ, OIB 21903277429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HRVATSKIH BRANITELJA - ROVINJ, ROVINJ</izvorni_sadrzaj>
    <derivirana_varijabla naziv="DomainObject.Predmet.ProtustrankaIDrugi_1">KLUB HRVATSKIH BRANITELJA - ROVINJ,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KLUB HRVATSKIH BRANITELJA - ROVINJ, ROVINJ, OIB 21903277429, V. Švalbe 6, 52210 Rovinj</izvorni_sadrzaj>
    <derivirana_varijabla naziv="DomainObject.Predmet.ProtustrankaIDrugiAdressOIB_1">KLUB HRVATSKIH BRANITELJA - ROVINJ, ROVINJ, OIB 21903277429, V. Švalbe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HRVATSKIH BRANITELJA - ROVINJ, ROVINJ</item>
    </izvorni_sadrzaj>
    <derivirana_varijabla naziv="DomainObject.Predmet.SudioniciListNaziv_1">
      <item>FINANCIJSKA AGENCIJA, RC RIJEKA, PODRUŽNICA PULA, PULA</item>
      <item>KLUB HRVATSKIH BRANITELJA - ROVINJ,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KLUB HRVATSKIH BRANITELJA - ROVINJ, ROVINJ, OIB 21903277429, V. Švalbe 6,52210 Rovinj</item>
    </izvorni_sadrzaj>
    <derivirana_varijabla naziv="DomainObject.Predmet.SudioniciListAdressOIB_1">
      <item>FINANCIJSKA AGENCIJA, RC RIJEKA, PODRUŽNICA PULA, PULA, OIB 85821130368, GIARDINI 5,52100 Pula</item>
      <item>KLUB HRVATSKIH BRANITELJA - ROVINJ, ROVINJ, OIB 21903277429, V. Švalbe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21903277429</item>
    </izvorni_sadrzaj>
    <derivirana_varijabla naziv="DomainObject.Predmet.SudioniciListNazivOIB_1">
      <item>, OIB 85821130368</item>
      <item>, OIB 21903277429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3917</properties:Characters>
  <properties:Lines>92</properties:Lines>
  <properties:Paragraphs>29</properties:Paragraphs>
  <properties:TotalTime>7</properties:TotalTime>
  <properties:ScaleCrop>false</properties:ScaleCrop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2016-04-26T10:43:00Z</dcterms:created>
  <dc:creator>Mihaela Kaligari</dc:creator>
  <dc:description/>
  <cp:keywords/>
  <cp:lastModifiedBy>Ana Jeromela</cp:lastModifiedBy>
  <cp:lastPrinted>2016-05-02T06:14:00Z</cp:lastPrinted>
  <dcterms:modified xmlns:xsi="http://www.w3.org/2001/XMLSchema-instance" xsi:type="dcterms:W3CDTF">2016-05-02T06:14:00Z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