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3ba2" w14:paraId="6443ba2" w:rsidRDefault="002D4B24" w:rsidP="002D4B24" w:rsidR="002D4B2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4B24" w:rsidP="002D4B24" w:rsidR="002D4B2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D4B24" w:rsidP="002D4B24" w:rsidR="002D4B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D4B24" w:rsidP="002D4B24" w:rsidR="002D4B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D4B24" w:rsidP="002D4B24" w:rsidR="002D4B2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D4B24" w:rsidP="002D4B24" w:rsidR="002D4B2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D4B24" w:rsidP="002D4B24" w:rsidR="002D4B24" w:rsidRPr="005D578C">
      <w:pPr>
        <w:jc w:val="center"/>
        <w:rPr>
          <w:rFonts w:cs="Times New Roman" w:eastAsia="Times New Roman"/>
          <w:szCs w:val="24"/>
        </w:rPr>
      </w:pPr>
    </w:p>
    <w:p w:rsidRDefault="002D4B24" w:rsidP="002D4B24" w:rsidR="002D4B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D4B24" w:rsidP="002D4B24" w:rsidR="002D4B24" w:rsidRPr="005D578C">
      <w:pPr>
        <w:rPr>
          <w:rFonts w:cs="Times New Roman" w:eastAsia="Times New Roman"/>
          <w:szCs w:val="24"/>
        </w:rPr>
      </w:pPr>
    </w:p>
    <w:p w:rsidRDefault="002D4B24" w:rsidP="002D4B24" w:rsidR="002D4B2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BOSCOLO d. o. o. Fažana, Vodnjanska Cesta 35/B, OIB </w:t>
      </w:r>
      <w:r w:rsidRPr="002D4B24">
        <w:rPr>
          <w:rFonts w:cs="Times New Roman" w:eastAsia="Times New Roman"/>
        </w:rPr>
        <w:t>90538674728</w:t>
      </w:r>
      <w:r>
        <w:rPr>
          <w:rFonts w:cs="Times New Roman" w:eastAsia="Times New Roman"/>
        </w:rPr>
        <w:t xml:space="preserve">, MBS </w:t>
      </w:r>
      <w:r w:rsidRPr="002D4B24">
        <w:rPr>
          <w:rFonts w:cs="Times New Roman" w:eastAsia="Times New Roman"/>
        </w:rPr>
        <w:t>040196887</w:t>
      </w:r>
      <w:r>
        <w:rPr>
          <w:rFonts w:cs="Times New Roman" w:eastAsia="Times New Roman"/>
          <w:szCs w:val="24"/>
        </w:rPr>
        <w:t>, 8. veljače 2018.</w:t>
      </w:r>
    </w:p>
    <w:p w:rsidRDefault="002D4B24" w:rsidP="002D4B24" w:rsidR="002D4B24" w:rsidRPr="005D578C">
      <w:pPr>
        <w:rPr>
          <w:rFonts w:cs="Times New Roman" w:eastAsia="Times New Roman"/>
          <w:szCs w:val="24"/>
        </w:rPr>
      </w:pPr>
    </w:p>
    <w:p w:rsidRDefault="002D4B24" w:rsidP="002D4B24" w:rsidR="002D4B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D4B24" w:rsidP="002D4B24" w:rsidR="002D4B24" w:rsidRPr="005D578C">
      <w:pPr>
        <w:rPr>
          <w:rFonts w:cs="Times New Roman" w:eastAsia="Times New Roman"/>
          <w:szCs w:val="24"/>
        </w:rPr>
      </w:pPr>
    </w:p>
    <w:p w:rsidRDefault="002D4B24" w:rsidP="002D4B24" w:rsidR="002D4B2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BOSCOLO d. o. o. Fažana, Vodnjanska Cesta 35/B, OIB </w:t>
      </w:r>
      <w:r w:rsidRPr="002D4B24">
        <w:rPr>
          <w:rFonts w:cs="Times New Roman" w:eastAsia="Times New Roman"/>
        </w:rPr>
        <w:t>90538674728</w:t>
      </w:r>
      <w:r>
        <w:rPr>
          <w:rFonts w:cs="Times New Roman" w:eastAsia="Times New Roman"/>
        </w:rPr>
        <w:t xml:space="preserve">, MBS </w:t>
      </w:r>
      <w:r w:rsidRPr="002D4B24">
        <w:rPr>
          <w:rFonts w:cs="Times New Roman" w:eastAsia="Times New Roman"/>
        </w:rPr>
        <w:t>040196887</w:t>
      </w:r>
      <w:r>
        <w:rPr>
          <w:rFonts w:cs="Times New Roman" w:eastAsia="Times New Roman"/>
          <w:szCs w:val="24"/>
        </w:rPr>
        <w:t>.</w:t>
      </w:r>
    </w:p>
    <w:p w:rsidRDefault="002D4B24" w:rsidP="002D4B24" w:rsidR="002D4B24" w:rsidRPr="005D578C">
      <w:pPr>
        <w:rPr>
          <w:rFonts w:cs="Times New Roman" w:eastAsia="Times New Roman"/>
          <w:szCs w:val="24"/>
        </w:rPr>
      </w:pPr>
    </w:p>
    <w:p w:rsidRDefault="002D4B24" w:rsidP="002D4B24" w:rsidR="002D4B24" w:rsidRPr="009775A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Anamarija Murtezani iz Zagreba, Sunčane Škrinjarić 1, OIB 54031780904</w:t>
      </w:r>
      <w:r w:rsidRPr="009775AC">
        <w:rPr>
          <w:rFonts w:cs="Times New Roman" w:eastAsia="Times New Roman"/>
          <w:szCs w:val="20"/>
        </w:rPr>
        <w:t>.</w:t>
      </w:r>
    </w:p>
    <w:p w:rsidRDefault="002D4B24" w:rsidP="002D4B24" w:rsidR="002D4B24">
      <w:pPr>
        <w:rPr>
          <w:rFonts w:cs="Times New Roman" w:eastAsia="Times New Roman"/>
          <w:szCs w:val="20"/>
        </w:rPr>
      </w:pPr>
    </w:p>
    <w:p w:rsidRDefault="002D4B24" w:rsidP="002D4B24" w:rsidR="002D4B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BOSCOLO d. o. o. Fažana, Vodnjanska Cesta 35/B, OIB </w:t>
      </w:r>
      <w:r w:rsidRPr="002D4B24">
        <w:rPr>
          <w:rFonts w:cs="Times New Roman" w:eastAsia="Times New Roman"/>
        </w:rPr>
        <w:t>90538674728</w:t>
      </w:r>
      <w:r>
        <w:rPr>
          <w:rFonts w:cs="Times New Roman" w:eastAsia="Times New Roman"/>
        </w:rPr>
        <w:t xml:space="preserve">, MBS </w:t>
      </w:r>
      <w:r w:rsidRPr="002D4B24">
        <w:rPr>
          <w:rFonts w:cs="Times New Roman" w:eastAsia="Times New Roman"/>
        </w:rPr>
        <w:t>040196887</w:t>
      </w:r>
      <w:r>
        <w:rPr>
          <w:rFonts w:cs="Times New Roman" w:eastAsia="Times New Roman"/>
          <w:szCs w:val="24"/>
        </w:rPr>
        <w:t>.</w:t>
      </w:r>
    </w:p>
    <w:p w:rsidRDefault="002D4B24" w:rsidP="002D4B24" w:rsidR="002D4B24">
      <w:pPr>
        <w:ind w:firstLine="709"/>
        <w:rPr>
          <w:rFonts w:cs="Times New Roman" w:eastAsia="Times New Roman"/>
          <w:szCs w:val="24"/>
        </w:rPr>
      </w:pPr>
    </w:p>
    <w:p w:rsidRDefault="002D4B24" w:rsidP="002D4B24" w:rsidR="002D4B24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BOSCOLO d. o. o. Fažana, Vodnjanska Cesta 35/B, OIB </w:t>
      </w:r>
      <w:r w:rsidRPr="002D4B24">
        <w:rPr>
          <w:rFonts w:cs="Times New Roman" w:eastAsia="Times New Roman"/>
        </w:rPr>
        <w:t>90538674728</w:t>
      </w:r>
      <w:r>
        <w:rPr>
          <w:rFonts w:cs="Times New Roman" w:eastAsia="Times New Roman"/>
        </w:rPr>
        <w:t xml:space="preserve">, MBS </w:t>
      </w:r>
      <w:r w:rsidRPr="002D4B24">
        <w:rPr>
          <w:rFonts w:cs="Times New Roman" w:eastAsia="Times New Roman"/>
        </w:rPr>
        <w:t>040196887</w:t>
      </w:r>
      <w:r>
        <w:rPr>
          <w:rFonts w:cs="Times New Roman" w:eastAsia="Times New Roman"/>
        </w:rPr>
        <w:t>.</w:t>
      </w:r>
    </w:p>
    <w:p w:rsidRDefault="002D4B24" w:rsidP="002D4B24" w:rsidR="002D4B24" w:rsidRPr="005D578C">
      <w:pPr>
        <w:ind w:firstLine="709"/>
        <w:rPr>
          <w:rFonts w:cs="Times New Roman" w:eastAsia="Times New Roman"/>
          <w:szCs w:val="24"/>
        </w:rPr>
      </w:pPr>
    </w:p>
    <w:p w:rsidRDefault="002D4B24" w:rsidP="002D4B24" w:rsidR="002D4B2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D4B24" w:rsidP="002D4B24" w:rsidR="002D4B24">
      <w:pPr>
        <w:ind w:firstLine="708"/>
        <w:rPr>
          <w:rFonts w:cs="Times New Roman" w:eastAsia="Times New Roman"/>
          <w:szCs w:val="24"/>
        </w:rPr>
      </w:pPr>
    </w:p>
    <w:p w:rsidRDefault="002D4B24" w:rsidP="002D4B24" w:rsidR="002D4B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listopada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BOSCOLO d. o. o. Fažana</w:t>
      </w:r>
      <w:r>
        <w:rPr>
          <w:rFonts w:cs="Times New Roman" w:eastAsia="Times New Roman"/>
          <w:szCs w:val="24"/>
        </w:rPr>
        <w:t>.</w:t>
      </w:r>
    </w:p>
    <w:p w:rsidRDefault="002D4B24" w:rsidP="002D4B24" w:rsidR="002D4B2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13. listopada 2017. imao neizvršene osnove za plaćanje u neprekinutom razdoblju od 120 dana u ukupnom iznosu 7.009,55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30. listopada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St-575/2017-3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2D4B24" w:rsidP="002D4B24" w:rsidR="002D4B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2D4B24" w:rsidP="002D4B24" w:rsidR="002D4B2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2D4B24" w:rsidP="002D4B24" w:rsidR="002D4B24" w:rsidRPr="005D578C">
      <w:pPr>
        <w:rPr>
          <w:rFonts w:cs="Times New Roman" w:eastAsia="Times New Roman"/>
          <w:szCs w:val="24"/>
        </w:rPr>
      </w:pPr>
    </w:p>
    <w:p w:rsidRDefault="002D4B24" w:rsidP="002D4B24" w:rsidR="002D4B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8. veljače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D4B24" w:rsidP="002D4B24" w:rsidR="002D4B24">
      <w:pPr>
        <w:rPr>
          <w:rFonts w:cs="Times New Roman" w:eastAsia="Times New Roman"/>
          <w:szCs w:val="24"/>
        </w:rPr>
      </w:pPr>
    </w:p>
    <w:p w:rsidRDefault="002D4B24" w:rsidP="002D4B24" w:rsidR="002D4B2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2D4B24" w:rsidP="002D4B24" w:rsidR="002D4B2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104118">
        <w:rPr>
          <w:rFonts w:cs="Times New Roman" w:eastAsia="Times New Roman"/>
          <w:szCs w:val="24"/>
        </w:rPr>
        <w:t xml:space="preserve">, v. r. </w:t>
      </w:r>
    </w:p>
    <w:p w:rsidRDefault="002D4B24" w:rsidP="002D4B24" w:rsidR="002D4B24">
      <w:pPr>
        <w:jc w:val="left"/>
        <w:rPr>
          <w:rFonts w:cs="Times New Roman" w:eastAsia="Times New Roman"/>
          <w:szCs w:val="24"/>
        </w:rPr>
      </w:pPr>
    </w:p>
    <w:p w:rsidRDefault="002D4B24" w:rsidP="002D4B24" w:rsidR="002D4B24" w:rsidRPr="005D578C">
      <w:pPr>
        <w:jc w:val="left"/>
        <w:rPr>
          <w:rFonts w:cs="Times New Roman" w:eastAsia="Times New Roman"/>
          <w:szCs w:val="24"/>
        </w:rPr>
      </w:pPr>
    </w:p>
    <w:p w:rsidRDefault="002D4B24" w:rsidP="002D4B24" w:rsidR="002D4B2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2D4B24" w:rsidP="002D4B24" w:rsidR="002D4B2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2D4B24" w:rsidP="002D4B24" w:rsidR="002D4B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2D4B24" w:rsidP="002D4B24" w:rsidR="002D4B24">
      <w:pPr>
        <w:rPr>
          <w:rFonts w:cs="Times New Roman" w:eastAsia="Times New Roman"/>
          <w:szCs w:val="24"/>
        </w:rPr>
      </w:pPr>
    </w:p>
    <w:p w:rsidRDefault="002D4B24" w:rsidP="002D4B24" w:rsidR="002D4B24" w:rsidRPr="005D578C">
      <w:pPr>
        <w:rPr>
          <w:rFonts w:cs="Times New Roman" w:eastAsia="Times New Roman"/>
          <w:szCs w:val="24"/>
        </w:rPr>
      </w:pPr>
    </w:p>
    <w:p w:rsidRDefault="002D4B24" w:rsidP="002D4B24" w:rsidR="002D4B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D4B24" w:rsidP="002D4B24" w:rsidR="002D4B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D4B24" w:rsidP="002D4B24" w:rsidR="002D4B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BOSCOLO d. o. o. Fažana, Vodnjanska Cesta 35/B,</w:t>
      </w:r>
    </w:p>
    <w:p w:rsidRDefault="002D4B24" w:rsidP="002D4B24" w:rsidR="002D4B2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2D4B24" w:rsidP="002D4B24" w:rsidR="002D4B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2D4B24" w:rsidP="002D4B24" w:rsidR="002D4B24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Anamarija Murtezani, Zagreb, Sunčane Škrinjarić 1</w:t>
      </w:r>
      <w:r w:rsidRPr="009775AC">
        <w:rPr>
          <w:rFonts w:cs="Times New Roman" w:eastAsia="Times New Roman"/>
          <w:szCs w:val="20"/>
        </w:rPr>
        <w:t xml:space="preserve">, </w:t>
      </w:r>
    </w:p>
    <w:p w:rsidRDefault="002D4B24" w:rsidP="002D4B24" w:rsidR="002D4B2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D4B24" w:rsidP="002D4B24" w:rsidR="002D4B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D4B24" w:rsidP="002D4B24" w:rsidR="002D4B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D4B24" w:rsidP="002D4B24" w:rsidR="002D4B24"/>
    <w:p w:rsidRDefault="002D4B24" w:rsidP="002D4B24" w:rsidR="002D4B24"/>
    <w:p w:rsidRDefault="002D4B24" w:rsidP="002D4B24" w:rsidR="002D4B24"/>
    <w:p w:rsidRDefault="002D4B24" w:rsidP="002D4B24" w:rsidR="002D4B24"/>
    <w:p w:rsidRDefault="00104118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B24" w:rsidP="002D4B24" w:rsidR="002D4B24">
      <w:r>
        <w:separator/>
      </w:r>
    </w:p>
  </w:endnote>
  <w:endnote w:id="0" w:type="continuationSeparator">
    <w:p w:rsidRDefault="002D4B24" w:rsidP="002D4B24" w:rsidR="002D4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B24" w:rsidP="002D4B24" w:rsidR="002D4B24">
      <w:r>
        <w:separator/>
      </w:r>
    </w:p>
  </w:footnote>
  <w:footnote w:id="0" w:type="continuationSeparator">
    <w:p w:rsidRDefault="002D4B24" w:rsidP="002D4B24" w:rsidR="002D4B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B24" w:rsidP="002D4B24" w:rsidR="002D4B2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0411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St-575/2017-4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B24" w:rsidP="00C011A6" w:rsidR="00C011A6" w:rsidRPr="00970AE0">
    <w:pPr>
      <w:pStyle w:val="Zaglavlje"/>
      <w:jc w:val="right"/>
    </w:pPr>
    <w:r>
      <w:rPr>
        <w:szCs w:val="24"/>
      </w:rPr>
      <w:t>11 St-575/2017-4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714"/>
    <w:rsid w:val="00104118"/>
    <w:rsid w:val="002D4B24"/>
    <w:rsid w:val="003C0714"/>
    <w:rsid w:val="0047136B"/>
    <w:rsid w:val="0056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4B2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4B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D4B2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4B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4B2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4B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4B2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4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11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0411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0411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0411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4B2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4B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D4B2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4B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4B2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4B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4B2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4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11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0411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0411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0411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St-575/2017</izvorni_sadrzaj>
    <derivirana_varijabla naziv="DomainObject.Predmet.OznakaBroj_1">St-575/2017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BOSCOLO d.o.o. FAŽANA</izvorni_sadrzaj>
    <derivirana_varijabla naziv="DomainObject.Predmet.ProtustrankaFormated_1">  BOSCOLO d.o.o. FAŽANA</derivirana_varijabla>
  </DomainObject.Predmet.ProtustrankaFormated>
  <DomainObject.Predmet.ProtustrankaFormatedOIB>
    <izvorni_sadrzaj>  BOSCOLO d.o.o. FAŽANA, OIB 90538674728</izvorni_sadrzaj>
    <derivirana_varijabla naziv="DomainObject.Predmet.ProtustrankaFormatedOIB_1">  BOSCOLO d.o.o. FAŽANA, OIB 90538674728</derivirana_varijabla>
  </DomainObject.Predmet.ProtustrankaFormatedOIB>
  <DomainObject.Predmet.ProtustrankaFormatedWithAdress>
    <izvorni_sadrzaj> BOSCOLO d.o.o. FAŽANA, Vodnjanska Cesta 35/B, 52100 Fažana</izvorni_sadrzaj>
    <derivirana_varijabla naziv="DomainObject.Predmet.ProtustrankaFormatedWithAdress_1"> BOSCOLO d.o.o. FAŽANA, Vodnjanska Cesta 35/B, 52100 Fažana</derivirana_varijabla>
  </DomainObject.Predmet.ProtustrankaFormatedWithAdress>
  <DomainObject.Predmet.ProtustrankaFormatedWithAdressOIB>
    <izvorni_sadrzaj> BOSCOLO d.o.o. FAŽANA, OIB 90538674728, Vodnjanska Cesta 35/B, 52100 Fažana</izvorni_sadrzaj>
    <derivirana_varijabla naziv="DomainObject.Predmet.ProtustrankaFormatedWithAdressOIB_1"> BOSCOLO d.o.o. FAŽANA, OIB 90538674728, Vodnjanska Cesta 35/B, 52100 Fažana</derivirana_varijabla>
  </DomainObject.Predmet.ProtustrankaFormatedWithAdressOIB>
  <DomainObject.Predmet.ProtustrankaWithAdress>
    <izvorni_sadrzaj>BOSCOLO d.o.o. FAŽANA Vodnjanska Cesta 35/B, 52100 Fažana</izvorni_sadrzaj>
    <derivirana_varijabla naziv="DomainObject.Predmet.ProtustrankaWithAdress_1">BOSCOLO d.o.o. FAŽANA Vodnjanska Cesta 35/B, 52100 Fažana</derivirana_varijabla>
  </DomainObject.Predmet.ProtustrankaWithAdress>
  <DomainObject.Predmet.ProtustrankaWithAdressOIB>
    <izvorni_sadrzaj>BOSCOLO d.o.o. FAŽANA, OIB 90538674728, Vodnjanska Cesta 35/B, 52100 Fažana</izvorni_sadrzaj>
    <derivirana_varijabla naziv="DomainObject.Predmet.ProtustrankaWithAdressOIB_1">BOSCOLO d.o.o. FAŽANA, OIB 90538674728, Vodnjanska Cesta 35/B, 52100 Fažana</derivirana_varijabla>
  </DomainObject.Predmet.ProtustrankaWithAdressOIB>
  <DomainObject.Predmet.ProtustrankaNazivFormated>
    <izvorni_sadrzaj>BOSCOLO d.o.o. FAŽANA</izvorni_sadrzaj>
    <derivirana_varijabla naziv="DomainObject.Predmet.ProtustrankaNazivFormated_1">BOSCOLO d.o.o. FAŽANA</derivirana_varijabla>
  </DomainObject.Predmet.ProtustrankaNazivFormated>
  <DomainObject.Predmet.ProtustrankaNazivFormatedOIB>
    <izvorni_sadrzaj>BOSCOLO d.o.o. FAŽANA, OIB 90538674728</izvorni_sadrzaj>
    <derivirana_varijabla naziv="DomainObject.Predmet.ProtustrankaNazivFormatedOIB_1">BOSCOLO d.o.o. FAŽANA, OIB 90538674728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7009.55</izvorni_sadrzaj>
    <derivirana_varijabla naziv="DomainObject.Predmet.TrenutnaVrijednost_1">7009.55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BOSCOLO d.o.o. FAŽANA</item>
    </izvorni_sadrzaj>
    <derivirana_varijabla naziv="DomainObject.Predmet.ProtuStrankaListFormated_1">
      <item>BOSCOLO d.o.o. FAŽANA</item>
    </derivirana_varijabla>
  </DomainObject.Predmet.ProtuStrankaListFormated>
  <DomainObject.Predmet.ProtuStrankaListFormatedOIB>
    <izvorni_sadrzaj>
      <item>BOSCOLO d.o.o. FAŽANA, OIB 90538674728</item>
    </izvorni_sadrzaj>
    <derivirana_varijabla naziv="DomainObject.Predmet.ProtuStrankaListFormatedOIB_1">
      <item>BOSCOLO d.o.o. FAŽANA, OIB 90538674728</item>
    </derivirana_varijabla>
  </DomainObject.Predmet.ProtuStrankaListFormatedOIB>
  <DomainObject.Predmet.ProtuStrankaListFormatedWithAdress>
    <izvorni_sadrzaj>
      <item>BOSCOLO d.o.o. FAŽANA, Vodnjanska Cesta 35/B, 52100 Fažana</item>
    </izvorni_sadrzaj>
    <derivirana_varijabla naziv="DomainObject.Predmet.ProtuStrankaListFormatedWithAdress_1">
      <item>BOSCOLO d.o.o. FAŽANA, Vodnjanska Cesta 35/B, 52100 Fažana</item>
    </derivirana_varijabla>
  </DomainObject.Predmet.ProtuStrankaListFormatedWithAdress>
  <DomainObject.Predmet.ProtuStrankaListFormatedWithAdressOIB>
    <izvorni_sadrzaj>
      <item>BOSCOLO d.o.o. FAŽANA, OIB 90538674728, Vodnjanska Cesta 35/B, 52100 Fažana</item>
    </izvorni_sadrzaj>
    <derivirana_varijabla naziv="DomainObject.Predmet.ProtuStrankaListFormatedWithAdressOIB_1">
      <item>BOSCOLO d.o.o. FAŽANA, OIB 90538674728, Vodnjanska Cesta 35/B, 52100 Fažana</item>
    </derivirana_varijabla>
  </DomainObject.Predmet.ProtuStrankaListFormatedWithAdressOIB>
  <DomainObject.Predmet.ProtuStrankaListNazivFormated>
    <izvorni_sadrzaj>
      <item>BOSCOLO d.o.o. FAŽANA</item>
    </izvorni_sadrzaj>
    <derivirana_varijabla naziv="DomainObject.Predmet.ProtuStrankaListNazivFormated_1">
      <item>BOSCOLO d.o.o. FAŽANA</item>
    </derivirana_varijabla>
  </DomainObject.Predmet.ProtuStrankaListNazivFormated>
  <DomainObject.Predmet.ProtuStrankaListNazivFormatedOIB>
    <izvorni_sadrzaj>
      <item>BOSCOLO d.o.o. FAŽANA, OIB 90538674728</item>
    </izvorni_sadrzaj>
    <derivirana_varijabla naziv="DomainObject.Predmet.ProtuStrankaListNazivFormatedOIB_1">
      <item>BOSCOLO d.o.o. FAŽANA, OIB 90538674728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BOSCOLO d.o.o. FAŽANA</izvorni_sadrzaj>
    <derivirana_varijabla naziv="DomainObject.Predmet.ProtustrankaIDrugi_1">BOSCOLO d.o.o. FAŽANA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BOSCOLO d.o.o. FAŽANA, OIB 90538674728, Vodnjanska Cesta 35/B, 52100 Fažana</izvorni_sadrzaj>
    <derivirana_varijabla naziv="DomainObject.Predmet.ProtustrankaIDrugiAdressOIB_1">BOSCOLO d.o.o. FAŽANA, OIB 90538674728, Vodnjanska Cesta 35/B,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BOSCOLO d.o.o. FAŽANA</item>
    </izvorni_sadrzaj>
    <derivirana_varijabla naziv="DomainObject.Predmet.SudioniciListNaziv_1">
      <item>FINANCIJSKA AGENCIJA, RC RIJEKA, PODRUŽNICA PULA, PULA</item>
      <item>BOSCOLO d.o.o. FAŽANA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BOSCOLO d.o.o. FAŽANA, OIB 90538674728, Vodnjanska Cesta 35/B,52100 Fažana</item>
    </izvorni_sadrzaj>
    <derivirana_varijabla naziv="DomainObject.Predmet.SudioniciListAdressOIB_1">
      <item>FINANCIJSKA AGENCIJA, RC RIJEKA, PODRUŽNICA PULA, PULA, OIB 85821130368, F. Kurelca 8,51000 Rijeka</item>
      <item>BOSCOLO d.o.o. FAŽANA, OIB 90538674728, Vodnjanska Cesta 35/B,52100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90538674728</item>
    </izvorni_sadrzaj>
    <derivirana_varijabla naziv="DomainObject.Predmet.SudioniciListNazivOIB_1">
      <item>, OIB 85821130368</item>
      <item>, OIB 90538674728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3675</properties:Characters>
  <properties:Lines>88</properties:Lines>
  <properties:Paragraphs>31</properties:Paragraphs>
  <properties:TotalTime>3</properties:TotalTime>
  <properties:ScaleCrop>false</properties:ScaleCrop>
  <properties:LinksUpToDate>false</properties:LinksUpToDate>
  <properties:CharactersWithSpaces>4386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2018-02-06T07:14:00Z</dcterms:created>
  <dc:creator>Morena Brajuha</dc:creator>
  <dc:description/>
  <cp:keywords/>
  <cp:lastModifiedBy>Morena Brajuha</cp:lastModifiedBy>
  <cp:lastPrinted>2018-02-08T08:01:00Z</cp:lastPrinted>
  <dcterms:modified xmlns:xsi="http://www.w3.org/2001/XMLSchema-instance" xsi:type="dcterms:W3CDTF">2018-02-08T08:01:00Z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